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6428" w14:paraId="ccb6428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5330D7">
        <w:t>60</w:t>
      </w:r>
      <w:r w:rsidR="00023218">
        <w:t>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193C5A" w:rsidRPr="00193C5A">
        <w:t xml:space="preserve">LYNX </w:t>
      </w:r>
      <w:r w:rsidR="00F40E15" w:rsidRPr="00F40E15">
        <w:t>d.o.o.</w:t>
      </w:r>
      <w:r w:rsidR="001C0917">
        <w:t xml:space="preserve"> </w:t>
      </w:r>
      <w:r w:rsidR="00B51D17">
        <w:t xml:space="preserve">za </w:t>
      </w:r>
      <w:r w:rsidR="00DE2094">
        <w:t>trgovinu i usluge</w:t>
      </w:r>
      <w:r w:rsidR="00541344">
        <w:t xml:space="preserve"> iz</w:t>
      </w:r>
      <w:r w:rsidR="00B51D17">
        <w:t xml:space="preserve"> </w:t>
      </w:r>
      <w:r w:rsidR="005330D7">
        <w:t>Zagreb</w:t>
      </w:r>
      <w:r w:rsidR="00541344">
        <w:t>a</w:t>
      </w:r>
      <w:r w:rsidR="001E0250">
        <w:t xml:space="preserve">, </w:t>
      </w:r>
      <w:r w:rsidR="00193C5A">
        <w:t>Dotoršćinska 34</w:t>
      </w:r>
      <w:r w:rsidR="001C0917">
        <w:t>, MBS:</w:t>
      </w:r>
      <w:r w:rsidR="00023218">
        <w:t>080368296</w:t>
      </w:r>
      <w:r w:rsidR="004F22E9">
        <w:t>, OIB:</w:t>
      </w:r>
      <w:r w:rsidR="00193C5A">
        <w:t>95985391135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5330D7">
        <w:t>60</w:t>
      </w:r>
      <w:r w:rsidR="00023218">
        <w:t>8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193C5A">
        <w:t>17</w:t>
      </w:r>
      <w:r w:rsidR="005330D7">
        <w:t>.</w:t>
      </w:r>
      <w:r w:rsidR="00023218">
        <w:t>665</w:t>
      </w:r>
      <w:r w:rsidR="00894B3A">
        <w:t>,</w:t>
      </w:r>
      <w:r w:rsidR="00023218">
        <w:t>17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023218">
        <w:t>Igor Laknar</w:t>
      </w:r>
      <w:r w:rsidR="00B51D17">
        <w:t xml:space="preserve"> iz </w:t>
      </w:r>
      <w:r w:rsidR="005330D7">
        <w:t>Zagreb</w:t>
      </w:r>
      <w:r w:rsidR="00B51D17">
        <w:t xml:space="preserve">, </w:t>
      </w:r>
      <w:r w:rsidR="00023218">
        <w:t>Dotoršćinska 34</w:t>
      </w:r>
      <w:r w:rsidR="00B51D17">
        <w:t>, OIB</w:t>
      </w:r>
      <w:r w:rsidR="004F22E9">
        <w:t>:</w:t>
      </w:r>
      <w:r w:rsidR="00023218">
        <w:t>76087</w:t>
      </w:r>
      <w:r w:rsidR="00897A9F">
        <w:t>861879 i Dubravka Zvrko Laknar iz Zagreba, Dotoršćinska 34</w:t>
      </w:r>
      <w:r w:rsidR="0044005D">
        <w:t>,</w:t>
      </w:r>
      <w:r w:rsidR="00E400C5">
        <w:t xml:space="preserve"> OIB: 44164233427,</w:t>
      </w:r>
      <w:r w:rsidR="0044005D">
        <w:t xml:space="preserve">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0B590D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</w:t>
      </w:r>
      <w:r w:rsidR="00DA2B91">
        <w:t>im zastupni</w:t>
      </w:r>
      <w:r w:rsidR="00E400C5">
        <w:t>cima</w:t>
      </w:r>
      <w:r>
        <w:t xml:space="preserve">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0B590D">
        <w:t>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775" w:rsidR="00224775">
      <w:r>
        <w:separator/>
      </w:r>
    </w:p>
  </w:endnote>
  <w:endnote w:id="0" w:type="continuationSeparator">
    <w:p w:rsidRDefault="00224775" w:rsidR="00224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775" w:rsidR="00224775">
      <w:r>
        <w:separator/>
      </w:r>
    </w:p>
  </w:footnote>
  <w:footnote w:id="0" w:type="continuationSeparator">
    <w:p w:rsidRDefault="00224775" w:rsidR="002247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B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23218"/>
    <w:rsid w:val="00036E64"/>
    <w:rsid w:val="000851C1"/>
    <w:rsid w:val="00094C37"/>
    <w:rsid w:val="000962D9"/>
    <w:rsid w:val="000A3F4D"/>
    <w:rsid w:val="000B590D"/>
    <w:rsid w:val="000B75BC"/>
    <w:rsid w:val="000D75B0"/>
    <w:rsid w:val="000E0CF1"/>
    <w:rsid w:val="00174AFF"/>
    <w:rsid w:val="00185301"/>
    <w:rsid w:val="00185F6C"/>
    <w:rsid w:val="00190BCD"/>
    <w:rsid w:val="00193C5A"/>
    <w:rsid w:val="001C03CA"/>
    <w:rsid w:val="001C0917"/>
    <w:rsid w:val="001C5DAB"/>
    <w:rsid w:val="001E0250"/>
    <w:rsid w:val="001E5E08"/>
    <w:rsid w:val="00217604"/>
    <w:rsid w:val="00224775"/>
    <w:rsid w:val="00252B2F"/>
    <w:rsid w:val="00257DF6"/>
    <w:rsid w:val="002838A7"/>
    <w:rsid w:val="00294304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B6D41"/>
    <w:rsid w:val="004B735D"/>
    <w:rsid w:val="004F22E9"/>
    <w:rsid w:val="004F282D"/>
    <w:rsid w:val="005330D7"/>
    <w:rsid w:val="00541344"/>
    <w:rsid w:val="00575C1E"/>
    <w:rsid w:val="0059154A"/>
    <w:rsid w:val="00593EA3"/>
    <w:rsid w:val="005A5BD3"/>
    <w:rsid w:val="00606F08"/>
    <w:rsid w:val="0061447E"/>
    <w:rsid w:val="006B5E0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94B3A"/>
    <w:rsid w:val="00897A9F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2163"/>
    <w:rsid w:val="00C171B8"/>
    <w:rsid w:val="00C31D03"/>
    <w:rsid w:val="00CE507E"/>
    <w:rsid w:val="00CE70A2"/>
    <w:rsid w:val="00D7685C"/>
    <w:rsid w:val="00DA2B91"/>
    <w:rsid w:val="00DD01C2"/>
    <w:rsid w:val="00DE2094"/>
    <w:rsid w:val="00E02C40"/>
    <w:rsid w:val="00E1588A"/>
    <w:rsid w:val="00E2385C"/>
    <w:rsid w:val="00E2720F"/>
    <w:rsid w:val="00E400C5"/>
    <w:rsid w:val="00E82CCC"/>
    <w:rsid w:val="00EA51AA"/>
    <w:rsid w:val="00EB01DD"/>
    <w:rsid w:val="00EB6605"/>
    <w:rsid w:val="00EC5193"/>
    <w:rsid w:val="00F016FE"/>
    <w:rsid w:val="00F143C3"/>
    <w:rsid w:val="00F40E15"/>
    <w:rsid w:val="00FA13EF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59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54A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54A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54A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59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54A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54A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54A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LYNX d.o.o. zastupanog po punomoćniku Dubravka Zvrko Laknar; Igor Laknar</izvorni_sadrzaj>
    <derivirana_varijabla naziv="DomainObject.Predmet.ProtustrankaFormated_1">  LYNX d.o.o. zastupanog po punomoćniku Dubravka Zvrko Laknar; Igor Laknar</derivirana_varijabla>
  </DomainObject.Predmet.ProtustrankaFormated>
  <DomainObject.Predmet.ProtustrankaFormatedOIB>
    <izvorni_sadrzaj>  LYNX d.o.o., OIB 95985391135 zastupanog po punomoćniku Dubravka Zvrko Laknar; Igor Laknar</izvorni_sadrzaj>
    <derivirana_varijabla naziv="DomainObject.Predmet.ProtustrankaFormatedOIB_1">  LYNX d.o.o., OIB 95985391135 zastupanog po punomoćniku Dubravka Zvrko Laknar; Igor Laknar</derivirana_varijabla>
  </DomainObject.Predmet.ProtustrankaFormatedOIB>
  <DomainObject.Predmet.ProtustrankaFormatedWithAdress>
    <izvorni_sadrzaj> LYNX d.o.o., Dotoršćinska 34, 10000 Zagreb zastupanog po punomoćniku Dubravka Zvrko Laknar; Igor Laknar</izvorni_sadrzaj>
    <derivirana_varijabla naziv="DomainObject.Predmet.ProtustrankaFormatedWithAdress_1"> LYNX d.o.o., Dotoršćinska 34, 10000 Zagreb zastupanog po punomoćniku Dubravka Zvrko Laknar; Igor Laknar</derivirana_varijabla>
  </DomainObject.Predmet.ProtustrankaFormatedWithAdress>
  <DomainObject.Predmet.ProtustrankaFormatedWithAdressOIB>
    <izvorni_sadrzaj> LYNX d.o.o., OIB 95985391135, Dotoršćinska 34, 10000 Zagreb zastupanog po punomoćniku Dubravka Zvrko Laknar; Igor Laknar</izvorni_sadrzaj>
    <derivirana_varijabla naziv="DomainObject.Predmet.ProtustrankaFormatedWithAdressOIB_1"> LYNX d.o.o., OIB 95985391135, Dotoršćinska 34, 10000 Zagreb zastupanog po punomoćniku Dubravka Zvrko Laknar; Igor Laknar</derivirana_varijabla>
  </DomainObject.Predmet.ProtustrankaFormatedWithAdressOIB>
  <DomainObject.Predmet.ProtustrankaWithAdress>
    <izvorni_sadrzaj>LYNX d.o.o. Dotoršćinska 34, 10000 Zagreb</izvorni_sadrzaj>
    <derivirana_varijabla naziv="DomainObject.Predmet.ProtustrankaWithAdress_1">LYNX d.o.o. Dotoršćinska 34, 10000 Zagreb</derivirana_varijabla>
  </DomainObject.Predmet.ProtustrankaWithAdress>
  <DomainObject.Predmet.ProtustrankaWithAdressOIB>
    <izvorni_sadrzaj>LYNX d.o.o., OIB 95985391135, Dotoršćinska 34, 10000 Zagreb</izvorni_sadrzaj>
    <derivirana_varijabla naziv="DomainObject.Predmet.ProtustrankaWithAdressOIB_1">LYNX d.o.o., OIB 95985391135, Dotoršćinska 34, 10000 Zagreb</derivirana_varijabla>
  </DomainObject.Predmet.ProtustrankaWithAdressOIB>
  <DomainObject.Predmet.ProtustrankaNazivFormated>
    <izvorni_sadrzaj>LYNX d.o.o.</izvorni_sadrzaj>
    <derivirana_varijabla naziv="DomainObject.Predmet.ProtustrankaNazivFormated_1">LYNX d.o.o.</derivirana_varijabla>
  </DomainObject.Predmet.ProtustrankaNazivFormated>
  <DomainObject.Predmet.ProtustrankaNazivFormatedOIB>
    <izvorni_sadrzaj>LYNX d.o.o., OIB 95985391135</izvorni_sadrzaj>
    <derivirana_varijabla naziv="DomainObject.Predmet.ProtustrankaNazivFormatedOIB_1">LYNX d.o.o., OIB 95985391135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LYNX d.o.o. zastupanog po punomoćniku Dubravka Zvrko Laknar; Igor Laknar</item>
    </izvorni_sadrzaj>
    <derivirana_varijabla naziv="DomainObject.Predmet.ProtuStrankaListFormated_1">
      <item>LYNX d.o.o. zastupanog po punomoćniku Dubravka Zvrko Laknar; Igor Laknar</item>
    </derivirana_varijabla>
  </DomainObject.Predmet.ProtuStrankaListFormated>
  <DomainObject.Predmet.ProtuStrankaListFormatedOIB>
    <izvorni_sadrzaj>
      <item>LYNX d.o.o., OIB 95985391135 zastupanog po punomoćniku Dubravka Zvrko Laknar; Igor Laknar</item>
    </izvorni_sadrzaj>
    <derivirana_varijabla naziv="DomainObject.Predmet.ProtuStrankaListFormatedOIB_1">
      <item>LYNX d.o.o., OIB 95985391135 zastupanog po punomoćniku Dubravka Zvrko Laknar; Igor Laknar</item>
    </derivirana_varijabla>
  </DomainObject.Predmet.ProtuStrankaListFormatedOIB>
  <DomainObject.Predmet.ProtuStrankaListFormatedWithAdress>
    <izvorni_sadrzaj>
      <item>LYNX d.o.o., Dotoršćinska 34, 10000 Zagreb zastupanog po punomoćniku Dubravka Zvrko Laknar; Igor Laknar</item>
    </izvorni_sadrzaj>
    <derivirana_varijabla naziv="DomainObject.Predmet.ProtuStrankaListFormatedWithAdress_1">
      <item>LYNX d.o.o., Dotoršćinska 34, 10000 Zagreb zastupanog po punomoćniku Dubravka Zvrko Laknar; Igor Laknar</item>
    </derivirana_varijabla>
  </DomainObject.Predmet.ProtuStrankaListFormatedWithAdress>
  <DomainObject.Predmet.ProtuStrankaListFormatedWithAdressOIB>
    <izvorni_sadrzaj>
      <item>LYNX d.o.o., OIB 95985391135, Dotoršćinska 34, 10000 Zagreb zastupanog po punomoćniku Dubravka Zvrko Laknar; Igor Laknar</item>
    </izvorni_sadrzaj>
    <derivirana_varijabla naziv="DomainObject.Predmet.ProtuStrankaListFormatedWithAdressOIB_1">
      <item>LYNX d.o.o., OIB 95985391135, Dotoršćinska 34, 10000 Zagreb zastupanog po punomoćniku Dubravka Zvrko Laknar; Igor Laknar</item>
    </derivirana_varijabla>
  </DomainObject.Predmet.ProtuStrankaListFormatedWithAdressOIB>
  <DomainObject.Predmet.ProtuStrankaListNazivFormated>
    <izvorni_sadrzaj>
      <item>LYNX d.o.o.</item>
    </izvorni_sadrzaj>
    <derivirana_varijabla naziv="DomainObject.Predmet.ProtuStrankaListNazivFormated_1">
      <item>LYNX d.o.o.</item>
    </derivirana_varijabla>
  </DomainObject.Predmet.ProtuStrankaListNazivFormated>
  <DomainObject.Predmet.ProtuStrankaListNazivFormatedOIB>
    <izvorni_sadrzaj>
      <item>LYNX d.o.o., OIB 95985391135</item>
    </izvorni_sadrzaj>
    <derivirana_varijabla naziv="DomainObject.Predmet.ProtuStrankaListNazivFormatedOIB_1">
      <item>LYNX d.o.o., OIB 95985391135</item>
    </derivirana_varijabla>
  </DomainObject.Predmet.ProtuStrankaListNazivFormatedOIB>
  <DomainObject.Predmet.OstaliListFormated>
    <izvorni_sadrzaj>
      <item>Igor Laknar punomoćnik sudionika u postupku LYNX d.o.o.</item>
      <item>Dubravka Zvrko Laknar punomoćnik sudionika u postupku LYNX d.o.o.</item>
    </izvorni_sadrzaj>
    <derivirana_varijabla naziv="DomainObject.Predmet.OstaliListFormated_1">
      <item>Igor Laknar punomoćnik sudionika u postupku LYNX d.o.o.</item>
      <item>Dubravka Zvrko Laknar punomoćnik sudionika u postupku LYNX d.o.o.</item>
    </derivirana_varijabla>
  </DomainObject.Predmet.OstaliListFormated>
  <DomainObject.Predmet.OstaliListFormatedOIB>
    <izvorni_sadrzaj>
      <item>Igor Laknar, OIB 76087861879 punomoćnik sudionika u postupku LYNX d.o.o.</item>
      <item>Dubravka Zvrko Laknar, OIB 44164233427 punomoćnik sudionika u postupku LYNX d.o.o.</item>
    </izvorni_sadrzaj>
    <derivirana_varijabla naziv="DomainObject.Predmet.OstaliListFormatedOIB_1">
      <item>Igor Laknar, OIB 76087861879 punomoćnik sudionika u postupku LYNX d.o.o.</item>
      <item>Dubravka Zvrko Laknar, OIB 44164233427 punomoćnik sudionika u postupku LYNX d.o.o.</item>
    </derivirana_varijabla>
  </DomainObject.Predmet.OstaliListFormatedOIB>
  <DomainObject.Predmet.OstaliListFormatedWithAdress>
    <izvorni_sadrzaj>
      <item>Igor Laknar, Dotoršćinska 34, 10000 Zagreb punomoćnik sudionika u postupku LYNX d.o.o.</item>
      <item>Dubravka Zvrko Laknar, Dotoršćinska 34, 10000 Zagreb punomoćnik sudionika u postupku LYNX d.o.o.</item>
    </izvorni_sadrzaj>
    <derivirana_varijabla naziv="DomainObject.Predmet.OstaliListFormatedWithAdress_1">
      <item>Igor Laknar, Dotoršćinska 34, 10000 Zagreb punomoćnik sudionika u postupku LYNX d.o.o.</item>
      <item>Dubravka Zvrko Laknar, Dotoršćinska 34, 10000 Zagreb punomoćnik sudionika u postupku LYNX d.o.o.</item>
    </derivirana_varijabla>
  </DomainObject.Predmet.OstaliListFormatedWithAdress>
  <DomainObject.Predmet.OstaliListFormatedWithAdressOIB>
    <izvorni_sadrzaj>
      <item>Igor Laknar, OIB 76087861879, Dotoršćinska 34, 10000 Zagreb punomoćnik sudionika u postupku LYNX d.o.o.</item>
      <item>Dubravka Zvrko Laknar, OIB 44164233427, Dotoršćinska 34, 10000 Zagreb punomoćnik sudionika u postupku LYNX d.o.o.</item>
    </izvorni_sadrzaj>
    <derivirana_varijabla naziv="DomainObject.Predmet.OstaliListFormatedWithAdressOIB_1">
      <item>Igor Laknar, OIB 76087861879, Dotoršćinska 34, 10000 Zagreb punomoćnik sudionika u postupku LYNX d.o.o.</item>
      <item>Dubravka Zvrko Laknar, OIB 44164233427, Dotoršćinska 34, 10000 Zagreb punomoćnik sudionika u postupku LYNX d.o.o.</item>
    </derivirana_varijabla>
  </DomainObject.Predmet.OstaliListFormatedWithAdressOIB>
  <DomainObject.Predmet.OstaliListNazivFormated>
    <izvorni_sadrzaj>
      <item>Igor Laknar</item>
      <item>Dubravka Zvrko Laknar</item>
    </izvorni_sadrzaj>
    <derivirana_varijabla naziv="DomainObject.Predmet.OstaliListNazivFormated_1">
      <item>Igor Laknar</item>
      <item>Dubravka Zvrko Laknar</item>
    </derivirana_varijabla>
  </DomainObject.Predmet.OstaliListNazivFormated>
  <DomainObject.Predmet.OstaliListNazivFormatedOIB>
    <izvorni_sadrzaj>
      <item>Igor Laknar, OIB 76087861879</item>
      <item>Dubravka Zvrko Laknar, OIB 44164233427</item>
    </izvorni_sadrzaj>
    <derivirana_varijabla naziv="DomainObject.Predmet.OstaliListNazivFormatedOIB_1">
      <item>Igor Laknar, OIB 76087861879</item>
      <item>Dubravka Zvrko Laknar, OIB 44164233427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LYNX d.o.o.</izvorni_sadrzaj>
    <derivirana_varijabla naziv="DomainObject.Predmet.ProtustrankaIDrugi_1">LYNX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LYNX d.o.o., OIB 95985391135, Dotoršćinska 34, 10000 Zagreb</izvorni_sadrzaj>
    <derivirana_varijabla naziv="DomainObject.Predmet.ProtustrankaIDrugiAdressOIB_1">LYNX d.o.o., OIB 95985391135, Dotoršćinska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LYNX d.o.o.</item>
      <item>FINA Regionalni centar Zagreb</item>
      <item>Igor Laknar</item>
      <item>Dubravka Zvrko Laknar</item>
    </izvorni_sadrzaj>
    <derivirana_varijabla naziv="DomainObject.Predmet.SudioniciListNaziv_1">
      <item>LYNX d.o.o.</item>
      <item>FINA Regionalni centar Zagreb</item>
      <item>Igor Laknar</item>
      <item>Dubravka Zvrko Laknar</item>
    </derivirana_varijabla>
  </DomainObject.Predmet.SudioniciListNaziv>
  <DomainObject.Predmet.SudioniciListAdressOIB>
    <izvorni_sadrzaj>
      <item>LYNX d.o.o., OIB 95985391135, Dotoršćinska 34,10000 Zagreb</item>
      <item>FINA Regionalni centar Zagreb, OIB 85821130368, Trg svibanjskih žrtava 1995. br. 1,10000 Zagreb</item>
      <item>Igor Laknar, OIB 76087861879, Dotoršćinska 34,10000 Zagreb</item>
      <item>Dubravka Zvrko Laknar, OIB 44164233427, Dotoršćinska 34,10000 Zagreb</item>
    </izvorni_sadrzaj>
    <derivirana_varijabla naziv="DomainObject.Predmet.SudioniciListAdressOIB_1">
      <item>LYNX d.o.o., OIB 95985391135, Dotoršćinska 34,10000 Zagreb</item>
      <item>FINA Regionalni centar Zagreb, OIB 85821130368, Trg svibanjskih žrtava 1995. br. 1,10000 Zagreb</item>
      <item>Igor Laknar, OIB 76087861879, Dotoršćinska 34,10000 Zagreb</item>
      <item>Dubravka Zvrko Laknar, OIB 44164233427, Dotoršćinska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95985391135</item>
      <item>, OIB 85821130368</item>
      <item>, OIB 76087861879</item>
      <item>, OIB 44164233427</item>
    </izvorni_sadrzaj>
    <derivirana_varijabla naziv="DomainObject.Predmet.SudioniciListNazivOIB_1">
      <item>, OIB 95985391135</item>
      <item>, OIB 85821130368</item>
      <item>, OIB 76087861879</item>
      <item>, OIB 44164233427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311</properties:Words>
  <properties:Characters>1775</properties:Characters>
  <properties:Lines>51</properties:Lines>
  <properties:Paragraphs>15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2016-06-20T07:30:00Z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2016-06-21T09:18:00Z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