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e613b" w14:paraId="b2e613b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87733F">
        <w:t>73</w:t>
      </w:r>
      <w:r w:rsidR="00256945">
        <w:t>5</w:t>
      </w:r>
      <w:r w:rsidR="00BE14DE">
        <w:t>/</w:t>
      </w:r>
      <w:r w:rsidR="00245588">
        <w:t>16-</w:t>
      </w:r>
      <w:r w:rsidR="005647E2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75616E">
        <w:t>GRAFOTEHNA NOVI PROFILI d.o.o., Zadar, Grgura Budislavića 1b, OIB: 17798119991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F81D55">
        <w:t>10</w:t>
      </w:r>
      <w:r w:rsidR="00082600">
        <w:t>. svibnja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75616E">
        <w:t>GRAFOTEHNA NOVI PROFILI d.o.o., Zadar, Grgura Budislavića 1b, OIB: 17798119991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082600" w:rsidP="00A70A5D" w:rsidR="000A6B55">
      <w:pPr>
        <w:jc w:val="center"/>
      </w:pPr>
      <w:r>
        <w:t>24</w:t>
      </w:r>
      <w:r w:rsidR="009A76E5">
        <w:t>. svibnja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E97C25">
        <w:t>11</w:t>
      </w:r>
      <w:r w:rsidR="00A70A5D">
        <w:t>,</w:t>
      </w:r>
      <w:r w:rsidR="0075616E">
        <w:t>20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082600" w:rsidP="000A6B55" w:rsidR="000A6B55">
      <w:pPr>
        <w:jc w:val="center"/>
      </w:pPr>
      <w:r>
        <w:t>24</w:t>
      </w:r>
      <w:r w:rsidR="009A76E5">
        <w:t xml:space="preserve">. svibnja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E97C25">
        <w:t>11</w:t>
      </w:r>
      <w:r w:rsidR="00F92198">
        <w:t>,</w:t>
      </w:r>
      <w:r w:rsidR="0075616E">
        <w:t>22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26/I, </w:t>
      </w:r>
    </w:p>
    <w:p w:rsidRDefault="000A6B55" w:rsidP="000A6B55" w:rsidR="000A6B55">
      <w:pPr>
        <w:jc w:val="center"/>
      </w:pPr>
      <w:r>
        <w:t>Dr. Franje Tuđmana 35.</w:t>
      </w:r>
    </w:p>
    <w:p w:rsidRDefault="00A70A5D" w:rsidP="00A70A5D" w:rsidR="00A70A5D">
      <w:pPr>
        <w:pStyle w:val="Odlomakpopisa"/>
        <w:ind w:left="0"/>
        <w:jc w:val="center"/>
      </w:pP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75616E">
        <w:t>GRAFOTEHNA NOVI PROFILI d.o.o., Zadar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F972A6">
        <w:t xml:space="preserve">1. </w:t>
      </w:r>
      <w:r w:rsidR="00A626D4">
        <w:t xml:space="preserve">rujna </w:t>
      </w:r>
      <w:r w:rsidR="00F972A6">
        <w:t>201</w:t>
      </w:r>
      <w:r w:rsidR="00A626D4">
        <w:t>5</w:t>
      </w:r>
      <w:r w:rsidR="00245588" w:rsidRPr="006A6907">
        <w:t xml:space="preserve">. u Očevidniku redoslijeda osnova za plaćanje ima evidentirane </w:t>
      </w:r>
      <w:r w:rsidR="00245588" w:rsidRPr="006A6907">
        <w:lastRenderedPageBreak/>
        <w:t xml:space="preserve">neizvršene osnove za plaćanje u neprekinutom razdoblju od </w:t>
      </w:r>
      <w:r w:rsidR="0075616E">
        <w:t>533</w:t>
      </w:r>
      <w:r w:rsidR="00245588" w:rsidRPr="006A6907">
        <w:t xml:space="preserve"> dan</w:t>
      </w:r>
      <w:r w:rsidR="00E97C25">
        <w:t>a</w:t>
      </w:r>
      <w:r w:rsidR="00245588" w:rsidRPr="006A6907">
        <w:t xml:space="preserve"> u iznosu od </w:t>
      </w:r>
      <w:r w:rsidR="0075616E">
        <w:t>556.423,83</w:t>
      </w:r>
      <w:r w:rsidR="00EB6C13">
        <w:t xml:space="preserve"> </w:t>
      </w:r>
      <w:r w:rsidR="00245588" w:rsidRPr="006A6907">
        <w:t>kun</w:t>
      </w:r>
      <w:r w:rsidR="00FD1B1D">
        <w:t>a</w:t>
      </w:r>
      <w:r w:rsidR="00673D65" w:rsidRPr="006A6907">
        <w:t xml:space="preserve">, te da ima </w:t>
      </w:r>
      <w:r w:rsidR="0075616E">
        <w:t>sedam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F81D55">
        <w:t>10</w:t>
      </w:r>
      <w:r w:rsidR="00082600">
        <w:t>. svibnja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75616E">
        <w:t>GRAFOTEHNA NOVI PROFILI d.o.o., Zadar</w:t>
      </w:r>
      <w:r w:rsidR="0075616E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256945" w:rsidP="00153B5F" w:rsidR="00153B5F" w:rsidRPr="007F1085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ERNEST KLARIN, Zadar, Ljudevita Jonkea 3</w:t>
      </w:r>
      <w:r w:rsidR="00362596">
        <w:rPr>
          <w:szCs w:val="24"/>
        </w:rPr>
        <w:t xml:space="preserve"> </w:t>
      </w:r>
      <w:r w:rsidR="00153B5F"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CE36B6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87733F">
      <w:t>73</w:t>
    </w:r>
    <w:r w:rsidR="00256945">
      <w:t>5</w:t>
    </w:r>
    <w:r w:rsidR="005647E2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4E83"/>
    <w:rsid w:val="00046564"/>
    <w:rsid w:val="0005791D"/>
    <w:rsid w:val="00061A25"/>
    <w:rsid w:val="00067D16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0F74EE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56945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259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56CB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56FB2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07B"/>
    <w:rsid w:val="005202A5"/>
    <w:rsid w:val="00530AEA"/>
    <w:rsid w:val="00540F8E"/>
    <w:rsid w:val="005449BB"/>
    <w:rsid w:val="005647E2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ED9"/>
    <w:rsid w:val="00653F1D"/>
    <w:rsid w:val="006660FA"/>
    <w:rsid w:val="006706FF"/>
    <w:rsid w:val="00673D65"/>
    <w:rsid w:val="00675718"/>
    <w:rsid w:val="006844D8"/>
    <w:rsid w:val="00686BDB"/>
    <w:rsid w:val="006967E3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5509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5616E"/>
    <w:rsid w:val="00773885"/>
    <w:rsid w:val="00780041"/>
    <w:rsid w:val="007875BA"/>
    <w:rsid w:val="00794DBD"/>
    <w:rsid w:val="00797B66"/>
    <w:rsid w:val="007A1710"/>
    <w:rsid w:val="007D6382"/>
    <w:rsid w:val="007D6FF4"/>
    <w:rsid w:val="007E0AFC"/>
    <w:rsid w:val="007E125F"/>
    <w:rsid w:val="007E172D"/>
    <w:rsid w:val="007E4EA3"/>
    <w:rsid w:val="007F1085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7733F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27C7"/>
    <w:rsid w:val="00A17489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1C23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E36B6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97C25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037C4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1D55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D1B1D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E36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36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36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36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36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E36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36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36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36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36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</izvorni_sadrzaj>
    <derivirana_varijabla naziv="DomainObject.Predmet.Broj_1">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St-735/2016</izvorni_sadrzaj>
    <derivirana_varijabla naziv="DomainObject.Predmet.OznakaBroj_1">St-735/2016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GRAFOTEHNA NOVI PROFILI d.o.o. za tiskarsku djelatnost i trgovinu</izvorni_sadrzaj>
    <derivirana_varijabla naziv="DomainObject.Predmet.ProtustrankaFormated_1">  GRAFOTEHNA NOVI PROFILI d.o.o. za tiskarsku djelatnost i trgovinu</derivirana_varijabla>
  </DomainObject.Predmet.ProtustrankaFormated>
  <DomainObject.Predmet.ProtustrankaFormatedOIB>
    <izvorni_sadrzaj>  GRAFOTEHNA NOVI PROFILI d.o.o. za tiskarsku djelatnost i trgovinu, OIB 17798119991</izvorni_sadrzaj>
    <derivirana_varijabla naziv="DomainObject.Predmet.ProtustrankaFormatedOIB_1">  GRAFOTEHNA NOVI PROFILI d.o.o. za tiskarsku djelatnost i trgovinu, OIB 17798119991</derivirana_varijabla>
  </DomainObject.Predmet.ProtustrankaFormatedOIB>
  <DomainObject.Predmet.ProtustrankaFormatedWithAdress>
    <izvorni_sadrzaj> GRAFOTEHNA NOVI PROFILI d.o.o. za tiskarsku djelatnost i trgovinu, Grgura Budislavića 1b, 23000 Zadar</izvorni_sadrzaj>
    <derivirana_varijabla naziv="DomainObject.Predmet.ProtustrankaFormatedWithAdress_1"> GRAFOTEHNA NOVI PROFILI d.o.o. za tiskarsku djelatnost i trgovinu, Grgura Budislavića 1b, 23000 Zadar</derivirana_varijabla>
  </DomainObject.Predmet.ProtustrankaFormatedWithAdress>
  <DomainObject.Predmet.ProtustrankaFormatedWithAdressOIB>
    <izvorni_sadrzaj> GRAFOTEHNA NOVI PROFILI d.o.o. za tiskarsku djelatnost i trgovinu, OIB 17798119991, Grgura Budislavića 1b, 23000 Zadar</izvorni_sadrzaj>
    <derivirana_varijabla naziv="DomainObject.Predmet.ProtustrankaFormatedWithAdressOIB_1"> GRAFOTEHNA NOVI PROFILI d.o.o. za tiskarsku djelatnost i trgovinu, OIB 17798119991, Grgura Budislavića 1b, 23000 Zadar</derivirana_varijabla>
  </DomainObject.Predmet.ProtustrankaFormatedWithAdressOIB>
  <DomainObject.Predmet.ProtustrankaWithAdress>
    <izvorni_sadrzaj>GRAFOTEHNA NOVI PROFILI d.o.o. za tiskarsku djelatnost i trgovinu Grgura Budislavića 1b, 23000 Zadar</izvorni_sadrzaj>
    <derivirana_varijabla naziv="DomainObject.Predmet.ProtustrankaWithAdress_1">GRAFOTEHNA NOVI PROFILI d.o.o. za tiskarsku djelatnost i trgovinu Grgura Budislavića 1b, 23000 Zadar</derivirana_varijabla>
  </DomainObject.Predmet.ProtustrankaWithAdress>
  <DomainObject.Predmet.ProtustrankaWithAdressOIB>
    <izvorni_sadrzaj>GRAFOTEHNA NOVI PROFILI d.o.o. za tiskarsku djelatnost i trgovinu, OIB 17798119991, Grgura Budislavića 1b, 23000 Zadar</izvorni_sadrzaj>
    <derivirana_varijabla naziv="DomainObject.Predmet.ProtustrankaWithAdressOIB_1">GRAFOTEHNA NOVI PROFILI d.o.o. za tiskarsku djelatnost i trgovinu, OIB 17798119991, Grgura Budislavića 1b, 23000 Zadar</derivirana_varijabla>
  </DomainObject.Predmet.ProtustrankaWithAdressOIB>
  <DomainObject.Predmet.ProtustrankaNazivFormated>
    <izvorni_sadrzaj>GRAFOTEHNA NOVI PROFILI d.o.o. za tiskarsku djelatnost i trgovinu</izvorni_sadrzaj>
    <derivirana_varijabla naziv="DomainObject.Predmet.ProtustrankaNazivFormated_1">GRAFOTEHNA NOVI PROFILI d.o.o. za tiskarsku djelatnost i trgovinu</derivirana_varijabla>
  </DomainObject.Predmet.ProtustrankaNazivFormated>
  <DomainObject.Predmet.ProtustrankaNazivFormatedOIB>
    <izvorni_sadrzaj>GRAFOTEHNA NOVI PROFILI d.o.o. za tiskarsku djelatnost i trgovinu, OIB 17798119991</izvorni_sadrzaj>
    <derivirana_varijabla naziv="DomainObject.Predmet.ProtustrankaNazivFormatedOIB_1">GRAFOTEHNA NOVI PROFILI d.o.o. za tiskarsku djelatnost i trgovinu, OIB 17798119991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556423.83</izvorni_sadrzaj>
    <derivirana_varijabla naziv="DomainObject.Predmet.TrenutnaVrijednost_1">556423.83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GRAFOTEHNA NOVI PROFILI d.o.o. za tiskarsku djelatnost i trgovinu</item>
    </izvorni_sadrzaj>
    <derivirana_varijabla naziv="DomainObject.Predmet.ProtuStrankaListFormated_1">
      <item>GRAFOTEHNA NOVI PROFILI d.o.o. za tiskarsku djelatnost i trgovinu</item>
    </derivirana_varijabla>
  </DomainObject.Predmet.ProtuStrankaListFormated>
  <DomainObject.Predmet.ProtuStrankaListFormatedOIB>
    <izvorni_sadrzaj>
      <item>GRAFOTEHNA NOVI PROFILI d.o.o. za tiskarsku djelatnost i trgovinu, OIB 17798119991</item>
    </izvorni_sadrzaj>
    <derivirana_varijabla naziv="DomainObject.Predmet.ProtuStrankaListFormatedOIB_1">
      <item>GRAFOTEHNA NOVI PROFILI d.o.o. za tiskarsku djelatnost i trgovinu, OIB 17798119991</item>
    </derivirana_varijabla>
  </DomainObject.Predmet.ProtuStrankaListFormatedOIB>
  <DomainObject.Predmet.ProtuStrankaListFormatedWithAdress>
    <izvorni_sadrzaj>
      <item>GRAFOTEHNA NOVI PROFILI d.o.o. za tiskarsku djelatnost i trgovinu, Grgura Budislavića 1b, 23000 Zadar</item>
    </izvorni_sadrzaj>
    <derivirana_varijabla naziv="DomainObject.Predmet.ProtuStrankaListFormatedWithAdress_1">
      <item>GRAFOTEHNA NOVI PROFILI d.o.o. za tiskarsku djelatnost i trgovinu, Grgura Budislavića 1b, 23000 Zadar</item>
    </derivirana_varijabla>
  </DomainObject.Predmet.ProtuStrankaListFormatedWithAdress>
  <DomainObject.Predmet.ProtuStrankaListFormatedWithAdressOIB>
    <izvorni_sadrzaj>
      <item>GRAFOTEHNA NOVI PROFILI d.o.o. za tiskarsku djelatnost i trgovinu, OIB 17798119991, Grgura Budislavića 1b, 23000 Zadar</item>
    </izvorni_sadrzaj>
    <derivirana_varijabla naziv="DomainObject.Predmet.ProtuStrankaListFormatedWithAdressOIB_1">
      <item>GRAFOTEHNA NOVI PROFILI d.o.o. za tiskarsku djelatnost i trgovinu, OIB 17798119991, Grgura Budislavića 1b, 23000 Zadar</item>
    </derivirana_varijabla>
  </DomainObject.Predmet.ProtuStrankaListFormatedWithAdressOIB>
  <DomainObject.Predmet.ProtuStrankaListNazivFormated>
    <izvorni_sadrzaj>
      <item>GRAFOTEHNA NOVI PROFILI d.o.o. za tiskarsku djelatnost i trgovinu</item>
    </izvorni_sadrzaj>
    <derivirana_varijabla naziv="DomainObject.Predmet.ProtuStrankaListNazivFormated_1">
      <item>GRAFOTEHNA NOVI PROFILI d.o.o. za tiskarsku djelatnost i trgovinu</item>
    </derivirana_varijabla>
  </DomainObject.Predmet.ProtuStrankaListNazivFormated>
  <DomainObject.Predmet.ProtuStrankaListNazivFormatedOIB>
    <izvorni_sadrzaj>
      <item>GRAFOTEHNA NOVI PROFILI d.o.o. za tiskarsku djelatnost i trgovinu, OIB 17798119991</item>
    </izvorni_sadrzaj>
    <derivirana_varijabla naziv="DomainObject.Predmet.ProtuStrankaListNazivFormatedOIB_1">
      <item>GRAFOTEHNA NOVI PROFILI d.o.o. za tiskarsku djelatnost i trgovinu, OIB 17798119991</item>
    </derivirana_varijabla>
  </DomainObject.Predmet.ProtuStrankaListNazivFormatedOIB>
  <DomainObject.Predmet.OstaliListFormated>
    <izvorni_sadrzaj>
      <item>Ernest Klarin</item>
    </izvorni_sadrzaj>
    <derivirana_varijabla naziv="DomainObject.Predmet.OstaliListFormated_1">
      <item>Ernest Klarin</item>
    </derivirana_varijabla>
  </DomainObject.Predmet.OstaliListFormated>
  <DomainObject.Predmet.OstaliListFormatedOIB>
    <izvorni_sadrzaj>
      <item>Ernest Klarin, OIB 52055776237</item>
    </izvorni_sadrzaj>
    <derivirana_varijabla naziv="DomainObject.Predmet.OstaliListFormatedOIB_1">
      <item>Ernest Klarin, OIB 52055776237</item>
    </derivirana_varijabla>
  </DomainObject.Predmet.OstaliListFormatedOIB>
  <DomainObject.Predmet.OstaliListFormatedWithAdress>
    <izvorni_sadrzaj>
      <item>Ernest Klarin, Ljudevita Jonkea 3, 23000 Zadar</item>
    </izvorni_sadrzaj>
    <derivirana_varijabla naziv="DomainObject.Predmet.OstaliListFormatedWithAdress_1">
      <item>Ernest Klarin, Ljudevita Jonkea 3, 23000 Zadar</item>
    </derivirana_varijabla>
  </DomainObject.Predmet.OstaliListFormatedWithAdress>
  <DomainObject.Predmet.OstaliListFormatedWithAdressOIB>
    <izvorni_sadrzaj>
      <item>Ernest Klarin, OIB 52055776237, Ljudevita Jonkea 3, 23000 Zadar</item>
    </izvorni_sadrzaj>
    <derivirana_varijabla naziv="DomainObject.Predmet.OstaliListFormatedWithAdressOIB_1">
      <item>Ernest Klarin, OIB 52055776237, Ljudevita Jonkea 3, 23000 Zadar</item>
    </derivirana_varijabla>
  </DomainObject.Predmet.OstaliListFormatedWithAdressOIB>
  <DomainObject.Predmet.OstaliListNazivFormated>
    <izvorni_sadrzaj>
      <item>Ernest Klarin</item>
    </izvorni_sadrzaj>
    <derivirana_varijabla naziv="DomainObject.Predmet.OstaliListNazivFormated_1">
      <item>Ernest Klarin</item>
    </derivirana_varijabla>
  </DomainObject.Predmet.OstaliListNazivFormated>
  <DomainObject.Predmet.OstaliListNazivFormatedOIB>
    <izvorni_sadrzaj>
      <item>Ernest Klarin, OIB 52055776237</item>
    </izvorni_sadrzaj>
    <derivirana_varijabla naziv="DomainObject.Predmet.OstaliListNazivFormatedOIB_1">
      <item>Ernest Klarin, OIB 52055776237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GRAFOTEHNA NOVI PROFILI d.o.o. za tiskarsku djelatnost i trgovinu</izvorni_sadrzaj>
    <derivirana_varijabla naziv="DomainObject.Predmet.ProtustrankaIDrugi_1">GRAFOTEHNA NOVI PROFILI d.o.o. za tiskarsku djelatnost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GRAFOTEHNA NOVI PROFILI d.o.o. za tiskarsku djelatnost i trgovinu, OIB 17798119991, Grgura Budislavića 1b, 23000 Zadar</izvorni_sadrzaj>
    <derivirana_varijabla naziv="DomainObject.Predmet.ProtustrankaIDrugiAdressOIB_1">GRAFOTEHNA NOVI PROFILI d.o.o. za tiskarsku djelatnost i trgovinu, OIB 17798119991, Grgura Budislavića 1b,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GRAFOTEHNA NOVI PROFILI d.o.o. za tiskarsku djelatnost i trgovinu</item>
      <item>Ernest Klarin</item>
    </izvorni_sadrzaj>
    <derivirana_varijabla naziv="DomainObject.Predmet.SudioniciListNaziv_1">
      <item>FINA</item>
      <item>GRAFOTEHNA NOVI PROFILI d.o.o. za tiskarsku djelatnost i trgovinu</item>
      <item>Ernest Klarin</item>
    </derivirana_varijabla>
  </DomainObject.Predmet.SudioniciListNaziv>
  <DomainObject.Predmet.SudioniciListAdressOIB>
    <izvorni_sadrzaj>
      <item>FINA, OIB 85821130368</item>
      <item>GRAFOTEHNA NOVI PROFILI d.o.o. za tiskarsku djelatnost i trgovinu, OIB 17798119991, Grgura Budislavića 1b,23000 Zadar</item>
      <item>Ernest Klarin, OIB 52055776237, Ljudevita Jonkea 3,23000 Zadar</item>
    </izvorni_sadrzaj>
    <derivirana_varijabla naziv="DomainObject.Predmet.SudioniciListAdressOIB_1">
      <item>FINA, OIB 85821130368</item>
      <item>GRAFOTEHNA NOVI PROFILI d.o.o. za tiskarsku djelatnost i trgovinu, OIB 17798119991, Grgura Budislavića 1b,23000 Zadar</item>
      <item>Ernest Klarin, OIB 52055776237, Ljudevita Jonkea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17798119991</item>
      <item>, OIB 52055776237</item>
    </izvorni_sadrzaj>
    <derivirana_varijabla naziv="DomainObject.Predmet.SudioniciListNazivOIB_1">
      <item>, OIB 85821130368</item>
      <item>, OIB 17798119991</item>
      <item>, OIB 52055776237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49505E-AB55-4A40-9C1A-CC29D38505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360</properties:Words>
  <properties:Characters>1911</properties:Characters>
  <properties:Lines>81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2016-05-10T09:29:00Z</dcterms:created>
  <dc:creator>Administrator</dc:creator>
  <cp:lastModifiedBy>wsadmin</cp:lastModifiedBy>
  <cp:lastPrinted>2016-05-10T09:26:00Z</cp:lastPrinted>
  <dcterms:modified xmlns:xsi="http://www.w3.org/2001/XMLSchema-instance" xsi:type="dcterms:W3CDTF">2016-05-10T09:48:00Z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