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cdb96" w14:paraId="6bcdb96" w:rsidRDefault="00DB4897" w:rsidR="00476E94" w:rsidRPr="00B3696F">
      <w:pPr>
        <w15:collapsed w:val="false"/>
        <w:rPr>
          <w:rFonts w:hAnsi="Times New Roman" w:ascii="Times New Roman"/>
          <w:noProof/>
          <w:color w:val="auto"/>
          <w:sz w:val="24"/>
          <w:szCs w:val="24"/>
          <w:lang w:val="hr-HR"/>
        </w:rPr>
      </w:pPr>
      <w:bookmarkStart w:name="_GoBack" w:id="0"/>
      <w:bookmarkEnd w:id="0"/>
      <w:r w:rsidRPr="00B3696F">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476E94" w:rsidR="00476E94" w:rsidRPr="00B3696F">
      <w:pPr>
        <w:rPr>
          <w:rFonts w:hAnsi="Times New Roman" w:ascii="Times New Roman"/>
          <w:noProof/>
          <w:color w:val="auto"/>
          <w:sz w:val="24"/>
          <w:szCs w:val="24"/>
          <w:lang w:val="hr-HR"/>
        </w:rPr>
      </w:pPr>
    </w:p>
    <w:p w:rsidRDefault="00FF3708" w:rsidR="00FF3708" w:rsidRPr="00B3696F">
      <w:pPr>
        <w:rPr>
          <w:rFonts w:hAnsi="Times New Roman" w:ascii="Times New Roman"/>
          <w:color w:val="auto"/>
          <w:sz w:val="24"/>
          <w:szCs w:val="24"/>
          <w:lang w:val="pl-PL"/>
        </w:rPr>
      </w:pPr>
      <w:r w:rsidRPr="00B3696F">
        <w:rPr>
          <w:rFonts w:hAnsi="Times New Roman" w:ascii="Times New Roman"/>
          <w:color w:val="auto"/>
          <w:sz w:val="24"/>
          <w:szCs w:val="24"/>
          <w:lang w:val="pl-PL"/>
        </w:rPr>
        <w:t>REPUBLIKA HRVATSKA</w:t>
      </w:r>
    </w:p>
    <w:p w:rsidRDefault="00FF3708" w:rsidR="00FF3708" w:rsidRPr="00B3696F">
      <w:pPr>
        <w:rPr>
          <w:rFonts w:hAnsi="Times New Roman" w:ascii="Times New Roman"/>
          <w:color w:val="auto"/>
          <w:sz w:val="24"/>
          <w:szCs w:val="24"/>
          <w:lang w:val="pl-PL"/>
        </w:rPr>
      </w:pPr>
      <w:r w:rsidRPr="00B3696F">
        <w:rPr>
          <w:rFonts w:hAnsi="Times New Roman" w:ascii="Times New Roman"/>
          <w:color w:val="auto"/>
          <w:sz w:val="24"/>
          <w:szCs w:val="24"/>
          <w:lang w:val="pl-PL"/>
        </w:rPr>
        <w:t>TRGOVAČKI SUD U ZAGREBU</w:t>
      </w:r>
    </w:p>
    <w:p w:rsidRDefault="00FF3708" w:rsidP="00A66BB8" w:rsidR="00A66BB8" w:rsidRPr="00B3696F">
      <w:pPr>
        <w:jc w:val="both"/>
        <w:rPr>
          <w:rFonts w:hAnsi="Times New Roman" w:ascii="Times New Roman"/>
          <w:color w:val="auto"/>
          <w:sz w:val="24"/>
          <w:szCs w:val="24"/>
          <w:lang w:val="pl-PL"/>
        </w:rPr>
      </w:pPr>
      <w:r w:rsidRPr="00B3696F">
        <w:rPr>
          <w:rFonts w:hAnsi="Times New Roman" w:ascii="Times New Roman"/>
          <w:color w:val="auto"/>
          <w:sz w:val="24"/>
          <w:szCs w:val="24"/>
          <w:lang w:val="hr-HR"/>
        </w:rPr>
        <w:t>Zagreb, Amruševa 2/II</w:t>
      </w:r>
      <w:r w:rsidRPr="00B3696F">
        <w:rPr>
          <w:rFonts w:hAnsi="Times New Roman" w:ascii="Times New Roman"/>
          <w:color w:val="auto"/>
          <w:sz w:val="24"/>
          <w:szCs w:val="24"/>
          <w:lang w:val="hr-HR"/>
        </w:rPr>
        <w:tab/>
      </w:r>
      <w:r w:rsidRPr="00B3696F">
        <w:rPr>
          <w:rFonts w:hAnsi="Times New Roman" w:ascii="Times New Roman"/>
          <w:color w:val="auto"/>
          <w:sz w:val="24"/>
          <w:szCs w:val="24"/>
          <w:lang w:val="hr-HR"/>
        </w:rPr>
        <w:tab/>
      </w:r>
      <w:r w:rsidRPr="00B3696F">
        <w:rPr>
          <w:rFonts w:hAnsi="Times New Roman" w:ascii="Times New Roman"/>
          <w:color w:val="auto"/>
          <w:sz w:val="24"/>
          <w:szCs w:val="24"/>
          <w:lang w:val="pl-PL"/>
        </w:rPr>
        <w:tab/>
      </w:r>
      <w:r w:rsidRPr="00B3696F">
        <w:rPr>
          <w:rFonts w:hAnsi="Times New Roman" w:ascii="Times New Roman"/>
          <w:color w:val="auto"/>
          <w:sz w:val="24"/>
          <w:szCs w:val="24"/>
          <w:lang w:val="pl-PL"/>
        </w:rPr>
        <w:tab/>
      </w:r>
      <w:r w:rsidRPr="00B3696F">
        <w:rPr>
          <w:rFonts w:hAnsi="Times New Roman" w:ascii="Times New Roman"/>
          <w:color w:val="auto"/>
          <w:sz w:val="24"/>
          <w:szCs w:val="24"/>
          <w:lang w:val="pl-PL"/>
        </w:rPr>
        <w:tab/>
      </w:r>
      <w:r w:rsidRPr="00B3696F">
        <w:rPr>
          <w:rFonts w:hAnsi="Times New Roman" w:ascii="Times New Roman"/>
          <w:color w:val="auto"/>
          <w:sz w:val="24"/>
          <w:szCs w:val="24"/>
          <w:lang w:val="pl-PL"/>
        </w:rPr>
        <w:tab/>
      </w:r>
      <w:r w:rsidRPr="00B3696F">
        <w:rPr>
          <w:rFonts w:hAnsi="Times New Roman" w:ascii="Times New Roman"/>
          <w:color w:val="auto"/>
          <w:sz w:val="24"/>
          <w:szCs w:val="24"/>
          <w:lang w:val="pl-PL"/>
        </w:rPr>
        <w:tab/>
      </w:r>
      <w:r w:rsidR="00476E94" w:rsidRPr="00B3696F">
        <w:rPr>
          <w:rFonts w:hAnsi="Times New Roman" w:ascii="Times New Roman"/>
          <w:color w:val="auto"/>
          <w:sz w:val="24"/>
          <w:szCs w:val="24"/>
          <w:lang w:val="pl-PL"/>
        </w:rPr>
        <w:tab/>
      </w:r>
      <w:r w:rsidRPr="00B3696F">
        <w:rPr>
          <w:rFonts w:hAnsi="Times New Roman" w:ascii="Times New Roman"/>
          <w:color w:val="auto"/>
          <w:sz w:val="24"/>
          <w:szCs w:val="24"/>
          <w:lang w:val="pl-PL"/>
        </w:rPr>
        <w:t>7 St-</w:t>
      </w:r>
      <w:r w:rsidR="00B3696F" w:rsidRPr="00B3696F">
        <w:rPr>
          <w:rFonts w:hAnsi="Times New Roman" w:ascii="Times New Roman"/>
          <w:color w:val="auto"/>
          <w:sz w:val="24"/>
          <w:szCs w:val="24"/>
          <w:lang w:val="pl-PL"/>
        </w:rPr>
        <w:t>575/12</w:t>
      </w:r>
    </w:p>
    <w:p w:rsidRDefault="00A66BB8" w:rsidP="00A66BB8" w:rsidR="00A66BB8" w:rsidRPr="00B3696F">
      <w:pPr>
        <w:jc w:val="both"/>
        <w:rPr>
          <w:rFonts w:hAnsi="Times New Roman" w:ascii="Times New Roman"/>
          <w:color w:val="auto"/>
          <w:sz w:val="24"/>
          <w:szCs w:val="24"/>
          <w:lang w:val="pl-PL"/>
        </w:rPr>
      </w:pPr>
    </w:p>
    <w:p w:rsidRDefault="00DF416F" w:rsidP="00A66BB8" w:rsidR="00DF416F" w:rsidRPr="00B3696F">
      <w:pPr>
        <w:jc w:val="center"/>
        <w:rPr>
          <w:rFonts w:hAnsi="Times New Roman" w:ascii="Times New Roman"/>
          <w:color w:val="auto"/>
          <w:sz w:val="24"/>
          <w:szCs w:val="24"/>
          <w:lang w:val="pl-PL"/>
        </w:rPr>
      </w:pPr>
      <w:r w:rsidRPr="00B3696F">
        <w:rPr>
          <w:rFonts w:hAnsi="Times New Roman" w:ascii="Times New Roman"/>
          <w:color w:val="auto"/>
          <w:sz w:val="24"/>
          <w:szCs w:val="24"/>
          <w:lang w:val="pl-PL"/>
        </w:rPr>
        <w:t>R E P U B L I K A  H R V A T S K A</w:t>
      </w:r>
    </w:p>
    <w:p w:rsidRDefault="00A66BB8" w:rsidP="00A66BB8" w:rsidR="00A66BB8" w:rsidRPr="00B3696F">
      <w:pPr>
        <w:jc w:val="center"/>
        <w:rPr>
          <w:rFonts w:hAnsi="Times New Roman" w:ascii="Times New Roman"/>
          <w:color w:val="auto"/>
          <w:sz w:val="24"/>
          <w:szCs w:val="24"/>
          <w:lang w:val="pl-PL"/>
        </w:rPr>
      </w:pPr>
      <w:r w:rsidRPr="00B3696F">
        <w:rPr>
          <w:rFonts w:hAnsi="Times New Roman" w:ascii="Times New Roman"/>
          <w:color w:val="auto"/>
          <w:sz w:val="24"/>
          <w:szCs w:val="24"/>
          <w:lang w:val="pl-PL"/>
        </w:rPr>
        <w:t>R J E Š E N J E</w:t>
      </w:r>
    </w:p>
    <w:p w:rsidRDefault="00A66BB8" w:rsidP="006A018C" w:rsidR="006A018C" w:rsidRPr="00B3696F">
      <w:pPr>
        <w:jc w:val="both"/>
        <w:rPr>
          <w:rFonts w:hAnsi="Times New Roman" w:ascii="Times New Roman"/>
          <w:color w:val="auto"/>
          <w:sz w:val="24"/>
          <w:szCs w:val="24"/>
          <w:lang w:val="pl-PL"/>
        </w:rPr>
      </w:pPr>
      <w:r w:rsidRPr="00B3696F">
        <w:rPr>
          <w:rFonts w:hAnsi="Times New Roman" w:ascii="Times New Roman"/>
          <w:color w:val="auto"/>
          <w:sz w:val="24"/>
          <w:szCs w:val="24"/>
          <w:lang w:val="pl-PL"/>
        </w:rPr>
        <w:tab/>
      </w:r>
      <w:r w:rsidRPr="00B3696F">
        <w:rPr>
          <w:rFonts w:hAnsi="Times New Roman" w:ascii="Times New Roman"/>
          <w:color w:val="auto"/>
          <w:sz w:val="24"/>
          <w:szCs w:val="24"/>
          <w:lang w:val="pl-PL"/>
        </w:rPr>
        <w:tab/>
      </w:r>
    </w:p>
    <w:p w:rsidRDefault="006A018C" w:rsidP="00B3696F" w:rsidR="00B3696F" w:rsidRPr="00B3696F">
      <w:pPr>
        <w:jc w:val="both"/>
        <w:rPr>
          <w:rFonts w:hAnsi="Times New Roman" w:ascii="Times New Roman"/>
          <w:color w:val="auto"/>
          <w:sz w:val="24"/>
          <w:szCs w:val="24"/>
          <w:lang w:val="pl-PL"/>
        </w:rPr>
      </w:pPr>
      <w:r w:rsidRPr="00B3696F">
        <w:rPr>
          <w:rFonts w:hAnsi="Times New Roman" w:ascii="Times New Roman"/>
          <w:color w:val="auto"/>
          <w:sz w:val="24"/>
          <w:szCs w:val="24"/>
        </w:rPr>
        <w:tab/>
      </w:r>
      <w:r w:rsidR="00B3696F" w:rsidRPr="00B3696F">
        <w:rPr>
          <w:rFonts w:hAnsi="Times New Roman" w:ascii="Times New Roman"/>
          <w:color w:val="auto"/>
          <w:sz w:val="24"/>
          <w:szCs w:val="24"/>
        </w:rPr>
        <w:t xml:space="preserve">TRGOVAČKI SUD U ZAGREBU po sucu pojedincu Vesni Malenica kao stečajnom sucu u stečajnom postupku nad dužnikom </w:t>
      </w:r>
      <w:r w:rsidR="00B3696F" w:rsidRPr="00B3696F">
        <w:rPr>
          <w:rFonts w:hAnsi="Times New Roman" w:ascii="Times New Roman"/>
          <w:color w:val="auto"/>
          <w:sz w:val="24"/>
          <w:szCs w:val="24"/>
          <w:lang w:val="pl-PL"/>
        </w:rPr>
        <w:t>GRAFOCOLOR d. o. o. u stečaju, Ivanićgradska 22, Zagreb, OIB 01004310833, 8. rujna 2015.</w:t>
      </w:r>
    </w:p>
    <w:p w:rsidRDefault="00476E94" w:rsidP="006A018C" w:rsidR="00476E94" w:rsidRPr="00B3696F">
      <w:pPr>
        <w:jc w:val="both"/>
        <w:rPr>
          <w:rFonts w:hAnsi="Times New Roman" w:ascii="Times New Roman"/>
          <w:color w:val="auto"/>
          <w:sz w:val="24"/>
          <w:szCs w:val="24"/>
        </w:rPr>
      </w:pPr>
    </w:p>
    <w:p w:rsidRDefault="000353AB" w:rsidP="006A018C" w:rsidR="00356EFE" w:rsidRPr="00B3696F">
      <w:pPr>
        <w:jc w:val="center"/>
        <w:rPr>
          <w:rFonts w:hAnsi="Times New Roman" w:ascii="Times New Roman"/>
          <w:color w:val="auto"/>
          <w:sz w:val="24"/>
          <w:szCs w:val="24"/>
        </w:rPr>
      </w:pPr>
      <w:proofErr w:type="gramStart"/>
      <w:r w:rsidRPr="00B3696F">
        <w:rPr>
          <w:rFonts w:hAnsi="Times New Roman" w:ascii="Times New Roman"/>
          <w:color w:val="auto"/>
          <w:sz w:val="24"/>
          <w:szCs w:val="24"/>
        </w:rPr>
        <w:t>r</w:t>
      </w:r>
      <w:proofErr w:type="gramEnd"/>
      <w:r w:rsidRPr="00B3696F">
        <w:rPr>
          <w:rFonts w:hAnsi="Times New Roman" w:ascii="Times New Roman"/>
          <w:color w:val="auto"/>
          <w:sz w:val="24"/>
          <w:szCs w:val="24"/>
        </w:rPr>
        <w:t xml:space="preserve"> i j e š i o  j e</w:t>
      </w:r>
    </w:p>
    <w:p w:rsidRDefault="00356EFE" w:rsidP="00356EFE" w:rsidR="00356EFE" w:rsidRPr="00B3696F">
      <w:pPr>
        <w:jc w:val="center"/>
        <w:rPr>
          <w:rFonts w:hAnsi="Times New Roman" w:ascii="Times New Roman"/>
          <w:color w:val="auto"/>
          <w:sz w:val="24"/>
          <w:szCs w:val="24"/>
        </w:rPr>
      </w:pPr>
    </w:p>
    <w:p w:rsidRDefault="0001306B" w:rsidP="00B3696F" w:rsidR="0001306B" w:rsidRPr="00B3696F">
      <w:pPr>
        <w:ind w:firstLine="708"/>
        <w:jc w:val="both"/>
        <w:rPr>
          <w:rFonts w:hAnsi="Times New Roman" w:ascii="Times New Roman"/>
          <w:color w:val="auto"/>
          <w:sz w:val="24"/>
          <w:szCs w:val="24"/>
          <w:lang w:val="pl-PL"/>
        </w:rPr>
      </w:pPr>
      <w:r w:rsidRPr="00B3696F">
        <w:rPr>
          <w:rFonts w:hAnsi="Times New Roman" w:ascii="Times New Roman"/>
          <w:color w:val="auto"/>
          <w:sz w:val="24"/>
          <w:szCs w:val="24"/>
          <w:lang w:val="hr-HR"/>
        </w:rPr>
        <w:t xml:space="preserve">1. </w:t>
      </w:r>
      <w:r w:rsidR="00A66BB8" w:rsidRPr="00B3696F">
        <w:rPr>
          <w:rFonts w:hAnsi="Times New Roman" w:ascii="Times New Roman"/>
          <w:color w:val="auto"/>
          <w:sz w:val="24"/>
          <w:szCs w:val="24"/>
          <w:lang w:val="hr-HR"/>
        </w:rPr>
        <w:t>S</w:t>
      </w:r>
      <w:r w:rsidRPr="00B3696F">
        <w:rPr>
          <w:rFonts w:hAnsi="Times New Roman" w:ascii="Times New Roman"/>
          <w:color w:val="auto"/>
          <w:sz w:val="24"/>
          <w:szCs w:val="24"/>
          <w:lang w:val="hr-HR"/>
        </w:rPr>
        <w:t xml:space="preserve">tečajnom upravitelju </w:t>
      </w:r>
      <w:r w:rsidR="00B3696F">
        <w:rPr>
          <w:rFonts w:hAnsi="Times New Roman" w:ascii="Times New Roman"/>
          <w:color w:val="auto"/>
          <w:sz w:val="24"/>
          <w:szCs w:val="24"/>
          <w:lang w:val="pl-PL"/>
        </w:rPr>
        <w:t>Vesni Kocbek odvjetnici</w:t>
      </w:r>
      <w:r w:rsidR="00B3696F" w:rsidRPr="00B3696F">
        <w:rPr>
          <w:rFonts w:hAnsi="Times New Roman" w:ascii="Times New Roman"/>
          <w:color w:val="auto"/>
          <w:sz w:val="24"/>
          <w:szCs w:val="24"/>
          <w:lang w:val="pl-PL"/>
        </w:rPr>
        <w:t xml:space="preserve"> iz Zagreba, Trg Nikole Zrinskog 17, OIB  64935258953</w:t>
      </w:r>
      <w:r w:rsidR="00A66BB8" w:rsidRPr="00B3696F">
        <w:rPr>
          <w:rFonts w:hAnsi="Times New Roman" w:ascii="Times New Roman"/>
          <w:color w:val="auto"/>
          <w:sz w:val="24"/>
          <w:szCs w:val="24"/>
          <w:lang w:val="hr-HR"/>
        </w:rPr>
        <w:t xml:space="preserve">, </w:t>
      </w:r>
      <w:r w:rsidRPr="00B3696F">
        <w:rPr>
          <w:rFonts w:hAnsi="Times New Roman" w:ascii="Times New Roman"/>
          <w:color w:val="auto"/>
          <w:sz w:val="24"/>
          <w:szCs w:val="24"/>
          <w:lang w:val="hr-HR"/>
        </w:rPr>
        <w:t xml:space="preserve">određuje se nagrada za </w:t>
      </w:r>
      <w:r w:rsidR="00DB4897" w:rsidRPr="00B3696F">
        <w:rPr>
          <w:rFonts w:hAnsi="Times New Roman" w:ascii="Times New Roman"/>
          <w:color w:val="auto"/>
          <w:sz w:val="24"/>
          <w:szCs w:val="24"/>
          <w:lang w:val="hr-HR"/>
        </w:rPr>
        <w:t xml:space="preserve">dio unovčene imovine u iznosu od </w:t>
      </w:r>
      <w:r w:rsidR="00C57403">
        <w:rPr>
          <w:rFonts w:hAnsi="Times New Roman" w:ascii="Times New Roman"/>
          <w:color w:val="auto"/>
          <w:sz w:val="24"/>
          <w:szCs w:val="24"/>
          <w:lang w:val="hr-HR"/>
        </w:rPr>
        <w:t xml:space="preserve">            </w:t>
      </w:r>
      <w:r w:rsidR="00B3696F" w:rsidRPr="00B3696F">
        <w:rPr>
          <w:rFonts w:hAnsi="Times New Roman" w:ascii="Times New Roman"/>
          <w:color w:val="auto"/>
          <w:sz w:val="24"/>
          <w:szCs w:val="24"/>
          <w:lang w:val="hr-HR"/>
        </w:rPr>
        <w:t xml:space="preserve"> neto.</w:t>
      </w:r>
    </w:p>
    <w:p w:rsidRDefault="00794225" w:rsidP="00FE1194" w:rsidR="00C13FE9" w:rsidRPr="00B3696F">
      <w:pPr>
        <w:ind w:firstLine="720" w:right="-1"/>
        <w:jc w:val="both"/>
        <w:rPr>
          <w:rFonts w:hAnsi="Times New Roman" w:ascii="Times New Roman"/>
          <w:color w:val="auto"/>
          <w:sz w:val="24"/>
          <w:szCs w:val="24"/>
          <w:lang w:val="hr-HR"/>
        </w:rPr>
      </w:pPr>
      <w:r w:rsidRPr="00B3696F">
        <w:rPr>
          <w:rFonts w:hAnsi="Times New Roman" w:ascii="Times New Roman"/>
          <w:color w:val="auto"/>
          <w:sz w:val="24"/>
          <w:szCs w:val="24"/>
          <w:lang w:val="hr-HR"/>
        </w:rPr>
        <w:t>2</w:t>
      </w:r>
      <w:r w:rsidR="00C13FE9" w:rsidRPr="00B3696F">
        <w:rPr>
          <w:rFonts w:hAnsi="Times New Roman" w:ascii="Times New Roman"/>
          <w:color w:val="auto"/>
          <w:sz w:val="24"/>
          <w:szCs w:val="24"/>
          <w:lang w:val="hr-HR"/>
        </w:rPr>
        <w:t>. Obavijest o određivanju nagrade i naknade objavljuje se na oglasnoj ploči suda bez naznake visine iznosa, time da se u spisu može izvršiti uvid u potpuni tekst rješenja.</w:t>
      </w:r>
    </w:p>
    <w:p w:rsidRDefault="0001306B" w:rsidP="0001306B" w:rsidR="0001306B" w:rsidRPr="00B3696F">
      <w:pPr>
        <w:jc w:val="both"/>
        <w:rPr>
          <w:rFonts w:hAnsi="Times New Roman" w:ascii="Times New Roman"/>
          <w:color w:val="auto"/>
          <w:sz w:val="24"/>
          <w:szCs w:val="24"/>
          <w:lang w:val="hr-HR"/>
        </w:rPr>
      </w:pPr>
    </w:p>
    <w:p w:rsidRDefault="0001306B" w:rsidP="0001306B" w:rsidR="0001306B" w:rsidRPr="00B3696F">
      <w:pPr>
        <w:jc w:val="center"/>
        <w:rPr>
          <w:rFonts w:hAnsi="Times New Roman" w:ascii="Times New Roman"/>
          <w:color w:val="auto"/>
          <w:sz w:val="24"/>
          <w:szCs w:val="24"/>
          <w:lang w:val="hr-HR"/>
        </w:rPr>
      </w:pPr>
      <w:r w:rsidRPr="00B3696F">
        <w:rPr>
          <w:rFonts w:hAnsi="Times New Roman" w:ascii="Times New Roman"/>
          <w:color w:val="auto"/>
          <w:sz w:val="24"/>
          <w:szCs w:val="24"/>
          <w:lang w:val="hr-HR"/>
        </w:rPr>
        <w:t>Obrazloženje</w:t>
      </w:r>
    </w:p>
    <w:p w:rsidRDefault="0001306B" w:rsidP="0001306B" w:rsidR="0001306B" w:rsidRPr="00B3696F">
      <w:pPr>
        <w:jc w:val="both"/>
        <w:rPr>
          <w:rFonts w:hAnsi="Times New Roman" w:ascii="Times New Roman"/>
          <w:color w:val="auto"/>
          <w:sz w:val="24"/>
          <w:szCs w:val="24"/>
          <w:lang w:val="hr-HR"/>
        </w:rPr>
      </w:pPr>
      <w:r w:rsidRPr="00B3696F">
        <w:rPr>
          <w:rFonts w:hAnsi="Times New Roman" w:ascii="Times New Roman"/>
          <w:color w:val="auto"/>
          <w:sz w:val="24"/>
          <w:szCs w:val="24"/>
          <w:lang w:val="hr-HR"/>
        </w:rPr>
        <w:t xml:space="preserve"> </w:t>
      </w:r>
    </w:p>
    <w:p w:rsidRDefault="0001306B" w:rsidP="0001306B" w:rsidR="0001306B" w:rsidRPr="00B3696F">
      <w:pPr>
        <w:ind w:firstLine="720"/>
        <w:jc w:val="both"/>
        <w:rPr>
          <w:rFonts w:hAnsi="Times New Roman" w:ascii="Times New Roman"/>
          <w:color w:val="auto"/>
          <w:sz w:val="24"/>
          <w:szCs w:val="24"/>
          <w:lang w:val="hr-HR"/>
        </w:rPr>
      </w:pPr>
      <w:proofErr w:type="gramStart"/>
      <w:r w:rsidRPr="00B3696F">
        <w:rPr>
          <w:rFonts w:hAnsi="Times New Roman" w:ascii="Times New Roman"/>
          <w:color w:val="auto"/>
          <w:sz w:val="24"/>
          <w:szCs w:val="24"/>
        </w:rPr>
        <w:t>Temeljem</w:t>
      </w:r>
      <w:r w:rsidRPr="00B3696F">
        <w:rPr>
          <w:rFonts w:hAnsi="Times New Roman" w:ascii="Times New Roman"/>
          <w:color w:val="auto"/>
          <w:sz w:val="24"/>
          <w:szCs w:val="24"/>
          <w:lang w:val="hr-HR"/>
        </w:rPr>
        <w:t xml:space="preserve"> </w:t>
      </w:r>
      <w:r w:rsidRPr="00B3696F">
        <w:rPr>
          <w:rFonts w:hAnsi="Times New Roman" w:ascii="Times New Roman"/>
          <w:color w:val="auto"/>
          <w:sz w:val="24"/>
          <w:szCs w:val="24"/>
        </w:rPr>
        <w:t>odredbe</w:t>
      </w:r>
      <w:r w:rsidRPr="00B3696F">
        <w:rPr>
          <w:rFonts w:hAnsi="Times New Roman" w:ascii="Times New Roman"/>
          <w:color w:val="auto"/>
          <w:sz w:val="24"/>
          <w:szCs w:val="24"/>
          <w:lang w:val="hr-HR"/>
        </w:rPr>
        <w:t xml:space="preserve"> č</w:t>
      </w:r>
      <w:r w:rsidRPr="00B3696F">
        <w:rPr>
          <w:rFonts w:hAnsi="Times New Roman" w:ascii="Times New Roman"/>
          <w:color w:val="auto"/>
          <w:sz w:val="24"/>
          <w:szCs w:val="24"/>
        </w:rPr>
        <w:t>l</w:t>
      </w:r>
      <w:r w:rsidRPr="00B3696F">
        <w:rPr>
          <w:rFonts w:hAnsi="Times New Roman" w:ascii="Times New Roman"/>
          <w:color w:val="auto"/>
          <w:sz w:val="24"/>
          <w:szCs w:val="24"/>
          <w:lang w:val="hr-HR"/>
        </w:rPr>
        <w:t>.</w:t>
      </w:r>
      <w:proofErr w:type="gramEnd"/>
      <w:r w:rsidRPr="00B3696F">
        <w:rPr>
          <w:rFonts w:hAnsi="Times New Roman" w:ascii="Times New Roman"/>
          <w:color w:val="auto"/>
          <w:sz w:val="24"/>
          <w:szCs w:val="24"/>
          <w:lang w:val="hr-HR"/>
        </w:rPr>
        <w:t xml:space="preserve"> 29 </w:t>
      </w:r>
      <w:r w:rsidRPr="00B3696F">
        <w:rPr>
          <w:rFonts w:hAnsi="Times New Roman" w:ascii="Times New Roman"/>
          <w:color w:val="auto"/>
          <w:sz w:val="24"/>
          <w:szCs w:val="24"/>
        </w:rPr>
        <w:t>Ste</w:t>
      </w:r>
      <w:r w:rsidRPr="00B3696F">
        <w:rPr>
          <w:rFonts w:hAnsi="Times New Roman" w:ascii="Times New Roman"/>
          <w:color w:val="auto"/>
          <w:sz w:val="24"/>
          <w:szCs w:val="24"/>
          <w:lang w:val="hr-HR"/>
        </w:rPr>
        <w:t>č</w:t>
      </w:r>
      <w:r w:rsidRPr="00B3696F">
        <w:rPr>
          <w:rFonts w:hAnsi="Times New Roman" w:ascii="Times New Roman"/>
          <w:color w:val="auto"/>
          <w:sz w:val="24"/>
          <w:szCs w:val="24"/>
        </w:rPr>
        <w:t>ajnog</w:t>
      </w:r>
      <w:r w:rsidRPr="00B3696F">
        <w:rPr>
          <w:rFonts w:hAnsi="Times New Roman" w:ascii="Times New Roman"/>
          <w:color w:val="auto"/>
          <w:sz w:val="24"/>
          <w:szCs w:val="24"/>
          <w:lang w:val="hr-HR"/>
        </w:rPr>
        <w:t xml:space="preserve"> </w:t>
      </w:r>
      <w:r w:rsidRPr="00B3696F">
        <w:rPr>
          <w:rFonts w:hAnsi="Times New Roman" w:ascii="Times New Roman"/>
          <w:color w:val="auto"/>
          <w:sz w:val="24"/>
          <w:szCs w:val="24"/>
        </w:rPr>
        <w:t>zakona</w:t>
      </w:r>
      <w:r w:rsidRPr="00B3696F">
        <w:rPr>
          <w:rFonts w:hAnsi="Times New Roman" w:ascii="Times New Roman"/>
          <w:color w:val="auto"/>
          <w:sz w:val="24"/>
          <w:szCs w:val="24"/>
          <w:lang w:val="hr-HR"/>
        </w:rPr>
        <w:t xml:space="preserve"> </w:t>
      </w:r>
      <w:r w:rsidRPr="00B3696F">
        <w:rPr>
          <w:rFonts w:hAnsi="Times New Roman" w:ascii="Times New Roman"/>
          <w:color w:val="auto"/>
          <w:sz w:val="24"/>
          <w:szCs w:val="24"/>
        </w:rPr>
        <w:t>odre</w:t>
      </w:r>
      <w:r w:rsidRPr="00B3696F">
        <w:rPr>
          <w:rFonts w:hAnsi="Times New Roman" w:ascii="Times New Roman"/>
          <w:color w:val="auto"/>
          <w:sz w:val="24"/>
          <w:szCs w:val="24"/>
          <w:lang w:val="hr-HR"/>
        </w:rPr>
        <w:t>đ</w:t>
      </w:r>
      <w:r w:rsidRPr="00B3696F">
        <w:rPr>
          <w:rFonts w:hAnsi="Times New Roman" w:ascii="Times New Roman"/>
          <w:color w:val="auto"/>
          <w:sz w:val="24"/>
          <w:szCs w:val="24"/>
        </w:rPr>
        <w:t>ena</w:t>
      </w:r>
      <w:r w:rsidRPr="00B3696F">
        <w:rPr>
          <w:rFonts w:hAnsi="Times New Roman" w:ascii="Times New Roman"/>
          <w:color w:val="auto"/>
          <w:sz w:val="24"/>
          <w:szCs w:val="24"/>
          <w:lang w:val="hr-HR"/>
        </w:rPr>
        <w:t xml:space="preserve"> </w:t>
      </w:r>
      <w:r w:rsidRPr="00B3696F">
        <w:rPr>
          <w:rFonts w:hAnsi="Times New Roman" w:ascii="Times New Roman"/>
          <w:color w:val="auto"/>
          <w:sz w:val="24"/>
          <w:szCs w:val="24"/>
        </w:rPr>
        <w:t>je</w:t>
      </w:r>
      <w:r w:rsidRPr="00B3696F">
        <w:rPr>
          <w:rFonts w:hAnsi="Times New Roman" w:ascii="Times New Roman"/>
          <w:color w:val="auto"/>
          <w:sz w:val="24"/>
          <w:szCs w:val="24"/>
          <w:lang w:val="hr-HR"/>
        </w:rPr>
        <w:t xml:space="preserve"> </w:t>
      </w:r>
      <w:r w:rsidRPr="00B3696F">
        <w:rPr>
          <w:rFonts w:hAnsi="Times New Roman" w:ascii="Times New Roman"/>
          <w:color w:val="auto"/>
          <w:sz w:val="24"/>
          <w:szCs w:val="24"/>
        </w:rPr>
        <w:t>nagrada</w:t>
      </w:r>
      <w:r w:rsidRPr="00B3696F">
        <w:rPr>
          <w:rFonts w:hAnsi="Times New Roman" w:ascii="Times New Roman"/>
          <w:color w:val="auto"/>
          <w:sz w:val="24"/>
          <w:szCs w:val="24"/>
          <w:lang w:val="hr-HR"/>
        </w:rPr>
        <w:t xml:space="preserve"> </w:t>
      </w:r>
      <w:r w:rsidRPr="00B3696F">
        <w:rPr>
          <w:rFonts w:hAnsi="Times New Roman" w:ascii="Times New Roman"/>
          <w:color w:val="auto"/>
          <w:sz w:val="24"/>
          <w:szCs w:val="24"/>
        </w:rPr>
        <w:t>ste</w:t>
      </w:r>
      <w:r w:rsidRPr="00B3696F">
        <w:rPr>
          <w:rFonts w:hAnsi="Times New Roman" w:ascii="Times New Roman"/>
          <w:color w:val="auto"/>
          <w:sz w:val="24"/>
          <w:szCs w:val="24"/>
          <w:lang w:val="hr-HR"/>
        </w:rPr>
        <w:t>č</w:t>
      </w:r>
      <w:r w:rsidRPr="00B3696F">
        <w:rPr>
          <w:rFonts w:hAnsi="Times New Roman" w:ascii="Times New Roman"/>
          <w:color w:val="auto"/>
          <w:sz w:val="24"/>
          <w:szCs w:val="24"/>
        </w:rPr>
        <w:t>ajnom</w:t>
      </w:r>
      <w:r w:rsidRPr="00B3696F">
        <w:rPr>
          <w:rFonts w:hAnsi="Times New Roman" w:ascii="Times New Roman"/>
          <w:color w:val="auto"/>
          <w:sz w:val="24"/>
          <w:szCs w:val="24"/>
          <w:lang w:val="hr-HR"/>
        </w:rPr>
        <w:t xml:space="preserve"> </w:t>
      </w:r>
      <w:r w:rsidRPr="00B3696F">
        <w:rPr>
          <w:rFonts w:hAnsi="Times New Roman" w:ascii="Times New Roman"/>
          <w:color w:val="auto"/>
          <w:sz w:val="24"/>
          <w:szCs w:val="24"/>
        </w:rPr>
        <w:t>upravitelju</w:t>
      </w:r>
      <w:r w:rsidRPr="00B3696F">
        <w:rPr>
          <w:rFonts w:hAnsi="Times New Roman" w:ascii="Times New Roman"/>
          <w:color w:val="auto"/>
          <w:sz w:val="24"/>
          <w:szCs w:val="24"/>
          <w:lang w:val="hr-HR"/>
        </w:rPr>
        <w:t xml:space="preserve"> </w:t>
      </w:r>
      <w:r w:rsidRPr="00B3696F">
        <w:rPr>
          <w:rFonts w:hAnsi="Times New Roman" w:ascii="Times New Roman"/>
          <w:color w:val="auto"/>
          <w:sz w:val="24"/>
          <w:szCs w:val="24"/>
        </w:rPr>
        <w:t>za</w:t>
      </w:r>
      <w:r w:rsidRPr="00B3696F">
        <w:rPr>
          <w:rFonts w:hAnsi="Times New Roman" w:ascii="Times New Roman"/>
          <w:color w:val="auto"/>
          <w:sz w:val="24"/>
          <w:szCs w:val="24"/>
          <w:lang w:val="hr-HR"/>
        </w:rPr>
        <w:t xml:space="preserve"> </w:t>
      </w:r>
      <w:r w:rsidRPr="00B3696F">
        <w:rPr>
          <w:rFonts w:hAnsi="Times New Roman" w:ascii="Times New Roman"/>
          <w:color w:val="auto"/>
          <w:sz w:val="24"/>
          <w:szCs w:val="24"/>
        </w:rPr>
        <w:t>obavljanje</w:t>
      </w:r>
      <w:r w:rsidRPr="00B3696F">
        <w:rPr>
          <w:rFonts w:hAnsi="Times New Roman" w:ascii="Times New Roman"/>
          <w:color w:val="auto"/>
          <w:sz w:val="24"/>
          <w:szCs w:val="24"/>
          <w:lang w:val="hr-HR"/>
        </w:rPr>
        <w:t xml:space="preserve"> </w:t>
      </w:r>
      <w:r w:rsidRPr="00B3696F">
        <w:rPr>
          <w:rFonts w:hAnsi="Times New Roman" w:ascii="Times New Roman"/>
          <w:color w:val="auto"/>
          <w:sz w:val="24"/>
          <w:szCs w:val="24"/>
        </w:rPr>
        <w:t>poslova</w:t>
      </w:r>
      <w:r w:rsidRPr="00B3696F">
        <w:rPr>
          <w:rFonts w:hAnsi="Times New Roman" w:ascii="Times New Roman"/>
          <w:color w:val="auto"/>
          <w:sz w:val="24"/>
          <w:szCs w:val="24"/>
          <w:lang w:val="hr-HR"/>
        </w:rPr>
        <w:t xml:space="preserve"> </w:t>
      </w:r>
      <w:r w:rsidRPr="00B3696F">
        <w:rPr>
          <w:rFonts w:hAnsi="Times New Roman" w:ascii="Times New Roman"/>
          <w:color w:val="auto"/>
          <w:sz w:val="24"/>
          <w:szCs w:val="24"/>
        </w:rPr>
        <w:t>ste</w:t>
      </w:r>
      <w:r w:rsidRPr="00B3696F">
        <w:rPr>
          <w:rFonts w:hAnsi="Times New Roman" w:ascii="Times New Roman"/>
          <w:color w:val="auto"/>
          <w:sz w:val="24"/>
          <w:szCs w:val="24"/>
          <w:lang w:val="hr-HR"/>
        </w:rPr>
        <w:t>č</w:t>
      </w:r>
      <w:r w:rsidRPr="00B3696F">
        <w:rPr>
          <w:rFonts w:hAnsi="Times New Roman" w:ascii="Times New Roman"/>
          <w:color w:val="auto"/>
          <w:sz w:val="24"/>
          <w:szCs w:val="24"/>
        </w:rPr>
        <w:t>ajnog</w:t>
      </w:r>
      <w:r w:rsidRPr="00B3696F">
        <w:rPr>
          <w:rFonts w:hAnsi="Times New Roman" w:ascii="Times New Roman"/>
          <w:color w:val="auto"/>
          <w:sz w:val="24"/>
          <w:szCs w:val="24"/>
          <w:lang w:val="hr-HR"/>
        </w:rPr>
        <w:t xml:space="preserve"> </w:t>
      </w:r>
      <w:r w:rsidRPr="00B3696F">
        <w:rPr>
          <w:rFonts w:hAnsi="Times New Roman" w:ascii="Times New Roman"/>
          <w:color w:val="auto"/>
          <w:sz w:val="24"/>
          <w:szCs w:val="24"/>
        </w:rPr>
        <w:t>upravitelja</w:t>
      </w:r>
      <w:r w:rsidRPr="00B3696F">
        <w:rPr>
          <w:rFonts w:hAnsi="Times New Roman" w:ascii="Times New Roman"/>
          <w:color w:val="auto"/>
          <w:sz w:val="24"/>
          <w:szCs w:val="24"/>
          <w:lang w:val="hr-HR"/>
        </w:rPr>
        <w:t xml:space="preserve"> </w:t>
      </w:r>
      <w:r w:rsidRPr="00B3696F">
        <w:rPr>
          <w:rFonts w:hAnsi="Times New Roman" w:ascii="Times New Roman"/>
          <w:color w:val="auto"/>
          <w:sz w:val="24"/>
          <w:szCs w:val="24"/>
        </w:rPr>
        <w:t>u</w:t>
      </w:r>
      <w:r w:rsidRPr="00B3696F">
        <w:rPr>
          <w:rFonts w:hAnsi="Times New Roman" w:ascii="Times New Roman"/>
          <w:color w:val="auto"/>
          <w:sz w:val="24"/>
          <w:szCs w:val="24"/>
          <w:lang w:val="hr-HR"/>
        </w:rPr>
        <w:t xml:space="preserve"> </w:t>
      </w:r>
      <w:r w:rsidR="00AB742D" w:rsidRPr="00B3696F">
        <w:rPr>
          <w:rFonts w:hAnsi="Times New Roman" w:ascii="Times New Roman"/>
          <w:color w:val="auto"/>
          <w:sz w:val="24"/>
          <w:szCs w:val="24"/>
          <w:lang w:val="hr-HR"/>
        </w:rPr>
        <w:t xml:space="preserve">ovom </w:t>
      </w:r>
      <w:r w:rsidRPr="00B3696F">
        <w:rPr>
          <w:rFonts w:hAnsi="Times New Roman" w:ascii="Times New Roman"/>
          <w:color w:val="auto"/>
          <w:sz w:val="24"/>
          <w:szCs w:val="24"/>
        </w:rPr>
        <w:t>ste</w:t>
      </w:r>
      <w:r w:rsidRPr="00B3696F">
        <w:rPr>
          <w:rFonts w:hAnsi="Times New Roman" w:ascii="Times New Roman"/>
          <w:color w:val="auto"/>
          <w:sz w:val="24"/>
          <w:szCs w:val="24"/>
          <w:lang w:val="hr-HR"/>
        </w:rPr>
        <w:t>č</w:t>
      </w:r>
      <w:r w:rsidRPr="00B3696F">
        <w:rPr>
          <w:rFonts w:hAnsi="Times New Roman" w:ascii="Times New Roman"/>
          <w:color w:val="auto"/>
          <w:sz w:val="24"/>
          <w:szCs w:val="24"/>
        </w:rPr>
        <w:t>ajnom</w:t>
      </w:r>
      <w:r w:rsidRPr="00B3696F">
        <w:rPr>
          <w:rFonts w:hAnsi="Times New Roman" w:ascii="Times New Roman"/>
          <w:color w:val="auto"/>
          <w:sz w:val="24"/>
          <w:szCs w:val="24"/>
          <w:lang w:val="hr-HR"/>
        </w:rPr>
        <w:t xml:space="preserve"> </w:t>
      </w:r>
      <w:r w:rsidRPr="00B3696F">
        <w:rPr>
          <w:rFonts w:hAnsi="Times New Roman" w:ascii="Times New Roman"/>
          <w:color w:val="auto"/>
          <w:sz w:val="24"/>
          <w:szCs w:val="24"/>
        </w:rPr>
        <w:t>postupku</w:t>
      </w:r>
      <w:r w:rsidR="00AB742D" w:rsidRPr="00B3696F">
        <w:rPr>
          <w:rFonts w:hAnsi="Times New Roman" w:ascii="Times New Roman"/>
          <w:color w:val="auto"/>
          <w:sz w:val="24"/>
          <w:szCs w:val="24"/>
          <w:lang w:val="hr-HR"/>
        </w:rPr>
        <w:t>.</w:t>
      </w:r>
    </w:p>
    <w:p w:rsidRDefault="0001306B" w:rsidP="0001306B" w:rsidR="0001306B" w:rsidRPr="00B3696F">
      <w:pPr>
        <w:jc w:val="both"/>
        <w:rPr>
          <w:rFonts w:hAnsi="Times New Roman" w:ascii="Times New Roman"/>
          <w:color w:val="auto"/>
          <w:sz w:val="24"/>
          <w:szCs w:val="24"/>
          <w:lang w:val="hr-HR"/>
        </w:rPr>
      </w:pPr>
      <w:r w:rsidRPr="00B3696F">
        <w:rPr>
          <w:rFonts w:hAnsi="Times New Roman" w:ascii="Times New Roman"/>
          <w:color w:val="auto"/>
          <w:sz w:val="24"/>
          <w:szCs w:val="24"/>
          <w:lang w:val="hr-HR"/>
        </w:rPr>
        <w:tab/>
      </w:r>
      <w:proofErr w:type="gramStart"/>
      <w:r w:rsidRPr="00B3696F">
        <w:rPr>
          <w:rFonts w:hAnsi="Times New Roman" w:ascii="Times New Roman"/>
          <w:color w:val="auto"/>
          <w:sz w:val="24"/>
          <w:szCs w:val="24"/>
        </w:rPr>
        <w:t>Visinu</w:t>
      </w:r>
      <w:r w:rsidRPr="00B3696F">
        <w:rPr>
          <w:rFonts w:hAnsi="Times New Roman" w:ascii="Times New Roman"/>
          <w:color w:val="auto"/>
          <w:sz w:val="24"/>
          <w:szCs w:val="24"/>
          <w:lang w:val="hr-HR"/>
        </w:rPr>
        <w:t xml:space="preserve"> </w:t>
      </w:r>
      <w:r w:rsidRPr="00B3696F">
        <w:rPr>
          <w:rFonts w:hAnsi="Times New Roman" w:ascii="Times New Roman"/>
          <w:color w:val="auto"/>
          <w:sz w:val="24"/>
          <w:szCs w:val="24"/>
        </w:rPr>
        <w:t>nagrade</w:t>
      </w:r>
      <w:r w:rsidRPr="00B3696F">
        <w:rPr>
          <w:rFonts w:hAnsi="Times New Roman" w:ascii="Times New Roman"/>
          <w:color w:val="auto"/>
          <w:sz w:val="24"/>
          <w:szCs w:val="24"/>
          <w:lang w:val="hr-HR"/>
        </w:rPr>
        <w:t xml:space="preserve"> </w:t>
      </w:r>
      <w:r w:rsidRPr="00B3696F">
        <w:rPr>
          <w:rFonts w:hAnsi="Times New Roman" w:ascii="Times New Roman"/>
          <w:color w:val="auto"/>
          <w:sz w:val="24"/>
          <w:szCs w:val="24"/>
        </w:rPr>
        <w:t>odredio</w:t>
      </w:r>
      <w:r w:rsidRPr="00B3696F">
        <w:rPr>
          <w:rFonts w:hAnsi="Times New Roman" w:ascii="Times New Roman"/>
          <w:color w:val="auto"/>
          <w:sz w:val="24"/>
          <w:szCs w:val="24"/>
          <w:lang w:val="hr-HR"/>
        </w:rPr>
        <w:t xml:space="preserve"> </w:t>
      </w:r>
      <w:r w:rsidRPr="00B3696F">
        <w:rPr>
          <w:rFonts w:hAnsi="Times New Roman" w:ascii="Times New Roman"/>
          <w:color w:val="auto"/>
          <w:sz w:val="24"/>
          <w:szCs w:val="24"/>
        </w:rPr>
        <w:t>je</w:t>
      </w:r>
      <w:r w:rsidRPr="00B3696F">
        <w:rPr>
          <w:rFonts w:hAnsi="Times New Roman" w:ascii="Times New Roman"/>
          <w:color w:val="auto"/>
          <w:sz w:val="24"/>
          <w:szCs w:val="24"/>
          <w:lang w:val="hr-HR"/>
        </w:rPr>
        <w:t xml:space="preserve"> </w:t>
      </w:r>
      <w:r w:rsidRPr="00B3696F">
        <w:rPr>
          <w:rFonts w:hAnsi="Times New Roman" w:ascii="Times New Roman"/>
          <w:color w:val="auto"/>
          <w:sz w:val="24"/>
          <w:szCs w:val="24"/>
        </w:rPr>
        <w:t>ste</w:t>
      </w:r>
      <w:r w:rsidRPr="00B3696F">
        <w:rPr>
          <w:rFonts w:hAnsi="Times New Roman" w:ascii="Times New Roman"/>
          <w:color w:val="auto"/>
          <w:sz w:val="24"/>
          <w:szCs w:val="24"/>
          <w:lang w:val="hr-HR"/>
        </w:rPr>
        <w:t>č</w:t>
      </w:r>
      <w:r w:rsidRPr="00B3696F">
        <w:rPr>
          <w:rFonts w:hAnsi="Times New Roman" w:ascii="Times New Roman"/>
          <w:color w:val="auto"/>
          <w:sz w:val="24"/>
          <w:szCs w:val="24"/>
        </w:rPr>
        <w:t>ajni</w:t>
      </w:r>
      <w:r w:rsidRPr="00B3696F">
        <w:rPr>
          <w:rFonts w:hAnsi="Times New Roman" w:ascii="Times New Roman"/>
          <w:color w:val="auto"/>
          <w:sz w:val="24"/>
          <w:szCs w:val="24"/>
          <w:lang w:val="hr-HR"/>
        </w:rPr>
        <w:t xml:space="preserve"> </w:t>
      </w:r>
      <w:r w:rsidRPr="00B3696F">
        <w:rPr>
          <w:rFonts w:hAnsi="Times New Roman" w:ascii="Times New Roman"/>
          <w:color w:val="auto"/>
          <w:sz w:val="24"/>
          <w:szCs w:val="24"/>
        </w:rPr>
        <w:t>sudac</w:t>
      </w:r>
      <w:r w:rsidRPr="00B3696F">
        <w:rPr>
          <w:rFonts w:hAnsi="Times New Roman" w:ascii="Times New Roman"/>
          <w:color w:val="auto"/>
          <w:sz w:val="24"/>
          <w:szCs w:val="24"/>
          <w:lang w:val="hr-HR"/>
        </w:rPr>
        <w:t xml:space="preserve"> </w:t>
      </w:r>
      <w:r w:rsidR="006D55DF" w:rsidRPr="00B3696F">
        <w:rPr>
          <w:rFonts w:hAnsi="Times New Roman" w:ascii="Times New Roman"/>
          <w:color w:val="auto"/>
          <w:sz w:val="24"/>
          <w:szCs w:val="24"/>
        </w:rPr>
        <w:t>uzimaju</w:t>
      </w:r>
      <w:r w:rsidR="006D55DF" w:rsidRPr="00B3696F">
        <w:rPr>
          <w:rFonts w:hAnsi="Times New Roman" w:ascii="Times New Roman"/>
          <w:color w:val="auto"/>
          <w:sz w:val="24"/>
          <w:szCs w:val="24"/>
          <w:lang w:val="hr-HR"/>
        </w:rPr>
        <w:t>ć</w:t>
      </w:r>
      <w:r w:rsidR="006D55DF" w:rsidRPr="00B3696F">
        <w:rPr>
          <w:rFonts w:hAnsi="Times New Roman" w:ascii="Times New Roman"/>
          <w:color w:val="auto"/>
          <w:sz w:val="24"/>
          <w:szCs w:val="24"/>
        </w:rPr>
        <w:t>i</w:t>
      </w:r>
      <w:r w:rsidR="006D55DF" w:rsidRPr="00B3696F">
        <w:rPr>
          <w:rFonts w:hAnsi="Times New Roman" w:ascii="Times New Roman"/>
          <w:color w:val="auto"/>
          <w:sz w:val="24"/>
          <w:szCs w:val="24"/>
          <w:lang w:val="hr-HR"/>
        </w:rPr>
        <w:t xml:space="preserve"> </w:t>
      </w:r>
      <w:r w:rsidR="006D55DF" w:rsidRPr="00B3696F">
        <w:rPr>
          <w:rFonts w:hAnsi="Times New Roman" w:ascii="Times New Roman"/>
          <w:color w:val="auto"/>
          <w:sz w:val="24"/>
          <w:szCs w:val="24"/>
        </w:rPr>
        <w:t>u</w:t>
      </w:r>
      <w:r w:rsidR="006D55DF" w:rsidRPr="00B3696F">
        <w:rPr>
          <w:rFonts w:hAnsi="Times New Roman" w:ascii="Times New Roman"/>
          <w:color w:val="auto"/>
          <w:sz w:val="24"/>
          <w:szCs w:val="24"/>
          <w:lang w:val="hr-HR"/>
        </w:rPr>
        <w:t xml:space="preserve"> </w:t>
      </w:r>
      <w:r w:rsidR="006D55DF" w:rsidRPr="00B3696F">
        <w:rPr>
          <w:rFonts w:hAnsi="Times New Roman" w:ascii="Times New Roman"/>
          <w:color w:val="auto"/>
          <w:sz w:val="24"/>
          <w:szCs w:val="24"/>
        </w:rPr>
        <w:t>obzir</w:t>
      </w:r>
      <w:r w:rsidRPr="00B3696F">
        <w:rPr>
          <w:rFonts w:hAnsi="Times New Roman" w:ascii="Times New Roman"/>
          <w:color w:val="auto"/>
          <w:sz w:val="24"/>
          <w:szCs w:val="24"/>
          <w:lang w:val="hr-HR"/>
        </w:rPr>
        <w:t xml:space="preserve"> </w:t>
      </w:r>
      <w:r w:rsidR="00DB4897" w:rsidRPr="00B3696F">
        <w:rPr>
          <w:rFonts w:hAnsi="Times New Roman" w:ascii="Times New Roman"/>
          <w:color w:val="auto"/>
          <w:sz w:val="24"/>
          <w:szCs w:val="24"/>
        </w:rPr>
        <w:t>vrijednost dijela unovčene imovine,</w:t>
      </w:r>
      <w:r w:rsidR="006D55DF" w:rsidRPr="00B3696F">
        <w:rPr>
          <w:rFonts w:hAnsi="Times New Roman" w:ascii="Times New Roman"/>
          <w:color w:val="auto"/>
          <w:sz w:val="24"/>
          <w:szCs w:val="24"/>
          <w:lang w:val="hr-HR"/>
        </w:rPr>
        <w:t xml:space="preserve"> </w:t>
      </w:r>
      <w:r w:rsidR="006D55DF" w:rsidRPr="00B3696F">
        <w:rPr>
          <w:rFonts w:hAnsi="Times New Roman" w:ascii="Times New Roman"/>
          <w:color w:val="auto"/>
          <w:sz w:val="24"/>
          <w:szCs w:val="24"/>
        </w:rPr>
        <w:t>a</w:t>
      </w:r>
      <w:r w:rsidR="006D55DF" w:rsidRPr="00B3696F">
        <w:rPr>
          <w:rFonts w:hAnsi="Times New Roman" w:ascii="Times New Roman"/>
          <w:color w:val="auto"/>
          <w:sz w:val="24"/>
          <w:szCs w:val="24"/>
          <w:lang w:val="hr-HR"/>
        </w:rPr>
        <w:t xml:space="preserve"> </w:t>
      </w:r>
      <w:r w:rsidR="006D55DF" w:rsidRPr="00B3696F">
        <w:rPr>
          <w:rFonts w:hAnsi="Times New Roman" w:ascii="Times New Roman"/>
          <w:color w:val="auto"/>
          <w:sz w:val="24"/>
          <w:szCs w:val="24"/>
        </w:rPr>
        <w:t>temeljem</w:t>
      </w:r>
      <w:r w:rsidR="00855822" w:rsidRPr="00B3696F">
        <w:rPr>
          <w:rFonts w:hAnsi="Times New Roman" w:ascii="Times New Roman"/>
          <w:color w:val="auto"/>
          <w:sz w:val="24"/>
          <w:szCs w:val="24"/>
          <w:lang w:val="hr-HR"/>
        </w:rPr>
        <w:t xml:space="preserve"> </w:t>
      </w:r>
      <w:r w:rsidR="006D55DF" w:rsidRPr="00B3696F">
        <w:rPr>
          <w:rFonts w:hAnsi="Times New Roman" w:ascii="Times New Roman"/>
          <w:color w:val="auto"/>
          <w:sz w:val="24"/>
          <w:szCs w:val="24"/>
          <w:lang w:val="hr-HR"/>
        </w:rPr>
        <w:t>č</w:t>
      </w:r>
      <w:r w:rsidR="006D55DF" w:rsidRPr="00B3696F">
        <w:rPr>
          <w:rFonts w:hAnsi="Times New Roman" w:ascii="Times New Roman"/>
          <w:color w:val="auto"/>
          <w:sz w:val="24"/>
          <w:szCs w:val="24"/>
        </w:rPr>
        <w:t>l</w:t>
      </w:r>
      <w:r w:rsidR="006D55DF" w:rsidRPr="00B3696F">
        <w:rPr>
          <w:rFonts w:hAnsi="Times New Roman" w:ascii="Times New Roman"/>
          <w:color w:val="auto"/>
          <w:sz w:val="24"/>
          <w:szCs w:val="24"/>
          <w:lang w:val="hr-HR"/>
        </w:rPr>
        <w:t>.</w:t>
      </w:r>
      <w:proofErr w:type="gramEnd"/>
      <w:r w:rsidR="006D55DF" w:rsidRPr="00B3696F">
        <w:rPr>
          <w:rFonts w:hAnsi="Times New Roman" w:ascii="Times New Roman"/>
          <w:color w:val="auto"/>
          <w:sz w:val="24"/>
          <w:szCs w:val="24"/>
          <w:lang w:val="hr-HR"/>
        </w:rPr>
        <w:t xml:space="preserve"> 4 </w:t>
      </w:r>
      <w:r w:rsidR="006D55DF" w:rsidRPr="00B3696F">
        <w:rPr>
          <w:rFonts w:hAnsi="Times New Roman" w:ascii="Times New Roman"/>
          <w:color w:val="auto"/>
          <w:sz w:val="24"/>
          <w:szCs w:val="24"/>
        </w:rPr>
        <w:t>Uredbe</w:t>
      </w:r>
      <w:r w:rsidR="00855822" w:rsidRPr="00B3696F">
        <w:rPr>
          <w:rFonts w:hAnsi="Times New Roman" w:ascii="Times New Roman"/>
          <w:color w:val="auto"/>
          <w:sz w:val="24"/>
          <w:szCs w:val="24"/>
          <w:lang w:val="hr-HR"/>
        </w:rPr>
        <w:t xml:space="preserve"> o kriterijima i načinu obračuna plaćanja nagrada stečajnim upraviteljima.</w:t>
      </w:r>
    </w:p>
    <w:p w:rsidRDefault="0001306B" w:rsidP="0001306B" w:rsidR="0001306B" w:rsidRPr="00B3696F">
      <w:pPr>
        <w:jc w:val="center"/>
        <w:rPr>
          <w:rFonts w:hAnsi="Times New Roman" w:ascii="Times New Roman"/>
          <w:color w:val="auto"/>
          <w:sz w:val="24"/>
          <w:szCs w:val="24"/>
          <w:lang w:val="hr-HR"/>
        </w:rPr>
      </w:pPr>
      <w:r w:rsidRPr="00B3696F">
        <w:rPr>
          <w:rFonts w:hAnsi="Times New Roman" w:ascii="Times New Roman"/>
          <w:color w:val="auto"/>
          <w:sz w:val="24"/>
          <w:szCs w:val="24"/>
          <w:lang w:val="pl-PL"/>
        </w:rPr>
        <w:t>Zagreb</w:t>
      </w:r>
      <w:r w:rsidRPr="00B3696F">
        <w:rPr>
          <w:rFonts w:hAnsi="Times New Roman" w:ascii="Times New Roman"/>
          <w:color w:val="auto"/>
          <w:sz w:val="24"/>
          <w:szCs w:val="24"/>
          <w:lang w:val="hr-HR"/>
        </w:rPr>
        <w:t xml:space="preserve">, </w:t>
      </w:r>
      <w:r w:rsidR="00B3696F">
        <w:rPr>
          <w:rFonts w:hAnsi="Times New Roman" w:ascii="Times New Roman"/>
          <w:color w:val="auto"/>
          <w:sz w:val="24"/>
          <w:szCs w:val="24"/>
          <w:lang w:val="hr-HR"/>
        </w:rPr>
        <w:t>8. rujan 2015.</w:t>
      </w:r>
    </w:p>
    <w:p w:rsidRDefault="0001306B" w:rsidP="0001306B" w:rsidR="0001306B" w:rsidRPr="00B3696F">
      <w:pPr>
        <w:jc w:val="center"/>
        <w:rPr>
          <w:rFonts w:hAnsi="Times New Roman" w:ascii="Times New Roman"/>
          <w:color w:val="auto"/>
          <w:sz w:val="24"/>
          <w:szCs w:val="24"/>
          <w:lang w:val="hr-HR"/>
        </w:rPr>
      </w:pPr>
    </w:p>
    <w:p w:rsidRDefault="0001306B" w:rsidP="0001306B" w:rsidR="0001306B" w:rsidRPr="00B3696F">
      <w:pPr>
        <w:jc w:val="center"/>
        <w:rPr>
          <w:rFonts w:hAnsi="Times New Roman" w:ascii="Times New Roman"/>
          <w:color w:val="auto"/>
          <w:sz w:val="24"/>
          <w:szCs w:val="24"/>
          <w:lang w:val="hr-HR"/>
        </w:rPr>
      </w:pPr>
    </w:p>
    <w:p w:rsidRDefault="0001306B" w:rsidR="0001306B" w:rsidRPr="00B3696F">
      <w:pPr>
        <w:jc w:val="both"/>
        <w:rPr>
          <w:rFonts w:hAnsi="Times New Roman" w:ascii="Times New Roman"/>
          <w:color w:val="auto"/>
          <w:sz w:val="24"/>
          <w:szCs w:val="24"/>
          <w:lang w:val="hr-HR"/>
        </w:rPr>
      </w:pPr>
      <w:r w:rsidRPr="00B3696F">
        <w:rPr>
          <w:rFonts w:hAnsi="Times New Roman" w:ascii="Times New Roman"/>
          <w:color w:val="auto"/>
          <w:sz w:val="24"/>
          <w:szCs w:val="24"/>
          <w:lang w:val="hr-HR"/>
        </w:rPr>
        <w:tab/>
      </w:r>
      <w:r w:rsidRPr="00B3696F">
        <w:rPr>
          <w:rFonts w:hAnsi="Times New Roman" w:ascii="Times New Roman"/>
          <w:color w:val="auto"/>
          <w:sz w:val="24"/>
          <w:szCs w:val="24"/>
          <w:lang w:val="hr-HR"/>
        </w:rPr>
        <w:tab/>
      </w:r>
      <w:r w:rsidRPr="00B3696F">
        <w:rPr>
          <w:rFonts w:hAnsi="Times New Roman" w:ascii="Times New Roman"/>
          <w:color w:val="auto"/>
          <w:sz w:val="24"/>
          <w:szCs w:val="24"/>
          <w:lang w:val="hr-HR"/>
        </w:rPr>
        <w:tab/>
      </w:r>
      <w:r w:rsidRPr="00B3696F">
        <w:rPr>
          <w:rFonts w:hAnsi="Times New Roman" w:ascii="Times New Roman"/>
          <w:color w:val="auto"/>
          <w:sz w:val="24"/>
          <w:szCs w:val="24"/>
          <w:lang w:val="hr-HR"/>
        </w:rPr>
        <w:tab/>
      </w:r>
      <w:r w:rsidRPr="00B3696F">
        <w:rPr>
          <w:rFonts w:hAnsi="Times New Roman" w:ascii="Times New Roman"/>
          <w:color w:val="auto"/>
          <w:sz w:val="24"/>
          <w:szCs w:val="24"/>
          <w:lang w:val="hr-HR"/>
        </w:rPr>
        <w:tab/>
      </w:r>
      <w:r w:rsidRPr="00B3696F">
        <w:rPr>
          <w:rFonts w:hAnsi="Times New Roman" w:ascii="Times New Roman"/>
          <w:color w:val="auto"/>
          <w:sz w:val="24"/>
          <w:szCs w:val="24"/>
          <w:lang w:val="hr-HR"/>
        </w:rPr>
        <w:tab/>
      </w:r>
      <w:r w:rsidRPr="00B3696F">
        <w:rPr>
          <w:rFonts w:hAnsi="Times New Roman" w:ascii="Times New Roman"/>
          <w:color w:val="auto"/>
          <w:sz w:val="24"/>
          <w:szCs w:val="24"/>
          <w:lang w:val="hr-HR"/>
        </w:rPr>
        <w:tab/>
      </w:r>
      <w:r w:rsidRPr="00B3696F">
        <w:rPr>
          <w:rFonts w:hAnsi="Times New Roman" w:ascii="Times New Roman"/>
          <w:color w:val="auto"/>
          <w:sz w:val="24"/>
          <w:szCs w:val="24"/>
          <w:lang w:val="hr-HR"/>
        </w:rPr>
        <w:tab/>
      </w:r>
      <w:r w:rsidRPr="00B3696F">
        <w:rPr>
          <w:rFonts w:hAnsi="Times New Roman" w:ascii="Times New Roman"/>
          <w:color w:val="auto"/>
          <w:sz w:val="24"/>
          <w:szCs w:val="24"/>
          <w:lang w:val="hr-HR"/>
        </w:rPr>
        <w:tab/>
      </w:r>
      <w:r w:rsidRPr="00B3696F">
        <w:rPr>
          <w:rFonts w:hAnsi="Times New Roman" w:ascii="Times New Roman"/>
          <w:color w:val="auto"/>
          <w:sz w:val="24"/>
          <w:szCs w:val="24"/>
        </w:rPr>
        <w:t>SUDAC</w:t>
      </w:r>
      <w:r w:rsidRPr="00B3696F">
        <w:rPr>
          <w:rFonts w:hAnsi="Times New Roman" w:ascii="Times New Roman"/>
          <w:color w:val="auto"/>
          <w:sz w:val="24"/>
          <w:szCs w:val="24"/>
          <w:lang w:val="hr-HR"/>
        </w:rPr>
        <w:t>:</w:t>
      </w:r>
    </w:p>
    <w:p w:rsidRDefault="0001306B" w:rsidR="0001306B" w:rsidRPr="00B3696F">
      <w:pPr>
        <w:jc w:val="both"/>
        <w:rPr>
          <w:rFonts w:hAnsi="Times New Roman" w:ascii="Times New Roman"/>
          <w:color w:val="auto"/>
          <w:sz w:val="24"/>
          <w:szCs w:val="24"/>
        </w:rPr>
      </w:pPr>
      <w:r w:rsidRPr="00B3696F">
        <w:rPr>
          <w:rFonts w:hAnsi="Times New Roman" w:ascii="Times New Roman"/>
          <w:color w:val="auto"/>
          <w:sz w:val="24"/>
          <w:szCs w:val="24"/>
          <w:lang w:val="hr-HR"/>
        </w:rPr>
        <w:tab/>
      </w:r>
      <w:r w:rsidRPr="00B3696F">
        <w:rPr>
          <w:rFonts w:hAnsi="Times New Roman" w:ascii="Times New Roman"/>
          <w:color w:val="auto"/>
          <w:sz w:val="24"/>
          <w:szCs w:val="24"/>
          <w:lang w:val="hr-HR"/>
        </w:rPr>
        <w:tab/>
      </w:r>
      <w:r w:rsidRPr="00B3696F">
        <w:rPr>
          <w:rFonts w:hAnsi="Times New Roman" w:ascii="Times New Roman"/>
          <w:color w:val="auto"/>
          <w:sz w:val="24"/>
          <w:szCs w:val="24"/>
          <w:lang w:val="hr-HR"/>
        </w:rPr>
        <w:tab/>
      </w:r>
      <w:r w:rsidRPr="00B3696F">
        <w:rPr>
          <w:rFonts w:hAnsi="Times New Roman" w:ascii="Times New Roman"/>
          <w:color w:val="auto"/>
          <w:sz w:val="24"/>
          <w:szCs w:val="24"/>
          <w:lang w:val="hr-HR"/>
        </w:rPr>
        <w:tab/>
      </w:r>
      <w:r w:rsidRPr="00B3696F">
        <w:rPr>
          <w:rFonts w:hAnsi="Times New Roman" w:ascii="Times New Roman"/>
          <w:color w:val="auto"/>
          <w:sz w:val="24"/>
          <w:szCs w:val="24"/>
          <w:lang w:val="hr-HR"/>
        </w:rPr>
        <w:tab/>
      </w:r>
      <w:r w:rsidRPr="00B3696F">
        <w:rPr>
          <w:rFonts w:hAnsi="Times New Roman" w:ascii="Times New Roman"/>
          <w:color w:val="auto"/>
          <w:sz w:val="24"/>
          <w:szCs w:val="24"/>
          <w:lang w:val="hr-HR"/>
        </w:rPr>
        <w:tab/>
      </w:r>
      <w:r w:rsidRPr="00B3696F">
        <w:rPr>
          <w:rFonts w:hAnsi="Times New Roman" w:ascii="Times New Roman"/>
          <w:color w:val="auto"/>
          <w:sz w:val="24"/>
          <w:szCs w:val="24"/>
          <w:lang w:val="hr-HR"/>
        </w:rPr>
        <w:tab/>
      </w:r>
      <w:r w:rsidRPr="00B3696F">
        <w:rPr>
          <w:rFonts w:hAnsi="Times New Roman" w:ascii="Times New Roman"/>
          <w:color w:val="auto"/>
          <w:sz w:val="24"/>
          <w:szCs w:val="24"/>
          <w:lang w:val="hr-HR"/>
        </w:rPr>
        <w:tab/>
      </w:r>
      <w:r w:rsidRPr="00B3696F">
        <w:rPr>
          <w:rFonts w:hAnsi="Times New Roman" w:ascii="Times New Roman"/>
          <w:color w:val="auto"/>
          <w:sz w:val="24"/>
          <w:szCs w:val="24"/>
          <w:lang w:val="hr-HR"/>
        </w:rPr>
        <w:tab/>
      </w:r>
      <w:proofErr w:type="gramStart"/>
      <w:r w:rsidRPr="00B3696F">
        <w:rPr>
          <w:rFonts w:hAnsi="Times New Roman" w:ascii="Times New Roman"/>
          <w:color w:val="auto"/>
          <w:sz w:val="24"/>
          <w:szCs w:val="24"/>
        </w:rPr>
        <w:t>Vesna</w:t>
      </w:r>
      <w:r w:rsidRPr="00B3696F">
        <w:rPr>
          <w:rFonts w:hAnsi="Times New Roman" w:ascii="Times New Roman"/>
          <w:color w:val="auto"/>
          <w:sz w:val="24"/>
          <w:szCs w:val="24"/>
          <w:lang w:val="hr-HR"/>
        </w:rPr>
        <w:t xml:space="preserve"> </w:t>
      </w:r>
      <w:r w:rsidRPr="00B3696F">
        <w:rPr>
          <w:rFonts w:hAnsi="Times New Roman" w:ascii="Times New Roman"/>
          <w:color w:val="auto"/>
          <w:sz w:val="24"/>
          <w:szCs w:val="24"/>
        </w:rPr>
        <w:t>Malenica</w:t>
      </w:r>
      <w:r w:rsidR="00C57403">
        <w:rPr>
          <w:rFonts w:hAnsi="Times New Roman" w:ascii="Times New Roman"/>
          <w:color w:val="auto"/>
          <w:sz w:val="24"/>
          <w:szCs w:val="24"/>
        </w:rPr>
        <w:t xml:space="preserve"> v. r.</w:t>
      </w:r>
      <w:proofErr w:type="gramEnd"/>
      <w:r w:rsidR="00C57403">
        <w:rPr>
          <w:rFonts w:hAnsi="Times New Roman" w:ascii="Times New Roman"/>
          <w:color w:val="auto"/>
          <w:sz w:val="24"/>
          <w:szCs w:val="24"/>
        </w:rPr>
        <w:t xml:space="preserve"> </w:t>
      </w:r>
    </w:p>
    <w:p w:rsidRDefault="00F5086D" w:rsidP="00F5086D" w:rsidR="00F5086D" w:rsidRPr="00B3696F">
      <w:pPr>
        <w:jc w:val="both"/>
        <w:rPr>
          <w:rFonts w:hAnsi="Times New Roman" w:ascii="Times New Roman"/>
          <w:color w:val="auto"/>
          <w:sz w:val="24"/>
          <w:szCs w:val="24"/>
          <w:u w:val="single"/>
        </w:rPr>
      </w:pPr>
      <w:r w:rsidRPr="00B3696F">
        <w:rPr>
          <w:rFonts w:hAnsi="Times New Roman" w:ascii="Times New Roman"/>
          <w:color w:val="auto"/>
          <w:sz w:val="24"/>
          <w:szCs w:val="24"/>
          <w:u w:val="single"/>
        </w:rPr>
        <w:t>POUKA O PRAVNOM LIJEKU:</w:t>
      </w:r>
    </w:p>
    <w:p w:rsidRDefault="00F5086D" w:rsidP="00F5086D" w:rsidR="00F5086D" w:rsidRPr="00B3696F">
      <w:pPr>
        <w:jc w:val="both"/>
        <w:rPr>
          <w:rFonts w:hAnsi="Times New Roman" w:ascii="Times New Roman"/>
          <w:color w:val="auto"/>
          <w:sz w:val="24"/>
          <w:szCs w:val="24"/>
          <w:lang w:val="pl-PL"/>
        </w:rPr>
      </w:pPr>
      <w:r w:rsidRPr="00B3696F">
        <w:rPr>
          <w:rFonts w:hAnsi="Times New Roman" w:ascii="Times New Roman"/>
          <w:color w:val="auto"/>
          <w:sz w:val="24"/>
          <w:szCs w:val="24"/>
        </w:rPr>
        <w:tab/>
        <w:t xml:space="preserve">Protiv ovog rješenja pravo </w:t>
      </w:r>
      <w:proofErr w:type="gramStart"/>
      <w:r w:rsidRPr="00B3696F">
        <w:rPr>
          <w:rFonts w:hAnsi="Times New Roman" w:ascii="Times New Roman"/>
          <w:color w:val="auto"/>
          <w:sz w:val="24"/>
          <w:szCs w:val="24"/>
        </w:rPr>
        <w:t>na</w:t>
      </w:r>
      <w:proofErr w:type="gramEnd"/>
      <w:r w:rsidRPr="00B3696F">
        <w:rPr>
          <w:rFonts w:hAnsi="Times New Roman" w:ascii="Times New Roman"/>
          <w:color w:val="auto"/>
          <w:sz w:val="24"/>
          <w:szCs w:val="24"/>
        </w:rPr>
        <w:t xml:space="preserve"> žalbu ima stečajni upravitelj, dužnik pojedinac i svaki stečajni vjerovnik. </w:t>
      </w:r>
      <w:r w:rsidRPr="00B3696F">
        <w:rPr>
          <w:rFonts w:hAnsi="Times New Roman" w:ascii="Times New Roman"/>
          <w:color w:val="auto"/>
          <w:sz w:val="24"/>
          <w:szCs w:val="24"/>
          <w:lang w:val="pl-PL"/>
        </w:rPr>
        <w:t xml:space="preserve">Žalba se podnosi u roku 8 dana po dostavi rješenja, a ulaže se putem ovog Suda u 2 primjerka za Sud i po 1 za svaku protivnu stranku. </w:t>
      </w:r>
    </w:p>
    <w:p w:rsidRDefault="00F5086D" w:rsidR="00F5086D" w:rsidRPr="00B3696F">
      <w:pPr>
        <w:jc w:val="both"/>
        <w:rPr>
          <w:rFonts w:hAnsi="Times New Roman" w:ascii="Times New Roman"/>
          <w:color w:val="auto"/>
          <w:sz w:val="24"/>
          <w:szCs w:val="24"/>
          <w:lang w:val="hr-HR"/>
        </w:rPr>
      </w:pPr>
    </w:p>
    <w:p w:rsidRDefault="00C57403" w:rsidP="00AB7A2F" w:rsidR="00C57403" w:rsidRPr="00C57403">
      <w:pPr>
        <w:ind w:firstLine="708" w:left="4248"/>
        <w:jc w:val="both"/>
        <w:rPr>
          <w:rFonts w:hAnsi="Times New Roman" w:ascii="Times New Roman"/>
          <w:color w:val="auto"/>
          <w:sz w:val="24"/>
          <w:szCs w:val="24"/>
          <w:lang w:val="pl-PL"/>
        </w:rPr>
      </w:pPr>
      <w:r w:rsidRPr="00C57403">
        <w:rPr>
          <w:rFonts w:hAnsi="Times New Roman" w:ascii="Times New Roman"/>
          <w:color w:val="auto"/>
          <w:sz w:val="24"/>
          <w:szCs w:val="24"/>
          <w:lang w:val="pl-PL"/>
        </w:rPr>
        <w:t>Za točnost otpravka – ovl. službenik</w:t>
      </w:r>
    </w:p>
    <w:p w:rsidRDefault="00C57403" w:rsidP="00995CE9" w:rsidR="00C57403" w:rsidRPr="00C57403">
      <w:pPr>
        <w:jc w:val="both"/>
        <w:rPr>
          <w:rFonts w:hAnsi="Times New Roman" w:ascii="Times New Roman"/>
          <w:color w:val="auto"/>
          <w:sz w:val="24"/>
          <w:szCs w:val="24"/>
        </w:rPr>
      </w:pPr>
      <w:r w:rsidRPr="00C57403">
        <w:rPr>
          <w:rFonts w:hAnsi="Times New Roman" w:ascii="Times New Roman"/>
          <w:color w:val="auto"/>
          <w:sz w:val="24"/>
          <w:szCs w:val="24"/>
          <w:lang w:val="pl-PL"/>
        </w:rPr>
        <w:tab/>
      </w:r>
      <w:r w:rsidRPr="00C57403">
        <w:rPr>
          <w:rFonts w:hAnsi="Times New Roman" w:ascii="Times New Roman"/>
          <w:color w:val="auto"/>
          <w:sz w:val="24"/>
          <w:szCs w:val="24"/>
          <w:lang w:val="pl-PL"/>
        </w:rPr>
        <w:tab/>
      </w:r>
      <w:r w:rsidRPr="00C57403">
        <w:rPr>
          <w:rFonts w:hAnsi="Times New Roman" w:ascii="Times New Roman"/>
          <w:color w:val="auto"/>
          <w:sz w:val="24"/>
          <w:szCs w:val="24"/>
          <w:lang w:val="pl-PL"/>
        </w:rPr>
        <w:tab/>
      </w:r>
      <w:r w:rsidRPr="00C57403">
        <w:rPr>
          <w:rFonts w:hAnsi="Times New Roman" w:ascii="Times New Roman"/>
          <w:color w:val="auto"/>
          <w:sz w:val="24"/>
          <w:szCs w:val="24"/>
          <w:lang w:val="pl-PL"/>
        </w:rPr>
        <w:tab/>
      </w:r>
      <w:r w:rsidRPr="00C57403">
        <w:rPr>
          <w:rFonts w:hAnsi="Times New Roman" w:ascii="Times New Roman"/>
          <w:color w:val="auto"/>
          <w:sz w:val="24"/>
          <w:szCs w:val="24"/>
          <w:lang w:val="pl-PL"/>
        </w:rPr>
        <w:tab/>
      </w:r>
      <w:r w:rsidRPr="00C57403">
        <w:rPr>
          <w:rFonts w:hAnsi="Times New Roman" w:ascii="Times New Roman"/>
          <w:color w:val="auto"/>
          <w:sz w:val="24"/>
          <w:szCs w:val="24"/>
          <w:lang w:val="pl-PL"/>
        </w:rPr>
        <w:tab/>
      </w:r>
      <w:r w:rsidRPr="00C57403">
        <w:rPr>
          <w:rFonts w:hAnsi="Times New Roman" w:ascii="Times New Roman"/>
          <w:color w:val="auto"/>
          <w:sz w:val="24"/>
          <w:szCs w:val="24"/>
          <w:lang w:val="pl-PL"/>
        </w:rPr>
        <w:tab/>
      </w:r>
      <w:r w:rsidRPr="00C57403">
        <w:rPr>
          <w:rFonts w:hAnsi="Times New Roman" w:ascii="Times New Roman"/>
          <w:color w:val="auto"/>
          <w:sz w:val="24"/>
          <w:szCs w:val="24"/>
          <w:lang w:val="pl-PL"/>
        </w:rPr>
        <w:tab/>
        <w:t>Kristina Švajger</w:t>
      </w:r>
    </w:p>
    <w:p w:rsidRDefault="00356EFE" w:rsidP="00356EFE" w:rsidR="00356EFE" w:rsidRPr="00B3696F">
      <w:pPr>
        <w:jc w:val="both"/>
        <w:rPr>
          <w:rFonts w:hAnsi="Times New Roman" w:ascii="Times New Roman"/>
          <w:color w:val="auto"/>
          <w:sz w:val="24"/>
          <w:szCs w:val="24"/>
          <w:lang w:val="hr-HR"/>
        </w:rPr>
      </w:pPr>
    </w:p>
    <w:p w:rsidRDefault="00FA2933" w:rsidR="00FA2933" w:rsidRPr="00B3696F">
      <w:pPr>
        <w:rPr>
          <w:rFonts w:hAnsi="Times New Roman" w:ascii="Times New Roman"/>
          <w:color w:val="auto"/>
          <w:sz w:val="24"/>
          <w:szCs w:val="24"/>
          <w:lang w:val="hr-HR"/>
        </w:rPr>
      </w:pPr>
    </w:p>
    <w:sectPr w:rsidSect="00476E94" w:rsidR="00FA2933" w:rsidRPr="00B3696F">
      <w:pgSz w:code="9" w:h="16840" w:w="11907"/>
      <w:pgMar w:gutter="0" w:footer="720" w:header="720" w:left="1418" w:bottom="1418" w:right="1418" w:top="1418"/>
      <w:cols w:space="708"/>
      <w:titlePg/>
      <w:docGrid w:linePitch="78"/>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attachedTemplate r:id="rId1"/>
  <w:stylePaneFormatFilter w:val="3F01"/>
  <w:defaultTabStop w:val="708"/>
  <w:hyphenationZone w:val="425"/>
  <w:drawingGridHorizontalSpacing w:val="26"/>
  <w:drawingGridVerticalSpacing w:val="39"/>
  <w:displayHorizontalDrawingGridEvery w:val="0"/>
  <w:displayVerticalDrawingGridEvery w:val="2"/>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6D75"/>
    <w:rsid w:val="00000E5D"/>
    <w:rsid w:val="00000FE8"/>
    <w:rsid w:val="0000207A"/>
    <w:rsid w:val="000025F7"/>
    <w:rsid w:val="000028DC"/>
    <w:rsid w:val="00002ED7"/>
    <w:rsid w:val="00003243"/>
    <w:rsid w:val="00003322"/>
    <w:rsid w:val="00003670"/>
    <w:rsid w:val="000038BF"/>
    <w:rsid w:val="00004195"/>
    <w:rsid w:val="00004424"/>
    <w:rsid w:val="000045F2"/>
    <w:rsid w:val="00005246"/>
    <w:rsid w:val="00005C2A"/>
    <w:rsid w:val="00005CD6"/>
    <w:rsid w:val="00005D2E"/>
    <w:rsid w:val="00005E7F"/>
    <w:rsid w:val="000066FE"/>
    <w:rsid w:val="00006D03"/>
    <w:rsid w:val="00007414"/>
    <w:rsid w:val="000108CD"/>
    <w:rsid w:val="00010F4F"/>
    <w:rsid w:val="00011D19"/>
    <w:rsid w:val="00012526"/>
    <w:rsid w:val="0001306B"/>
    <w:rsid w:val="00013699"/>
    <w:rsid w:val="00015252"/>
    <w:rsid w:val="00015877"/>
    <w:rsid w:val="00015926"/>
    <w:rsid w:val="000162F4"/>
    <w:rsid w:val="000169F0"/>
    <w:rsid w:val="00016E0C"/>
    <w:rsid w:val="0002006E"/>
    <w:rsid w:val="00020D1E"/>
    <w:rsid w:val="0002120C"/>
    <w:rsid w:val="000217A2"/>
    <w:rsid w:val="00021B17"/>
    <w:rsid w:val="00021E12"/>
    <w:rsid w:val="000234E9"/>
    <w:rsid w:val="00023694"/>
    <w:rsid w:val="00023D43"/>
    <w:rsid w:val="00024D58"/>
    <w:rsid w:val="00025099"/>
    <w:rsid w:val="000252CA"/>
    <w:rsid w:val="000262D9"/>
    <w:rsid w:val="00026FF3"/>
    <w:rsid w:val="00027F9E"/>
    <w:rsid w:val="0003128C"/>
    <w:rsid w:val="00031507"/>
    <w:rsid w:val="00031791"/>
    <w:rsid w:val="00031BB9"/>
    <w:rsid w:val="000325A1"/>
    <w:rsid w:val="00032959"/>
    <w:rsid w:val="00032BB0"/>
    <w:rsid w:val="0003447E"/>
    <w:rsid w:val="000345D5"/>
    <w:rsid w:val="000346F0"/>
    <w:rsid w:val="000353AB"/>
    <w:rsid w:val="00036C58"/>
    <w:rsid w:val="0003721C"/>
    <w:rsid w:val="000406A4"/>
    <w:rsid w:val="000416CE"/>
    <w:rsid w:val="00041E99"/>
    <w:rsid w:val="000445F0"/>
    <w:rsid w:val="000454D5"/>
    <w:rsid w:val="000455AB"/>
    <w:rsid w:val="00045833"/>
    <w:rsid w:val="00047542"/>
    <w:rsid w:val="000476D2"/>
    <w:rsid w:val="00050254"/>
    <w:rsid w:val="00050412"/>
    <w:rsid w:val="00051A5C"/>
    <w:rsid w:val="00051CD8"/>
    <w:rsid w:val="000520A1"/>
    <w:rsid w:val="0005297D"/>
    <w:rsid w:val="00052C7E"/>
    <w:rsid w:val="00052F3E"/>
    <w:rsid w:val="000530A1"/>
    <w:rsid w:val="00053538"/>
    <w:rsid w:val="0005389D"/>
    <w:rsid w:val="0005426F"/>
    <w:rsid w:val="00054688"/>
    <w:rsid w:val="00054F35"/>
    <w:rsid w:val="00055132"/>
    <w:rsid w:val="00055340"/>
    <w:rsid w:val="0005749A"/>
    <w:rsid w:val="00060285"/>
    <w:rsid w:val="00060712"/>
    <w:rsid w:val="00060CD9"/>
    <w:rsid w:val="00060D51"/>
    <w:rsid w:val="000610B4"/>
    <w:rsid w:val="000612EB"/>
    <w:rsid w:val="000615EF"/>
    <w:rsid w:val="00062758"/>
    <w:rsid w:val="00062948"/>
    <w:rsid w:val="00062FB7"/>
    <w:rsid w:val="00064B1C"/>
    <w:rsid w:val="000661CB"/>
    <w:rsid w:val="0006673E"/>
    <w:rsid w:val="000670C7"/>
    <w:rsid w:val="00067DEA"/>
    <w:rsid w:val="0007089C"/>
    <w:rsid w:val="000718B7"/>
    <w:rsid w:val="00071944"/>
    <w:rsid w:val="00071ECE"/>
    <w:rsid w:val="000726BD"/>
    <w:rsid w:val="00073216"/>
    <w:rsid w:val="00073343"/>
    <w:rsid w:val="0007480F"/>
    <w:rsid w:val="00074C39"/>
    <w:rsid w:val="0007564B"/>
    <w:rsid w:val="0007588D"/>
    <w:rsid w:val="00077D65"/>
    <w:rsid w:val="00080D0A"/>
    <w:rsid w:val="00081CAB"/>
    <w:rsid w:val="0008243B"/>
    <w:rsid w:val="00082600"/>
    <w:rsid w:val="000835BD"/>
    <w:rsid w:val="0008360C"/>
    <w:rsid w:val="00083C31"/>
    <w:rsid w:val="00084E2E"/>
    <w:rsid w:val="00084EB1"/>
    <w:rsid w:val="000860FA"/>
    <w:rsid w:val="00086378"/>
    <w:rsid w:val="0008763F"/>
    <w:rsid w:val="0008782E"/>
    <w:rsid w:val="00087898"/>
    <w:rsid w:val="0009078F"/>
    <w:rsid w:val="0009254B"/>
    <w:rsid w:val="00092897"/>
    <w:rsid w:val="00093A83"/>
    <w:rsid w:val="00093F74"/>
    <w:rsid w:val="00093FE7"/>
    <w:rsid w:val="0009403F"/>
    <w:rsid w:val="0009612C"/>
    <w:rsid w:val="000964DD"/>
    <w:rsid w:val="00097B33"/>
    <w:rsid w:val="000A0022"/>
    <w:rsid w:val="000A04F4"/>
    <w:rsid w:val="000A0529"/>
    <w:rsid w:val="000A1E2A"/>
    <w:rsid w:val="000A26C8"/>
    <w:rsid w:val="000A29E1"/>
    <w:rsid w:val="000A2CBB"/>
    <w:rsid w:val="000A39C7"/>
    <w:rsid w:val="000A4C56"/>
    <w:rsid w:val="000A54CD"/>
    <w:rsid w:val="000A56EA"/>
    <w:rsid w:val="000A5B27"/>
    <w:rsid w:val="000A637D"/>
    <w:rsid w:val="000B0B9D"/>
    <w:rsid w:val="000B0D0F"/>
    <w:rsid w:val="000B0F12"/>
    <w:rsid w:val="000B0FD3"/>
    <w:rsid w:val="000B1516"/>
    <w:rsid w:val="000B2B74"/>
    <w:rsid w:val="000B4710"/>
    <w:rsid w:val="000B5E71"/>
    <w:rsid w:val="000B6385"/>
    <w:rsid w:val="000B7080"/>
    <w:rsid w:val="000B7266"/>
    <w:rsid w:val="000B7CDA"/>
    <w:rsid w:val="000C0748"/>
    <w:rsid w:val="000C163C"/>
    <w:rsid w:val="000C18E5"/>
    <w:rsid w:val="000C26BA"/>
    <w:rsid w:val="000C2ADC"/>
    <w:rsid w:val="000C3893"/>
    <w:rsid w:val="000C38A8"/>
    <w:rsid w:val="000C3BC4"/>
    <w:rsid w:val="000C506F"/>
    <w:rsid w:val="000C5DBE"/>
    <w:rsid w:val="000C6C67"/>
    <w:rsid w:val="000C7728"/>
    <w:rsid w:val="000C7BD1"/>
    <w:rsid w:val="000D025E"/>
    <w:rsid w:val="000D0ED5"/>
    <w:rsid w:val="000D1210"/>
    <w:rsid w:val="000D1272"/>
    <w:rsid w:val="000D1533"/>
    <w:rsid w:val="000D224D"/>
    <w:rsid w:val="000D233A"/>
    <w:rsid w:val="000D25A7"/>
    <w:rsid w:val="000D2AEE"/>
    <w:rsid w:val="000D2FB3"/>
    <w:rsid w:val="000D3C8B"/>
    <w:rsid w:val="000D3FBF"/>
    <w:rsid w:val="000D4AD9"/>
    <w:rsid w:val="000D4B79"/>
    <w:rsid w:val="000D4DED"/>
    <w:rsid w:val="000D582E"/>
    <w:rsid w:val="000D6100"/>
    <w:rsid w:val="000D6752"/>
    <w:rsid w:val="000D6E6D"/>
    <w:rsid w:val="000D7BD9"/>
    <w:rsid w:val="000E0DC0"/>
    <w:rsid w:val="000E1D91"/>
    <w:rsid w:val="000E1EAC"/>
    <w:rsid w:val="000E1FBA"/>
    <w:rsid w:val="000E22D6"/>
    <w:rsid w:val="000E245B"/>
    <w:rsid w:val="000E2B60"/>
    <w:rsid w:val="000E2C46"/>
    <w:rsid w:val="000E3CC7"/>
    <w:rsid w:val="000E4168"/>
    <w:rsid w:val="000E47B2"/>
    <w:rsid w:val="000E4AA2"/>
    <w:rsid w:val="000E4C97"/>
    <w:rsid w:val="000E5930"/>
    <w:rsid w:val="000E63BB"/>
    <w:rsid w:val="000E7C98"/>
    <w:rsid w:val="000E7FCC"/>
    <w:rsid w:val="000F00CD"/>
    <w:rsid w:val="000F1FB6"/>
    <w:rsid w:val="000F22CC"/>
    <w:rsid w:val="000F2486"/>
    <w:rsid w:val="000F2F87"/>
    <w:rsid w:val="000F36CF"/>
    <w:rsid w:val="000F4342"/>
    <w:rsid w:val="000F4477"/>
    <w:rsid w:val="000F4543"/>
    <w:rsid w:val="000F5859"/>
    <w:rsid w:val="000F58FA"/>
    <w:rsid w:val="000F6B92"/>
    <w:rsid w:val="000F6CE6"/>
    <w:rsid w:val="000F7AA2"/>
    <w:rsid w:val="000F7BE5"/>
    <w:rsid w:val="00100337"/>
    <w:rsid w:val="00100887"/>
    <w:rsid w:val="00100970"/>
    <w:rsid w:val="0010166F"/>
    <w:rsid w:val="00101A92"/>
    <w:rsid w:val="00101D52"/>
    <w:rsid w:val="00102D60"/>
    <w:rsid w:val="00103128"/>
    <w:rsid w:val="00104C5A"/>
    <w:rsid w:val="00105620"/>
    <w:rsid w:val="00105B1F"/>
    <w:rsid w:val="0010656C"/>
    <w:rsid w:val="00106D9B"/>
    <w:rsid w:val="00107244"/>
    <w:rsid w:val="00107361"/>
    <w:rsid w:val="0010743D"/>
    <w:rsid w:val="00107C4A"/>
    <w:rsid w:val="00107CA1"/>
    <w:rsid w:val="001100D2"/>
    <w:rsid w:val="001107AE"/>
    <w:rsid w:val="001109AC"/>
    <w:rsid w:val="00111541"/>
    <w:rsid w:val="0011169D"/>
    <w:rsid w:val="001117DF"/>
    <w:rsid w:val="00112F09"/>
    <w:rsid w:val="0011340B"/>
    <w:rsid w:val="0011474E"/>
    <w:rsid w:val="00114997"/>
    <w:rsid w:val="00114B71"/>
    <w:rsid w:val="00114D87"/>
    <w:rsid w:val="00114F64"/>
    <w:rsid w:val="001170AB"/>
    <w:rsid w:val="001170D3"/>
    <w:rsid w:val="00117918"/>
    <w:rsid w:val="00121595"/>
    <w:rsid w:val="001215AC"/>
    <w:rsid w:val="0012161F"/>
    <w:rsid w:val="001216A4"/>
    <w:rsid w:val="00122B48"/>
    <w:rsid w:val="00122C6A"/>
    <w:rsid w:val="00122E12"/>
    <w:rsid w:val="00123956"/>
    <w:rsid w:val="001243B5"/>
    <w:rsid w:val="001244AC"/>
    <w:rsid w:val="0012498B"/>
    <w:rsid w:val="00127AB7"/>
    <w:rsid w:val="0013003A"/>
    <w:rsid w:val="001300DE"/>
    <w:rsid w:val="00131637"/>
    <w:rsid w:val="0013196F"/>
    <w:rsid w:val="001324F2"/>
    <w:rsid w:val="00132D69"/>
    <w:rsid w:val="001331F0"/>
    <w:rsid w:val="00133566"/>
    <w:rsid w:val="001338DD"/>
    <w:rsid w:val="001338E3"/>
    <w:rsid w:val="00133C01"/>
    <w:rsid w:val="00134AB1"/>
    <w:rsid w:val="00134C20"/>
    <w:rsid w:val="00137B91"/>
    <w:rsid w:val="00140213"/>
    <w:rsid w:val="001417E5"/>
    <w:rsid w:val="00141AC4"/>
    <w:rsid w:val="001421AD"/>
    <w:rsid w:val="00142D25"/>
    <w:rsid w:val="00143EDD"/>
    <w:rsid w:val="0014406A"/>
    <w:rsid w:val="001445C8"/>
    <w:rsid w:val="0014468F"/>
    <w:rsid w:val="00144782"/>
    <w:rsid w:val="00144CF1"/>
    <w:rsid w:val="0014557B"/>
    <w:rsid w:val="00145647"/>
    <w:rsid w:val="00145AAE"/>
    <w:rsid w:val="0014662F"/>
    <w:rsid w:val="00147049"/>
    <w:rsid w:val="00147738"/>
    <w:rsid w:val="00147768"/>
    <w:rsid w:val="001517FB"/>
    <w:rsid w:val="001521CB"/>
    <w:rsid w:val="0015286B"/>
    <w:rsid w:val="00152C2C"/>
    <w:rsid w:val="00153AA6"/>
    <w:rsid w:val="001544A2"/>
    <w:rsid w:val="001546AF"/>
    <w:rsid w:val="001548AE"/>
    <w:rsid w:val="00155037"/>
    <w:rsid w:val="0015521A"/>
    <w:rsid w:val="00155711"/>
    <w:rsid w:val="001557E8"/>
    <w:rsid w:val="0015592A"/>
    <w:rsid w:val="00155F4C"/>
    <w:rsid w:val="00156A33"/>
    <w:rsid w:val="00157C5E"/>
    <w:rsid w:val="001611E2"/>
    <w:rsid w:val="00161249"/>
    <w:rsid w:val="00161FCA"/>
    <w:rsid w:val="001625DE"/>
    <w:rsid w:val="001646B8"/>
    <w:rsid w:val="00164D12"/>
    <w:rsid w:val="00164DE4"/>
    <w:rsid w:val="00165680"/>
    <w:rsid w:val="00165AF2"/>
    <w:rsid w:val="00166047"/>
    <w:rsid w:val="00166949"/>
    <w:rsid w:val="00167A11"/>
    <w:rsid w:val="00167A79"/>
    <w:rsid w:val="00170122"/>
    <w:rsid w:val="001713E0"/>
    <w:rsid w:val="00171D75"/>
    <w:rsid w:val="001738FA"/>
    <w:rsid w:val="001746DF"/>
    <w:rsid w:val="0017558E"/>
    <w:rsid w:val="001756D6"/>
    <w:rsid w:val="001767B0"/>
    <w:rsid w:val="00176FFE"/>
    <w:rsid w:val="00180033"/>
    <w:rsid w:val="00180669"/>
    <w:rsid w:val="00180871"/>
    <w:rsid w:val="00181783"/>
    <w:rsid w:val="00181F42"/>
    <w:rsid w:val="00182522"/>
    <w:rsid w:val="001831D7"/>
    <w:rsid w:val="00183A89"/>
    <w:rsid w:val="00183CD7"/>
    <w:rsid w:val="0018406C"/>
    <w:rsid w:val="001846F8"/>
    <w:rsid w:val="00184FD7"/>
    <w:rsid w:val="001858F1"/>
    <w:rsid w:val="00185CA1"/>
    <w:rsid w:val="0018660B"/>
    <w:rsid w:val="0018671C"/>
    <w:rsid w:val="0018718C"/>
    <w:rsid w:val="00187774"/>
    <w:rsid w:val="00190E4C"/>
    <w:rsid w:val="00190EA8"/>
    <w:rsid w:val="0019197E"/>
    <w:rsid w:val="00191B02"/>
    <w:rsid w:val="0019214C"/>
    <w:rsid w:val="001930D7"/>
    <w:rsid w:val="0019342A"/>
    <w:rsid w:val="00193D03"/>
    <w:rsid w:val="00193DF5"/>
    <w:rsid w:val="0019489F"/>
    <w:rsid w:val="00194913"/>
    <w:rsid w:val="00195279"/>
    <w:rsid w:val="001A025D"/>
    <w:rsid w:val="001A0AA4"/>
    <w:rsid w:val="001A1E31"/>
    <w:rsid w:val="001A2155"/>
    <w:rsid w:val="001A2BAB"/>
    <w:rsid w:val="001A358B"/>
    <w:rsid w:val="001A3B58"/>
    <w:rsid w:val="001A4332"/>
    <w:rsid w:val="001A43FE"/>
    <w:rsid w:val="001A45DB"/>
    <w:rsid w:val="001A4D5F"/>
    <w:rsid w:val="001A5001"/>
    <w:rsid w:val="001A5282"/>
    <w:rsid w:val="001A63F0"/>
    <w:rsid w:val="001A6884"/>
    <w:rsid w:val="001B0364"/>
    <w:rsid w:val="001B2BC7"/>
    <w:rsid w:val="001B569C"/>
    <w:rsid w:val="001B5853"/>
    <w:rsid w:val="001B5E36"/>
    <w:rsid w:val="001B5ED6"/>
    <w:rsid w:val="001B659E"/>
    <w:rsid w:val="001B6A7C"/>
    <w:rsid w:val="001B7F69"/>
    <w:rsid w:val="001C13EB"/>
    <w:rsid w:val="001C174A"/>
    <w:rsid w:val="001C18A8"/>
    <w:rsid w:val="001C5467"/>
    <w:rsid w:val="001C5C72"/>
    <w:rsid w:val="001C63B6"/>
    <w:rsid w:val="001C6760"/>
    <w:rsid w:val="001C7120"/>
    <w:rsid w:val="001C7327"/>
    <w:rsid w:val="001C77FB"/>
    <w:rsid w:val="001D03E6"/>
    <w:rsid w:val="001D0D72"/>
    <w:rsid w:val="001D2130"/>
    <w:rsid w:val="001D2A3A"/>
    <w:rsid w:val="001D5220"/>
    <w:rsid w:val="001D5EF7"/>
    <w:rsid w:val="001D5FB8"/>
    <w:rsid w:val="001D7153"/>
    <w:rsid w:val="001D74CC"/>
    <w:rsid w:val="001D7817"/>
    <w:rsid w:val="001D7D92"/>
    <w:rsid w:val="001E0302"/>
    <w:rsid w:val="001E0662"/>
    <w:rsid w:val="001E0678"/>
    <w:rsid w:val="001E1530"/>
    <w:rsid w:val="001E1FAC"/>
    <w:rsid w:val="001E2221"/>
    <w:rsid w:val="001E3B91"/>
    <w:rsid w:val="001E4005"/>
    <w:rsid w:val="001E4915"/>
    <w:rsid w:val="001E4981"/>
    <w:rsid w:val="001E4BC4"/>
    <w:rsid w:val="001E53D8"/>
    <w:rsid w:val="001E5759"/>
    <w:rsid w:val="001E57EB"/>
    <w:rsid w:val="001E61E0"/>
    <w:rsid w:val="001E62F0"/>
    <w:rsid w:val="001E6BB4"/>
    <w:rsid w:val="001E6BC8"/>
    <w:rsid w:val="001E6C6C"/>
    <w:rsid w:val="001E6CE0"/>
    <w:rsid w:val="001F2E9A"/>
    <w:rsid w:val="001F38D2"/>
    <w:rsid w:val="001F3AF6"/>
    <w:rsid w:val="001F5870"/>
    <w:rsid w:val="001F5D3B"/>
    <w:rsid w:val="001F5F65"/>
    <w:rsid w:val="001F62DB"/>
    <w:rsid w:val="001F6494"/>
    <w:rsid w:val="001F6A77"/>
    <w:rsid w:val="001F6C6D"/>
    <w:rsid w:val="001F6D4B"/>
    <w:rsid w:val="001F6DB6"/>
    <w:rsid w:val="00200A60"/>
    <w:rsid w:val="00200B40"/>
    <w:rsid w:val="00200CBA"/>
    <w:rsid w:val="00200E28"/>
    <w:rsid w:val="00202836"/>
    <w:rsid w:val="00202997"/>
    <w:rsid w:val="00202C19"/>
    <w:rsid w:val="00203D92"/>
    <w:rsid w:val="00204787"/>
    <w:rsid w:val="00204BA4"/>
    <w:rsid w:val="002053A3"/>
    <w:rsid w:val="002073FE"/>
    <w:rsid w:val="00207E0D"/>
    <w:rsid w:val="00207F81"/>
    <w:rsid w:val="00210673"/>
    <w:rsid w:val="00212104"/>
    <w:rsid w:val="002121E2"/>
    <w:rsid w:val="00212900"/>
    <w:rsid w:val="002133EE"/>
    <w:rsid w:val="002138DA"/>
    <w:rsid w:val="00213F12"/>
    <w:rsid w:val="00214A59"/>
    <w:rsid w:val="002159AC"/>
    <w:rsid w:val="00216449"/>
    <w:rsid w:val="00216459"/>
    <w:rsid w:val="00216939"/>
    <w:rsid w:val="00216F59"/>
    <w:rsid w:val="00216FEC"/>
    <w:rsid w:val="002175A5"/>
    <w:rsid w:val="0021768A"/>
    <w:rsid w:val="00217A11"/>
    <w:rsid w:val="00221FA8"/>
    <w:rsid w:val="002220CA"/>
    <w:rsid w:val="0022229A"/>
    <w:rsid w:val="00222337"/>
    <w:rsid w:val="00222B10"/>
    <w:rsid w:val="0022328E"/>
    <w:rsid w:val="0022332E"/>
    <w:rsid w:val="00223485"/>
    <w:rsid w:val="00223525"/>
    <w:rsid w:val="002238C1"/>
    <w:rsid w:val="002243F7"/>
    <w:rsid w:val="0022521F"/>
    <w:rsid w:val="002278E6"/>
    <w:rsid w:val="0023220B"/>
    <w:rsid w:val="00232466"/>
    <w:rsid w:val="002324FA"/>
    <w:rsid w:val="0023255A"/>
    <w:rsid w:val="00232CA5"/>
    <w:rsid w:val="002336B1"/>
    <w:rsid w:val="00233924"/>
    <w:rsid w:val="00236107"/>
    <w:rsid w:val="00236978"/>
    <w:rsid w:val="00236D04"/>
    <w:rsid w:val="00237E4A"/>
    <w:rsid w:val="0024015C"/>
    <w:rsid w:val="00240271"/>
    <w:rsid w:val="00240A96"/>
    <w:rsid w:val="002422A5"/>
    <w:rsid w:val="00242583"/>
    <w:rsid w:val="00242DBE"/>
    <w:rsid w:val="0024357C"/>
    <w:rsid w:val="00243C58"/>
    <w:rsid w:val="00243E34"/>
    <w:rsid w:val="0024546B"/>
    <w:rsid w:val="00245696"/>
    <w:rsid w:val="00245DA8"/>
    <w:rsid w:val="0024694F"/>
    <w:rsid w:val="00250096"/>
    <w:rsid w:val="00250A4A"/>
    <w:rsid w:val="00250BCC"/>
    <w:rsid w:val="00250E10"/>
    <w:rsid w:val="00252037"/>
    <w:rsid w:val="00252557"/>
    <w:rsid w:val="002527DD"/>
    <w:rsid w:val="0025295F"/>
    <w:rsid w:val="00253958"/>
    <w:rsid w:val="00253981"/>
    <w:rsid w:val="00253ADF"/>
    <w:rsid w:val="00253CC5"/>
    <w:rsid w:val="00254009"/>
    <w:rsid w:val="00255100"/>
    <w:rsid w:val="0025593E"/>
    <w:rsid w:val="00255CF4"/>
    <w:rsid w:val="00255D7C"/>
    <w:rsid w:val="0025600A"/>
    <w:rsid w:val="00256663"/>
    <w:rsid w:val="00256A2A"/>
    <w:rsid w:val="002573C0"/>
    <w:rsid w:val="0026041A"/>
    <w:rsid w:val="0026078E"/>
    <w:rsid w:val="00260A8B"/>
    <w:rsid w:val="0026167B"/>
    <w:rsid w:val="00261777"/>
    <w:rsid w:val="00263983"/>
    <w:rsid w:val="00263DE0"/>
    <w:rsid w:val="002643BF"/>
    <w:rsid w:val="00264A0B"/>
    <w:rsid w:val="00264FF5"/>
    <w:rsid w:val="0026547D"/>
    <w:rsid w:val="0026553B"/>
    <w:rsid w:val="002657E8"/>
    <w:rsid w:val="00265C28"/>
    <w:rsid w:val="00266365"/>
    <w:rsid w:val="0026698B"/>
    <w:rsid w:val="002669FF"/>
    <w:rsid w:val="00266F7E"/>
    <w:rsid w:val="00267A44"/>
    <w:rsid w:val="00267EA8"/>
    <w:rsid w:val="002700A5"/>
    <w:rsid w:val="00270FDF"/>
    <w:rsid w:val="00271163"/>
    <w:rsid w:val="002713D5"/>
    <w:rsid w:val="0027239B"/>
    <w:rsid w:val="00272450"/>
    <w:rsid w:val="00272D37"/>
    <w:rsid w:val="00272DDB"/>
    <w:rsid w:val="002735BC"/>
    <w:rsid w:val="00274009"/>
    <w:rsid w:val="00274744"/>
    <w:rsid w:val="00274B82"/>
    <w:rsid w:val="0027514C"/>
    <w:rsid w:val="0027591D"/>
    <w:rsid w:val="00277256"/>
    <w:rsid w:val="00280036"/>
    <w:rsid w:val="00281E23"/>
    <w:rsid w:val="00282B33"/>
    <w:rsid w:val="00282D6D"/>
    <w:rsid w:val="002837A3"/>
    <w:rsid w:val="00283C08"/>
    <w:rsid w:val="00283D35"/>
    <w:rsid w:val="0028425D"/>
    <w:rsid w:val="002849E7"/>
    <w:rsid w:val="00285567"/>
    <w:rsid w:val="002861F5"/>
    <w:rsid w:val="00286340"/>
    <w:rsid w:val="0028681B"/>
    <w:rsid w:val="00286F36"/>
    <w:rsid w:val="002870BD"/>
    <w:rsid w:val="002909D7"/>
    <w:rsid w:val="0029283A"/>
    <w:rsid w:val="002929A0"/>
    <w:rsid w:val="00292E7B"/>
    <w:rsid w:val="0029417C"/>
    <w:rsid w:val="0029434B"/>
    <w:rsid w:val="002949C1"/>
    <w:rsid w:val="00294DBE"/>
    <w:rsid w:val="002955CE"/>
    <w:rsid w:val="002956B5"/>
    <w:rsid w:val="0029616D"/>
    <w:rsid w:val="002961DD"/>
    <w:rsid w:val="0029668A"/>
    <w:rsid w:val="0029689D"/>
    <w:rsid w:val="00296D43"/>
    <w:rsid w:val="0029732C"/>
    <w:rsid w:val="002973D8"/>
    <w:rsid w:val="0029763F"/>
    <w:rsid w:val="002978AF"/>
    <w:rsid w:val="00297B67"/>
    <w:rsid w:val="00297BFD"/>
    <w:rsid w:val="00297C96"/>
    <w:rsid w:val="002A0300"/>
    <w:rsid w:val="002A1EA6"/>
    <w:rsid w:val="002A1F18"/>
    <w:rsid w:val="002A28C1"/>
    <w:rsid w:val="002A3542"/>
    <w:rsid w:val="002A38E0"/>
    <w:rsid w:val="002A3C33"/>
    <w:rsid w:val="002A4460"/>
    <w:rsid w:val="002A4547"/>
    <w:rsid w:val="002A4E00"/>
    <w:rsid w:val="002A4E11"/>
    <w:rsid w:val="002A5115"/>
    <w:rsid w:val="002A559A"/>
    <w:rsid w:val="002A56E8"/>
    <w:rsid w:val="002A5A67"/>
    <w:rsid w:val="002A5B1B"/>
    <w:rsid w:val="002A6CC4"/>
    <w:rsid w:val="002A6E3B"/>
    <w:rsid w:val="002A70FE"/>
    <w:rsid w:val="002A7CD4"/>
    <w:rsid w:val="002B0138"/>
    <w:rsid w:val="002B0A42"/>
    <w:rsid w:val="002B1225"/>
    <w:rsid w:val="002B2398"/>
    <w:rsid w:val="002B2485"/>
    <w:rsid w:val="002B29BA"/>
    <w:rsid w:val="002B3ABD"/>
    <w:rsid w:val="002B3C57"/>
    <w:rsid w:val="002B4EA2"/>
    <w:rsid w:val="002B6831"/>
    <w:rsid w:val="002B69A1"/>
    <w:rsid w:val="002B6BB4"/>
    <w:rsid w:val="002B6D2D"/>
    <w:rsid w:val="002B6DF3"/>
    <w:rsid w:val="002B724D"/>
    <w:rsid w:val="002B735B"/>
    <w:rsid w:val="002C078F"/>
    <w:rsid w:val="002C13A3"/>
    <w:rsid w:val="002C15AF"/>
    <w:rsid w:val="002C1EEF"/>
    <w:rsid w:val="002C2747"/>
    <w:rsid w:val="002C2B33"/>
    <w:rsid w:val="002C37A5"/>
    <w:rsid w:val="002C37F1"/>
    <w:rsid w:val="002C38B8"/>
    <w:rsid w:val="002C41B7"/>
    <w:rsid w:val="002C4877"/>
    <w:rsid w:val="002C4B4D"/>
    <w:rsid w:val="002C4EEF"/>
    <w:rsid w:val="002C7E5A"/>
    <w:rsid w:val="002D0021"/>
    <w:rsid w:val="002D074C"/>
    <w:rsid w:val="002D22FA"/>
    <w:rsid w:val="002D2632"/>
    <w:rsid w:val="002D27F4"/>
    <w:rsid w:val="002D4523"/>
    <w:rsid w:val="002D4A4B"/>
    <w:rsid w:val="002D5279"/>
    <w:rsid w:val="002D6D8B"/>
    <w:rsid w:val="002E19C6"/>
    <w:rsid w:val="002E2890"/>
    <w:rsid w:val="002E2A85"/>
    <w:rsid w:val="002E3055"/>
    <w:rsid w:val="002E5116"/>
    <w:rsid w:val="002E53BC"/>
    <w:rsid w:val="002E545B"/>
    <w:rsid w:val="002E58A4"/>
    <w:rsid w:val="002E5A34"/>
    <w:rsid w:val="002E5DF7"/>
    <w:rsid w:val="002E6AF1"/>
    <w:rsid w:val="002E6E34"/>
    <w:rsid w:val="002E720C"/>
    <w:rsid w:val="002E776D"/>
    <w:rsid w:val="002F0A45"/>
    <w:rsid w:val="002F0BEB"/>
    <w:rsid w:val="002F0E13"/>
    <w:rsid w:val="002F166B"/>
    <w:rsid w:val="002F205A"/>
    <w:rsid w:val="002F2323"/>
    <w:rsid w:val="002F2641"/>
    <w:rsid w:val="002F3E1D"/>
    <w:rsid w:val="002F3E1E"/>
    <w:rsid w:val="002F4040"/>
    <w:rsid w:val="002F464A"/>
    <w:rsid w:val="002F4924"/>
    <w:rsid w:val="002F4A0D"/>
    <w:rsid w:val="002F52AE"/>
    <w:rsid w:val="002F535B"/>
    <w:rsid w:val="002F5637"/>
    <w:rsid w:val="002F6FBD"/>
    <w:rsid w:val="002F7552"/>
    <w:rsid w:val="0030127B"/>
    <w:rsid w:val="00301605"/>
    <w:rsid w:val="003019ED"/>
    <w:rsid w:val="00301C6B"/>
    <w:rsid w:val="0030202A"/>
    <w:rsid w:val="00302D4D"/>
    <w:rsid w:val="00303412"/>
    <w:rsid w:val="00303DA2"/>
    <w:rsid w:val="00303E55"/>
    <w:rsid w:val="00305BA1"/>
    <w:rsid w:val="00305BE6"/>
    <w:rsid w:val="0030656C"/>
    <w:rsid w:val="00310A3F"/>
    <w:rsid w:val="0031194A"/>
    <w:rsid w:val="0031215C"/>
    <w:rsid w:val="0031222B"/>
    <w:rsid w:val="00312E4F"/>
    <w:rsid w:val="0031351C"/>
    <w:rsid w:val="00313EEF"/>
    <w:rsid w:val="00314180"/>
    <w:rsid w:val="00314DCD"/>
    <w:rsid w:val="00315B73"/>
    <w:rsid w:val="00315C60"/>
    <w:rsid w:val="0031650F"/>
    <w:rsid w:val="003167FD"/>
    <w:rsid w:val="00316C52"/>
    <w:rsid w:val="003234AC"/>
    <w:rsid w:val="0032435C"/>
    <w:rsid w:val="00325029"/>
    <w:rsid w:val="003252A0"/>
    <w:rsid w:val="003273C3"/>
    <w:rsid w:val="00327636"/>
    <w:rsid w:val="003306DA"/>
    <w:rsid w:val="00330CF4"/>
    <w:rsid w:val="00331855"/>
    <w:rsid w:val="00331CB9"/>
    <w:rsid w:val="00332404"/>
    <w:rsid w:val="003340A0"/>
    <w:rsid w:val="003345F9"/>
    <w:rsid w:val="00334790"/>
    <w:rsid w:val="003352B5"/>
    <w:rsid w:val="0033584A"/>
    <w:rsid w:val="00335A00"/>
    <w:rsid w:val="00335BAB"/>
    <w:rsid w:val="00335E05"/>
    <w:rsid w:val="0034127C"/>
    <w:rsid w:val="00345F92"/>
    <w:rsid w:val="00346C1F"/>
    <w:rsid w:val="0034708A"/>
    <w:rsid w:val="00347646"/>
    <w:rsid w:val="00347F70"/>
    <w:rsid w:val="00347F8D"/>
    <w:rsid w:val="00347FFE"/>
    <w:rsid w:val="003501AB"/>
    <w:rsid w:val="003510BD"/>
    <w:rsid w:val="00351194"/>
    <w:rsid w:val="00351416"/>
    <w:rsid w:val="00351A5B"/>
    <w:rsid w:val="00352567"/>
    <w:rsid w:val="00352945"/>
    <w:rsid w:val="003538F4"/>
    <w:rsid w:val="00353A6D"/>
    <w:rsid w:val="00355BA7"/>
    <w:rsid w:val="00356EFE"/>
    <w:rsid w:val="003575C4"/>
    <w:rsid w:val="0036027C"/>
    <w:rsid w:val="00360FDE"/>
    <w:rsid w:val="00361138"/>
    <w:rsid w:val="00361CD1"/>
    <w:rsid w:val="00363B2B"/>
    <w:rsid w:val="0036422A"/>
    <w:rsid w:val="00365413"/>
    <w:rsid w:val="00365604"/>
    <w:rsid w:val="00365DD6"/>
    <w:rsid w:val="003661BC"/>
    <w:rsid w:val="0036639A"/>
    <w:rsid w:val="0036709F"/>
    <w:rsid w:val="00367134"/>
    <w:rsid w:val="003672EF"/>
    <w:rsid w:val="0037010F"/>
    <w:rsid w:val="00370DED"/>
    <w:rsid w:val="00371B95"/>
    <w:rsid w:val="0037219F"/>
    <w:rsid w:val="0037222C"/>
    <w:rsid w:val="00372ABA"/>
    <w:rsid w:val="0037389C"/>
    <w:rsid w:val="00374707"/>
    <w:rsid w:val="0037551A"/>
    <w:rsid w:val="00375BB0"/>
    <w:rsid w:val="00375D88"/>
    <w:rsid w:val="003761A6"/>
    <w:rsid w:val="00376416"/>
    <w:rsid w:val="0037654A"/>
    <w:rsid w:val="00377ED3"/>
    <w:rsid w:val="00380612"/>
    <w:rsid w:val="003818D2"/>
    <w:rsid w:val="00381CA2"/>
    <w:rsid w:val="00382687"/>
    <w:rsid w:val="00382B6F"/>
    <w:rsid w:val="00383355"/>
    <w:rsid w:val="00383AF0"/>
    <w:rsid w:val="00384E57"/>
    <w:rsid w:val="00385BC8"/>
    <w:rsid w:val="003867C3"/>
    <w:rsid w:val="00390C35"/>
    <w:rsid w:val="00390C4A"/>
    <w:rsid w:val="0039100C"/>
    <w:rsid w:val="003910EF"/>
    <w:rsid w:val="0039168A"/>
    <w:rsid w:val="0039211E"/>
    <w:rsid w:val="0039260E"/>
    <w:rsid w:val="00392E43"/>
    <w:rsid w:val="003931F1"/>
    <w:rsid w:val="00393682"/>
    <w:rsid w:val="003938BE"/>
    <w:rsid w:val="00393BC9"/>
    <w:rsid w:val="00394F0F"/>
    <w:rsid w:val="00395B79"/>
    <w:rsid w:val="00395DA8"/>
    <w:rsid w:val="0039699F"/>
    <w:rsid w:val="003A131D"/>
    <w:rsid w:val="003A1F3B"/>
    <w:rsid w:val="003A1FDB"/>
    <w:rsid w:val="003A24B0"/>
    <w:rsid w:val="003A2E51"/>
    <w:rsid w:val="003A49F2"/>
    <w:rsid w:val="003A5A54"/>
    <w:rsid w:val="003A6A21"/>
    <w:rsid w:val="003A7488"/>
    <w:rsid w:val="003B00E5"/>
    <w:rsid w:val="003B0741"/>
    <w:rsid w:val="003B0C24"/>
    <w:rsid w:val="003B1C95"/>
    <w:rsid w:val="003B20E4"/>
    <w:rsid w:val="003B3E87"/>
    <w:rsid w:val="003B43E4"/>
    <w:rsid w:val="003B45E6"/>
    <w:rsid w:val="003B49BF"/>
    <w:rsid w:val="003B4B66"/>
    <w:rsid w:val="003B51D7"/>
    <w:rsid w:val="003B602F"/>
    <w:rsid w:val="003B6407"/>
    <w:rsid w:val="003B6A37"/>
    <w:rsid w:val="003B6EB5"/>
    <w:rsid w:val="003C0CC4"/>
    <w:rsid w:val="003C152E"/>
    <w:rsid w:val="003C196F"/>
    <w:rsid w:val="003C2229"/>
    <w:rsid w:val="003C28BD"/>
    <w:rsid w:val="003C2D9C"/>
    <w:rsid w:val="003C2E17"/>
    <w:rsid w:val="003C2FC4"/>
    <w:rsid w:val="003C3816"/>
    <w:rsid w:val="003C456A"/>
    <w:rsid w:val="003C4FA4"/>
    <w:rsid w:val="003C5A52"/>
    <w:rsid w:val="003C6041"/>
    <w:rsid w:val="003C758C"/>
    <w:rsid w:val="003C75A9"/>
    <w:rsid w:val="003C799A"/>
    <w:rsid w:val="003C7ACA"/>
    <w:rsid w:val="003D03DB"/>
    <w:rsid w:val="003D1415"/>
    <w:rsid w:val="003D197E"/>
    <w:rsid w:val="003D199E"/>
    <w:rsid w:val="003D1D1C"/>
    <w:rsid w:val="003D252C"/>
    <w:rsid w:val="003D2CB2"/>
    <w:rsid w:val="003D36AC"/>
    <w:rsid w:val="003D45D1"/>
    <w:rsid w:val="003D4731"/>
    <w:rsid w:val="003D4B3E"/>
    <w:rsid w:val="003D56AC"/>
    <w:rsid w:val="003D5DC4"/>
    <w:rsid w:val="003D64B9"/>
    <w:rsid w:val="003D6530"/>
    <w:rsid w:val="003D6A61"/>
    <w:rsid w:val="003D71BE"/>
    <w:rsid w:val="003D71ED"/>
    <w:rsid w:val="003E0237"/>
    <w:rsid w:val="003E0B8F"/>
    <w:rsid w:val="003E1311"/>
    <w:rsid w:val="003E1470"/>
    <w:rsid w:val="003E183F"/>
    <w:rsid w:val="003E1A1E"/>
    <w:rsid w:val="003E1D74"/>
    <w:rsid w:val="003E1FE1"/>
    <w:rsid w:val="003E2D31"/>
    <w:rsid w:val="003E3161"/>
    <w:rsid w:val="003E3F4B"/>
    <w:rsid w:val="003E3F89"/>
    <w:rsid w:val="003E45D6"/>
    <w:rsid w:val="003E5526"/>
    <w:rsid w:val="003E5809"/>
    <w:rsid w:val="003E6353"/>
    <w:rsid w:val="003E769B"/>
    <w:rsid w:val="003E78B8"/>
    <w:rsid w:val="003E7A6B"/>
    <w:rsid w:val="003E7DC0"/>
    <w:rsid w:val="003F0176"/>
    <w:rsid w:val="003F0CBF"/>
    <w:rsid w:val="003F1532"/>
    <w:rsid w:val="003F2087"/>
    <w:rsid w:val="003F3360"/>
    <w:rsid w:val="003F38C8"/>
    <w:rsid w:val="003F46F5"/>
    <w:rsid w:val="003F4DC9"/>
    <w:rsid w:val="003F5CA4"/>
    <w:rsid w:val="003F5DB4"/>
    <w:rsid w:val="003F677D"/>
    <w:rsid w:val="003F6B55"/>
    <w:rsid w:val="003F7442"/>
    <w:rsid w:val="00400BC1"/>
    <w:rsid w:val="004010BC"/>
    <w:rsid w:val="00401F75"/>
    <w:rsid w:val="00402C68"/>
    <w:rsid w:val="00402C9A"/>
    <w:rsid w:val="00403C86"/>
    <w:rsid w:val="004050D5"/>
    <w:rsid w:val="00405C9C"/>
    <w:rsid w:val="00406571"/>
    <w:rsid w:val="00406695"/>
    <w:rsid w:val="0040710D"/>
    <w:rsid w:val="00407565"/>
    <w:rsid w:val="0041016E"/>
    <w:rsid w:val="0041158A"/>
    <w:rsid w:val="00412235"/>
    <w:rsid w:val="0041253E"/>
    <w:rsid w:val="00413C0A"/>
    <w:rsid w:val="004153A9"/>
    <w:rsid w:val="004158B2"/>
    <w:rsid w:val="00417644"/>
    <w:rsid w:val="0041779E"/>
    <w:rsid w:val="00417C02"/>
    <w:rsid w:val="0042035E"/>
    <w:rsid w:val="00420654"/>
    <w:rsid w:val="00421248"/>
    <w:rsid w:val="0042181F"/>
    <w:rsid w:val="00421A49"/>
    <w:rsid w:val="00421AB7"/>
    <w:rsid w:val="00421B01"/>
    <w:rsid w:val="00421B1A"/>
    <w:rsid w:val="00421E55"/>
    <w:rsid w:val="004222E8"/>
    <w:rsid w:val="004229AC"/>
    <w:rsid w:val="00422E4F"/>
    <w:rsid w:val="004235AF"/>
    <w:rsid w:val="00423FD1"/>
    <w:rsid w:val="004245CF"/>
    <w:rsid w:val="00424FCD"/>
    <w:rsid w:val="004252F5"/>
    <w:rsid w:val="0042594E"/>
    <w:rsid w:val="00426A6B"/>
    <w:rsid w:val="004271D6"/>
    <w:rsid w:val="00427975"/>
    <w:rsid w:val="004306A9"/>
    <w:rsid w:val="00430B75"/>
    <w:rsid w:val="00431022"/>
    <w:rsid w:val="004328AF"/>
    <w:rsid w:val="004332BB"/>
    <w:rsid w:val="004338AE"/>
    <w:rsid w:val="0043526D"/>
    <w:rsid w:val="004353F5"/>
    <w:rsid w:val="004354E9"/>
    <w:rsid w:val="00435DAE"/>
    <w:rsid w:val="004363BF"/>
    <w:rsid w:val="004369DA"/>
    <w:rsid w:val="00436D7C"/>
    <w:rsid w:val="0043778F"/>
    <w:rsid w:val="0043795B"/>
    <w:rsid w:val="0044032C"/>
    <w:rsid w:val="004404BE"/>
    <w:rsid w:val="0044055F"/>
    <w:rsid w:val="00440871"/>
    <w:rsid w:val="00441568"/>
    <w:rsid w:val="00441FC4"/>
    <w:rsid w:val="00442387"/>
    <w:rsid w:val="00442509"/>
    <w:rsid w:val="004428BF"/>
    <w:rsid w:val="0044401E"/>
    <w:rsid w:val="004441C2"/>
    <w:rsid w:val="00445140"/>
    <w:rsid w:val="00445A46"/>
    <w:rsid w:val="00445E73"/>
    <w:rsid w:val="00447679"/>
    <w:rsid w:val="00447FF3"/>
    <w:rsid w:val="00450C75"/>
    <w:rsid w:val="00451EB7"/>
    <w:rsid w:val="0045505F"/>
    <w:rsid w:val="004551E6"/>
    <w:rsid w:val="004564B9"/>
    <w:rsid w:val="00456833"/>
    <w:rsid w:val="00457161"/>
    <w:rsid w:val="00457981"/>
    <w:rsid w:val="00457CAA"/>
    <w:rsid w:val="00460153"/>
    <w:rsid w:val="0046069D"/>
    <w:rsid w:val="00461E52"/>
    <w:rsid w:val="00461F63"/>
    <w:rsid w:val="00462354"/>
    <w:rsid w:val="00462C22"/>
    <w:rsid w:val="00462F4D"/>
    <w:rsid w:val="00464B29"/>
    <w:rsid w:val="00464C99"/>
    <w:rsid w:val="00467D34"/>
    <w:rsid w:val="00470134"/>
    <w:rsid w:val="0047037A"/>
    <w:rsid w:val="00471A20"/>
    <w:rsid w:val="00471A29"/>
    <w:rsid w:val="00471C98"/>
    <w:rsid w:val="004724EB"/>
    <w:rsid w:val="0047254F"/>
    <w:rsid w:val="00473592"/>
    <w:rsid w:val="0047384E"/>
    <w:rsid w:val="00473AB2"/>
    <w:rsid w:val="00473D14"/>
    <w:rsid w:val="00474898"/>
    <w:rsid w:val="00474B66"/>
    <w:rsid w:val="00474CF9"/>
    <w:rsid w:val="0047520B"/>
    <w:rsid w:val="0047569F"/>
    <w:rsid w:val="00475B79"/>
    <w:rsid w:val="00475F00"/>
    <w:rsid w:val="00476697"/>
    <w:rsid w:val="004769EF"/>
    <w:rsid w:val="00476B76"/>
    <w:rsid w:val="00476E44"/>
    <w:rsid w:val="00476E94"/>
    <w:rsid w:val="00477753"/>
    <w:rsid w:val="00477A74"/>
    <w:rsid w:val="004800D9"/>
    <w:rsid w:val="004807A1"/>
    <w:rsid w:val="0048107B"/>
    <w:rsid w:val="00481883"/>
    <w:rsid w:val="00481A5A"/>
    <w:rsid w:val="00481B40"/>
    <w:rsid w:val="0048212B"/>
    <w:rsid w:val="0048223D"/>
    <w:rsid w:val="00482844"/>
    <w:rsid w:val="00482908"/>
    <w:rsid w:val="00482C50"/>
    <w:rsid w:val="00483898"/>
    <w:rsid w:val="00483F1D"/>
    <w:rsid w:val="00483FC8"/>
    <w:rsid w:val="00484133"/>
    <w:rsid w:val="00484D7D"/>
    <w:rsid w:val="00485240"/>
    <w:rsid w:val="004858BB"/>
    <w:rsid w:val="00485C0F"/>
    <w:rsid w:val="00486B1E"/>
    <w:rsid w:val="00486E48"/>
    <w:rsid w:val="0048763D"/>
    <w:rsid w:val="00487C43"/>
    <w:rsid w:val="0049058C"/>
    <w:rsid w:val="0049333F"/>
    <w:rsid w:val="00493BF1"/>
    <w:rsid w:val="004940BF"/>
    <w:rsid w:val="00494D70"/>
    <w:rsid w:val="0049504E"/>
    <w:rsid w:val="004954B1"/>
    <w:rsid w:val="004954B4"/>
    <w:rsid w:val="00495D0B"/>
    <w:rsid w:val="0049626D"/>
    <w:rsid w:val="00496416"/>
    <w:rsid w:val="004966AC"/>
    <w:rsid w:val="00496B70"/>
    <w:rsid w:val="00496BE8"/>
    <w:rsid w:val="0049790F"/>
    <w:rsid w:val="00497DC4"/>
    <w:rsid w:val="004A0524"/>
    <w:rsid w:val="004A07B9"/>
    <w:rsid w:val="004A0D66"/>
    <w:rsid w:val="004A0DCB"/>
    <w:rsid w:val="004A113C"/>
    <w:rsid w:val="004A17BF"/>
    <w:rsid w:val="004A3F1B"/>
    <w:rsid w:val="004A4167"/>
    <w:rsid w:val="004A538C"/>
    <w:rsid w:val="004A5DDA"/>
    <w:rsid w:val="004A5E19"/>
    <w:rsid w:val="004A6684"/>
    <w:rsid w:val="004A66FE"/>
    <w:rsid w:val="004A6D98"/>
    <w:rsid w:val="004B1677"/>
    <w:rsid w:val="004B2AC2"/>
    <w:rsid w:val="004B358E"/>
    <w:rsid w:val="004B385D"/>
    <w:rsid w:val="004B4BD0"/>
    <w:rsid w:val="004B4C32"/>
    <w:rsid w:val="004B4D18"/>
    <w:rsid w:val="004B6FC3"/>
    <w:rsid w:val="004B7366"/>
    <w:rsid w:val="004B7D7B"/>
    <w:rsid w:val="004C040A"/>
    <w:rsid w:val="004C04CB"/>
    <w:rsid w:val="004C0627"/>
    <w:rsid w:val="004C06F9"/>
    <w:rsid w:val="004C0A62"/>
    <w:rsid w:val="004C341C"/>
    <w:rsid w:val="004C4261"/>
    <w:rsid w:val="004C4284"/>
    <w:rsid w:val="004C48FA"/>
    <w:rsid w:val="004C4B27"/>
    <w:rsid w:val="004C5910"/>
    <w:rsid w:val="004C66CD"/>
    <w:rsid w:val="004C7C84"/>
    <w:rsid w:val="004C7EB6"/>
    <w:rsid w:val="004D09F5"/>
    <w:rsid w:val="004D140B"/>
    <w:rsid w:val="004D1678"/>
    <w:rsid w:val="004D1866"/>
    <w:rsid w:val="004D21D8"/>
    <w:rsid w:val="004D23EC"/>
    <w:rsid w:val="004D2C8C"/>
    <w:rsid w:val="004D35B2"/>
    <w:rsid w:val="004D3AE6"/>
    <w:rsid w:val="004D3BA6"/>
    <w:rsid w:val="004D3D50"/>
    <w:rsid w:val="004D41F1"/>
    <w:rsid w:val="004D428C"/>
    <w:rsid w:val="004D4949"/>
    <w:rsid w:val="004D4DE3"/>
    <w:rsid w:val="004D56D1"/>
    <w:rsid w:val="004D5D38"/>
    <w:rsid w:val="004D6708"/>
    <w:rsid w:val="004D69F6"/>
    <w:rsid w:val="004D6D46"/>
    <w:rsid w:val="004D751C"/>
    <w:rsid w:val="004D7D05"/>
    <w:rsid w:val="004E1F34"/>
    <w:rsid w:val="004E24E5"/>
    <w:rsid w:val="004E26E0"/>
    <w:rsid w:val="004E2835"/>
    <w:rsid w:val="004E2A3C"/>
    <w:rsid w:val="004E2C0E"/>
    <w:rsid w:val="004E2E25"/>
    <w:rsid w:val="004E41B9"/>
    <w:rsid w:val="004E43F3"/>
    <w:rsid w:val="004E46F4"/>
    <w:rsid w:val="004E4AEC"/>
    <w:rsid w:val="004E51CB"/>
    <w:rsid w:val="004E5961"/>
    <w:rsid w:val="004E5E81"/>
    <w:rsid w:val="004E5F2B"/>
    <w:rsid w:val="004E765A"/>
    <w:rsid w:val="004E7A29"/>
    <w:rsid w:val="004E7B32"/>
    <w:rsid w:val="004E7B77"/>
    <w:rsid w:val="004F0336"/>
    <w:rsid w:val="004F05CD"/>
    <w:rsid w:val="004F1EDA"/>
    <w:rsid w:val="004F2392"/>
    <w:rsid w:val="004F24F3"/>
    <w:rsid w:val="004F3287"/>
    <w:rsid w:val="004F3A63"/>
    <w:rsid w:val="004F3D7E"/>
    <w:rsid w:val="004F4772"/>
    <w:rsid w:val="004F48E3"/>
    <w:rsid w:val="004F495A"/>
    <w:rsid w:val="004F5403"/>
    <w:rsid w:val="004F5638"/>
    <w:rsid w:val="004F62C8"/>
    <w:rsid w:val="004F7ECB"/>
    <w:rsid w:val="00500491"/>
    <w:rsid w:val="00500A7A"/>
    <w:rsid w:val="00501043"/>
    <w:rsid w:val="00501224"/>
    <w:rsid w:val="00501272"/>
    <w:rsid w:val="00501DF3"/>
    <w:rsid w:val="00502164"/>
    <w:rsid w:val="005025FC"/>
    <w:rsid w:val="00502D7D"/>
    <w:rsid w:val="005033DE"/>
    <w:rsid w:val="00504178"/>
    <w:rsid w:val="00504B3F"/>
    <w:rsid w:val="0050623B"/>
    <w:rsid w:val="00506B25"/>
    <w:rsid w:val="00506C2C"/>
    <w:rsid w:val="00506E0F"/>
    <w:rsid w:val="00507A7A"/>
    <w:rsid w:val="00507FCE"/>
    <w:rsid w:val="00510251"/>
    <w:rsid w:val="0051058E"/>
    <w:rsid w:val="005107DF"/>
    <w:rsid w:val="00511275"/>
    <w:rsid w:val="00511B5E"/>
    <w:rsid w:val="00512286"/>
    <w:rsid w:val="005126FB"/>
    <w:rsid w:val="00512E41"/>
    <w:rsid w:val="00513494"/>
    <w:rsid w:val="0051475F"/>
    <w:rsid w:val="00515535"/>
    <w:rsid w:val="00515724"/>
    <w:rsid w:val="00515C5E"/>
    <w:rsid w:val="005167BF"/>
    <w:rsid w:val="00516C86"/>
    <w:rsid w:val="00517E8A"/>
    <w:rsid w:val="00517E94"/>
    <w:rsid w:val="005204DB"/>
    <w:rsid w:val="00521365"/>
    <w:rsid w:val="00521AB1"/>
    <w:rsid w:val="00521C92"/>
    <w:rsid w:val="00521F7F"/>
    <w:rsid w:val="00522123"/>
    <w:rsid w:val="00522D7D"/>
    <w:rsid w:val="005234CE"/>
    <w:rsid w:val="00523887"/>
    <w:rsid w:val="00524025"/>
    <w:rsid w:val="00524581"/>
    <w:rsid w:val="00524E4A"/>
    <w:rsid w:val="00525053"/>
    <w:rsid w:val="00526C14"/>
    <w:rsid w:val="00527920"/>
    <w:rsid w:val="00531EF5"/>
    <w:rsid w:val="00532402"/>
    <w:rsid w:val="00532DD1"/>
    <w:rsid w:val="0053312A"/>
    <w:rsid w:val="005331A5"/>
    <w:rsid w:val="00533D2F"/>
    <w:rsid w:val="00533D8C"/>
    <w:rsid w:val="00533E35"/>
    <w:rsid w:val="005345C8"/>
    <w:rsid w:val="00534610"/>
    <w:rsid w:val="00534B5B"/>
    <w:rsid w:val="00534BB0"/>
    <w:rsid w:val="00535F8B"/>
    <w:rsid w:val="00536688"/>
    <w:rsid w:val="00537B2B"/>
    <w:rsid w:val="0054064D"/>
    <w:rsid w:val="0054142D"/>
    <w:rsid w:val="005418C8"/>
    <w:rsid w:val="00541A36"/>
    <w:rsid w:val="00543169"/>
    <w:rsid w:val="00543958"/>
    <w:rsid w:val="00544078"/>
    <w:rsid w:val="005443F2"/>
    <w:rsid w:val="0054442E"/>
    <w:rsid w:val="00544737"/>
    <w:rsid w:val="005449AB"/>
    <w:rsid w:val="00544A23"/>
    <w:rsid w:val="00544CF8"/>
    <w:rsid w:val="00544F17"/>
    <w:rsid w:val="00545435"/>
    <w:rsid w:val="00545C77"/>
    <w:rsid w:val="005477C5"/>
    <w:rsid w:val="00547C5F"/>
    <w:rsid w:val="00547DFA"/>
    <w:rsid w:val="005502BD"/>
    <w:rsid w:val="005508D8"/>
    <w:rsid w:val="005509EA"/>
    <w:rsid w:val="00550DA4"/>
    <w:rsid w:val="00551038"/>
    <w:rsid w:val="00551160"/>
    <w:rsid w:val="0055149A"/>
    <w:rsid w:val="00551E80"/>
    <w:rsid w:val="00551FE0"/>
    <w:rsid w:val="005537A1"/>
    <w:rsid w:val="00553FC9"/>
    <w:rsid w:val="00554ED6"/>
    <w:rsid w:val="00554F9F"/>
    <w:rsid w:val="005556A8"/>
    <w:rsid w:val="005572E2"/>
    <w:rsid w:val="00557456"/>
    <w:rsid w:val="0056090F"/>
    <w:rsid w:val="00560B23"/>
    <w:rsid w:val="00561889"/>
    <w:rsid w:val="00562E1B"/>
    <w:rsid w:val="0056362D"/>
    <w:rsid w:val="00564965"/>
    <w:rsid w:val="00564A0B"/>
    <w:rsid w:val="00565D53"/>
    <w:rsid w:val="00565F2F"/>
    <w:rsid w:val="0056642A"/>
    <w:rsid w:val="00566D0E"/>
    <w:rsid w:val="00567130"/>
    <w:rsid w:val="00567CB4"/>
    <w:rsid w:val="005706B9"/>
    <w:rsid w:val="005707A3"/>
    <w:rsid w:val="005707BC"/>
    <w:rsid w:val="00570B10"/>
    <w:rsid w:val="00570BAB"/>
    <w:rsid w:val="00571861"/>
    <w:rsid w:val="00571903"/>
    <w:rsid w:val="00572303"/>
    <w:rsid w:val="005734B4"/>
    <w:rsid w:val="0057543A"/>
    <w:rsid w:val="0057544C"/>
    <w:rsid w:val="005763F7"/>
    <w:rsid w:val="00576588"/>
    <w:rsid w:val="00576C78"/>
    <w:rsid w:val="0057791F"/>
    <w:rsid w:val="00580DCF"/>
    <w:rsid w:val="00581730"/>
    <w:rsid w:val="00581E10"/>
    <w:rsid w:val="005827AB"/>
    <w:rsid w:val="00584183"/>
    <w:rsid w:val="005843AA"/>
    <w:rsid w:val="00584EFD"/>
    <w:rsid w:val="00585502"/>
    <w:rsid w:val="0058664E"/>
    <w:rsid w:val="0058674B"/>
    <w:rsid w:val="00586D11"/>
    <w:rsid w:val="00586E3A"/>
    <w:rsid w:val="00587066"/>
    <w:rsid w:val="0058755C"/>
    <w:rsid w:val="005878AD"/>
    <w:rsid w:val="00587F0E"/>
    <w:rsid w:val="00590077"/>
    <w:rsid w:val="00590179"/>
    <w:rsid w:val="0059093F"/>
    <w:rsid w:val="005909C9"/>
    <w:rsid w:val="00591A25"/>
    <w:rsid w:val="00591F43"/>
    <w:rsid w:val="00591F4A"/>
    <w:rsid w:val="00592CCC"/>
    <w:rsid w:val="00593667"/>
    <w:rsid w:val="0059369E"/>
    <w:rsid w:val="00594062"/>
    <w:rsid w:val="00594DFD"/>
    <w:rsid w:val="00595FD5"/>
    <w:rsid w:val="005963EC"/>
    <w:rsid w:val="00596500"/>
    <w:rsid w:val="005A069D"/>
    <w:rsid w:val="005A07D8"/>
    <w:rsid w:val="005A0FF5"/>
    <w:rsid w:val="005A1011"/>
    <w:rsid w:val="005A1682"/>
    <w:rsid w:val="005A21FB"/>
    <w:rsid w:val="005A26C3"/>
    <w:rsid w:val="005A58D0"/>
    <w:rsid w:val="005A6850"/>
    <w:rsid w:val="005A6BB5"/>
    <w:rsid w:val="005B00B9"/>
    <w:rsid w:val="005B047A"/>
    <w:rsid w:val="005B18F4"/>
    <w:rsid w:val="005B259D"/>
    <w:rsid w:val="005B26A2"/>
    <w:rsid w:val="005B2898"/>
    <w:rsid w:val="005B3E08"/>
    <w:rsid w:val="005B40DC"/>
    <w:rsid w:val="005B487A"/>
    <w:rsid w:val="005B4FAB"/>
    <w:rsid w:val="005B5F84"/>
    <w:rsid w:val="005B694E"/>
    <w:rsid w:val="005B6EBD"/>
    <w:rsid w:val="005B7152"/>
    <w:rsid w:val="005C08A4"/>
    <w:rsid w:val="005C1161"/>
    <w:rsid w:val="005C1A61"/>
    <w:rsid w:val="005C2787"/>
    <w:rsid w:val="005C2AB6"/>
    <w:rsid w:val="005C2B1C"/>
    <w:rsid w:val="005C2DB6"/>
    <w:rsid w:val="005C2DF9"/>
    <w:rsid w:val="005C365A"/>
    <w:rsid w:val="005C3A07"/>
    <w:rsid w:val="005C3B27"/>
    <w:rsid w:val="005C5097"/>
    <w:rsid w:val="005D0CE4"/>
    <w:rsid w:val="005D0DE9"/>
    <w:rsid w:val="005D109E"/>
    <w:rsid w:val="005D17B2"/>
    <w:rsid w:val="005D2A67"/>
    <w:rsid w:val="005D303A"/>
    <w:rsid w:val="005D30CA"/>
    <w:rsid w:val="005D3FA6"/>
    <w:rsid w:val="005D43BA"/>
    <w:rsid w:val="005D4FC0"/>
    <w:rsid w:val="005D6173"/>
    <w:rsid w:val="005D71BB"/>
    <w:rsid w:val="005D7CBF"/>
    <w:rsid w:val="005D7EE0"/>
    <w:rsid w:val="005E0B33"/>
    <w:rsid w:val="005E0C60"/>
    <w:rsid w:val="005E2EDC"/>
    <w:rsid w:val="005E312F"/>
    <w:rsid w:val="005E369A"/>
    <w:rsid w:val="005E3A96"/>
    <w:rsid w:val="005E4066"/>
    <w:rsid w:val="005E4094"/>
    <w:rsid w:val="005E4793"/>
    <w:rsid w:val="005E4847"/>
    <w:rsid w:val="005E559D"/>
    <w:rsid w:val="005E5DB7"/>
    <w:rsid w:val="005E6092"/>
    <w:rsid w:val="005E79BA"/>
    <w:rsid w:val="005E7EB0"/>
    <w:rsid w:val="005F0258"/>
    <w:rsid w:val="005F1102"/>
    <w:rsid w:val="005F13C7"/>
    <w:rsid w:val="005F1CDA"/>
    <w:rsid w:val="005F2CE6"/>
    <w:rsid w:val="005F2FFE"/>
    <w:rsid w:val="005F3325"/>
    <w:rsid w:val="005F425A"/>
    <w:rsid w:val="005F467D"/>
    <w:rsid w:val="005F4996"/>
    <w:rsid w:val="005F4B7F"/>
    <w:rsid w:val="005F50F0"/>
    <w:rsid w:val="005F76A4"/>
    <w:rsid w:val="005F7884"/>
    <w:rsid w:val="005F7AB6"/>
    <w:rsid w:val="00600C96"/>
    <w:rsid w:val="006012E7"/>
    <w:rsid w:val="006013D1"/>
    <w:rsid w:val="00601F23"/>
    <w:rsid w:val="006024AA"/>
    <w:rsid w:val="0060317A"/>
    <w:rsid w:val="0060419A"/>
    <w:rsid w:val="006041C7"/>
    <w:rsid w:val="00605D5A"/>
    <w:rsid w:val="00605E32"/>
    <w:rsid w:val="006067E1"/>
    <w:rsid w:val="00606841"/>
    <w:rsid w:val="00606B0D"/>
    <w:rsid w:val="00606C90"/>
    <w:rsid w:val="00606EA3"/>
    <w:rsid w:val="00606EE8"/>
    <w:rsid w:val="00607245"/>
    <w:rsid w:val="006072B3"/>
    <w:rsid w:val="00607806"/>
    <w:rsid w:val="006102A2"/>
    <w:rsid w:val="006104A9"/>
    <w:rsid w:val="0061076B"/>
    <w:rsid w:val="00611A58"/>
    <w:rsid w:val="00611D1A"/>
    <w:rsid w:val="00612056"/>
    <w:rsid w:val="00612BF9"/>
    <w:rsid w:val="00612ECE"/>
    <w:rsid w:val="0061361F"/>
    <w:rsid w:val="00613BCB"/>
    <w:rsid w:val="006143ED"/>
    <w:rsid w:val="006143FF"/>
    <w:rsid w:val="00615603"/>
    <w:rsid w:val="00615A93"/>
    <w:rsid w:val="00615B6C"/>
    <w:rsid w:val="00615DF7"/>
    <w:rsid w:val="00615F41"/>
    <w:rsid w:val="006163FB"/>
    <w:rsid w:val="006169E8"/>
    <w:rsid w:val="006170A6"/>
    <w:rsid w:val="0061720C"/>
    <w:rsid w:val="00617879"/>
    <w:rsid w:val="00617E7B"/>
    <w:rsid w:val="00621BA1"/>
    <w:rsid w:val="00622901"/>
    <w:rsid w:val="00624171"/>
    <w:rsid w:val="00624C91"/>
    <w:rsid w:val="00625563"/>
    <w:rsid w:val="00627769"/>
    <w:rsid w:val="00627B14"/>
    <w:rsid w:val="006300E3"/>
    <w:rsid w:val="0063057F"/>
    <w:rsid w:val="006341E5"/>
    <w:rsid w:val="00634505"/>
    <w:rsid w:val="00634A43"/>
    <w:rsid w:val="006353A7"/>
    <w:rsid w:val="006359E3"/>
    <w:rsid w:val="00635FD1"/>
    <w:rsid w:val="00636320"/>
    <w:rsid w:val="006363B3"/>
    <w:rsid w:val="00640BCA"/>
    <w:rsid w:val="00641A9D"/>
    <w:rsid w:val="00642DCC"/>
    <w:rsid w:val="006440FF"/>
    <w:rsid w:val="00645D93"/>
    <w:rsid w:val="00646BAB"/>
    <w:rsid w:val="00647A23"/>
    <w:rsid w:val="006501EB"/>
    <w:rsid w:val="0065087E"/>
    <w:rsid w:val="00650F2C"/>
    <w:rsid w:val="0065139B"/>
    <w:rsid w:val="00651492"/>
    <w:rsid w:val="0065183D"/>
    <w:rsid w:val="006519CE"/>
    <w:rsid w:val="006526D6"/>
    <w:rsid w:val="0065275D"/>
    <w:rsid w:val="0065344F"/>
    <w:rsid w:val="00653938"/>
    <w:rsid w:val="0065397B"/>
    <w:rsid w:val="00653FE4"/>
    <w:rsid w:val="00654174"/>
    <w:rsid w:val="0065481B"/>
    <w:rsid w:val="0065656A"/>
    <w:rsid w:val="0065670A"/>
    <w:rsid w:val="006575A1"/>
    <w:rsid w:val="00657EB5"/>
    <w:rsid w:val="00657F5C"/>
    <w:rsid w:val="00660307"/>
    <w:rsid w:val="0066072E"/>
    <w:rsid w:val="00660855"/>
    <w:rsid w:val="00660902"/>
    <w:rsid w:val="00661B6F"/>
    <w:rsid w:val="00662B46"/>
    <w:rsid w:val="00662E3D"/>
    <w:rsid w:val="00662E61"/>
    <w:rsid w:val="006631BC"/>
    <w:rsid w:val="00663790"/>
    <w:rsid w:val="0066397E"/>
    <w:rsid w:val="0066448F"/>
    <w:rsid w:val="006646D7"/>
    <w:rsid w:val="006657E1"/>
    <w:rsid w:val="006673E0"/>
    <w:rsid w:val="006673ED"/>
    <w:rsid w:val="00667407"/>
    <w:rsid w:val="00667722"/>
    <w:rsid w:val="00667AF0"/>
    <w:rsid w:val="00667C9E"/>
    <w:rsid w:val="00670B66"/>
    <w:rsid w:val="006715CA"/>
    <w:rsid w:val="006719A1"/>
    <w:rsid w:val="006730AD"/>
    <w:rsid w:val="00673A0E"/>
    <w:rsid w:val="00673DD2"/>
    <w:rsid w:val="00674455"/>
    <w:rsid w:val="006748F2"/>
    <w:rsid w:val="00675B01"/>
    <w:rsid w:val="00675C3F"/>
    <w:rsid w:val="00677330"/>
    <w:rsid w:val="006778EE"/>
    <w:rsid w:val="00677C27"/>
    <w:rsid w:val="006808EA"/>
    <w:rsid w:val="00680980"/>
    <w:rsid w:val="00681548"/>
    <w:rsid w:val="0068264F"/>
    <w:rsid w:val="00682840"/>
    <w:rsid w:val="00684310"/>
    <w:rsid w:val="00686ACD"/>
    <w:rsid w:val="00686AE7"/>
    <w:rsid w:val="006905A2"/>
    <w:rsid w:val="00690612"/>
    <w:rsid w:val="00690B85"/>
    <w:rsid w:val="00691365"/>
    <w:rsid w:val="0069193A"/>
    <w:rsid w:val="00691BB9"/>
    <w:rsid w:val="00692BF0"/>
    <w:rsid w:val="0069312A"/>
    <w:rsid w:val="006936FB"/>
    <w:rsid w:val="006943F9"/>
    <w:rsid w:val="006947C8"/>
    <w:rsid w:val="00694C19"/>
    <w:rsid w:val="00694DBE"/>
    <w:rsid w:val="006952A7"/>
    <w:rsid w:val="006959DA"/>
    <w:rsid w:val="00695A76"/>
    <w:rsid w:val="00696283"/>
    <w:rsid w:val="006966FF"/>
    <w:rsid w:val="00696E01"/>
    <w:rsid w:val="006A0008"/>
    <w:rsid w:val="006A018C"/>
    <w:rsid w:val="006A07A7"/>
    <w:rsid w:val="006A0DAE"/>
    <w:rsid w:val="006A0E04"/>
    <w:rsid w:val="006A15C6"/>
    <w:rsid w:val="006A1696"/>
    <w:rsid w:val="006A2470"/>
    <w:rsid w:val="006A27D5"/>
    <w:rsid w:val="006A30A0"/>
    <w:rsid w:val="006A3104"/>
    <w:rsid w:val="006A3402"/>
    <w:rsid w:val="006A37E3"/>
    <w:rsid w:val="006A41EF"/>
    <w:rsid w:val="006A4503"/>
    <w:rsid w:val="006A46D2"/>
    <w:rsid w:val="006A4B7E"/>
    <w:rsid w:val="006A526A"/>
    <w:rsid w:val="006A5464"/>
    <w:rsid w:val="006A6881"/>
    <w:rsid w:val="006A6954"/>
    <w:rsid w:val="006A6BF1"/>
    <w:rsid w:val="006A7246"/>
    <w:rsid w:val="006A7535"/>
    <w:rsid w:val="006A7613"/>
    <w:rsid w:val="006A7943"/>
    <w:rsid w:val="006A7B96"/>
    <w:rsid w:val="006B0364"/>
    <w:rsid w:val="006B0AA4"/>
    <w:rsid w:val="006B3E4D"/>
    <w:rsid w:val="006B4609"/>
    <w:rsid w:val="006B47EA"/>
    <w:rsid w:val="006B57B0"/>
    <w:rsid w:val="006B57F4"/>
    <w:rsid w:val="006B5F0B"/>
    <w:rsid w:val="006B7A1B"/>
    <w:rsid w:val="006C0445"/>
    <w:rsid w:val="006C22BC"/>
    <w:rsid w:val="006C2D59"/>
    <w:rsid w:val="006C5238"/>
    <w:rsid w:val="006C5975"/>
    <w:rsid w:val="006C7951"/>
    <w:rsid w:val="006C7BC8"/>
    <w:rsid w:val="006D0CF4"/>
    <w:rsid w:val="006D1A60"/>
    <w:rsid w:val="006D1DC0"/>
    <w:rsid w:val="006D3902"/>
    <w:rsid w:val="006D3A6C"/>
    <w:rsid w:val="006D43C1"/>
    <w:rsid w:val="006D51A4"/>
    <w:rsid w:val="006D5502"/>
    <w:rsid w:val="006D55DF"/>
    <w:rsid w:val="006D5B00"/>
    <w:rsid w:val="006D63B9"/>
    <w:rsid w:val="006D6B14"/>
    <w:rsid w:val="006D6E82"/>
    <w:rsid w:val="006E093B"/>
    <w:rsid w:val="006E0F14"/>
    <w:rsid w:val="006E1210"/>
    <w:rsid w:val="006E1AE9"/>
    <w:rsid w:val="006E2E24"/>
    <w:rsid w:val="006E309F"/>
    <w:rsid w:val="006E3CB8"/>
    <w:rsid w:val="006E473E"/>
    <w:rsid w:val="006E5452"/>
    <w:rsid w:val="006E5FE2"/>
    <w:rsid w:val="006E64C5"/>
    <w:rsid w:val="006E6C98"/>
    <w:rsid w:val="006E6DF4"/>
    <w:rsid w:val="006E6E6D"/>
    <w:rsid w:val="006E718F"/>
    <w:rsid w:val="006E7ACD"/>
    <w:rsid w:val="006F040C"/>
    <w:rsid w:val="006F0B2E"/>
    <w:rsid w:val="006F1E2F"/>
    <w:rsid w:val="006F415F"/>
    <w:rsid w:val="006F45EF"/>
    <w:rsid w:val="006F4CF5"/>
    <w:rsid w:val="006F5923"/>
    <w:rsid w:val="006F651E"/>
    <w:rsid w:val="006F70D6"/>
    <w:rsid w:val="006F7A40"/>
    <w:rsid w:val="006F7CB6"/>
    <w:rsid w:val="006F7D8C"/>
    <w:rsid w:val="006F7EB4"/>
    <w:rsid w:val="0070061E"/>
    <w:rsid w:val="00700B6F"/>
    <w:rsid w:val="00700E18"/>
    <w:rsid w:val="00700FFB"/>
    <w:rsid w:val="007010E6"/>
    <w:rsid w:val="0070317E"/>
    <w:rsid w:val="007034CC"/>
    <w:rsid w:val="00703579"/>
    <w:rsid w:val="007040A4"/>
    <w:rsid w:val="00704DFE"/>
    <w:rsid w:val="0070641A"/>
    <w:rsid w:val="00710F43"/>
    <w:rsid w:val="007118BD"/>
    <w:rsid w:val="00711E28"/>
    <w:rsid w:val="00711EA4"/>
    <w:rsid w:val="007125E3"/>
    <w:rsid w:val="00712EAA"/>
    <w:rsid w:val="00713972"/>
    <w:rsid w:val="00714E43"/>
    <w:rsid w:val="00715367"/>
    <w:rsid w:val="00716204"/>
    <w:rsid w:val="007167C8"/>
    <w:rsid w:val="007217FF"/>
    <w:rsid w:val="007220B4"/>
    <w:rsid w:val="00722404"/>
    <w:rsid w:val="00722E9E"/>
    <w:rsid w:val="0072396E"/>
    <w:rsid w:val="00724B18"/>
    <w:rsid w:val="00724F11"/>
    <w:rsid w:val="00725793"/>
    <w:rsid w:val="00726350"/>
    <w:rsid w:val="007265C0"/>
    <w:rsid w:val="0073086C"/>
    <w:rsid w:val="007311B9"/>
    <w:rsid w:val="00732960"/>
    <w:rsid w:val="00732DDC"/>
    <w:rsid w:val="00733095"/>
    <w:rsid w:val="00733324"/>
    <w:rsid w:val="00733973"/>
    <w:rsid w:val="00733DD8"/>
    <w:rsid w:val="00734BDA"/>
    <w:rsid w:val="007350C4"/>
    <w:rsid w:val="0073570F"/>
    <w:rsid w:val="00737FF6"/>
    <w:rsid w:val="00740251"/>
    <w:rsid w:val="007402B6"/>
    <w:rsid w:val="00740DC1"/>
    <w:rsid w:val="00740E83"/>
    <w:rsid w:val="007413C3"/>
    <w:rsid w:val="00741DAD"/>
    <w:rsid w:val="00741F6F"/>
    <w:rsid w:val="0074260A"/>
    <w:rsid w:val="0074399C"/>
    <w:rsid w:val="00743CF4"/>
    <w:rsid w:val="00744D20"/>
    <w:rsid w:val="00744D47"/>
    <w:rsid w:val="007450C5"/>
    <w:rsid w:val="00745D10"/>
    <w:rsid w:val="007463DC"/>
    <w:rsid w:val="007500B6"/>
    <w:rsid w:val="00750560"/>
    <w:rsid w:val="00752591"/>
    <w:rsid w:val="0075286D"/>
    <w:rsid w:val="00752917"/>
    <w:rsid w:val="00752D6E"/>
    <w:rsid w:val="00753466"/>
    <w:rsid w:val="007537B5"/>
    <w:rsid w:val="00754494"/>
    <w:rsid w:val="007545F5"/>
    <w:rsid w:val="007550BE"/>
    <w:rsid w:val="00755660"/>
    <w:rsid w:val="00756A4B"/>
    <w:rsid w:val="00756AFE"/>
    <w:rsid w:val="00757F5A"/>
    <w:rsid w:val="00760855"/>
    <w:rsid w:val="00760AFF"/>
    <w:rsid w:val="00760EAF"/>
    <w:rsid w:val="007616C4"/>
    <w:rsid w:val="007617A2"/>
    <w:rsid w:val="00761A42"/>
    <w:rsid w:val="00761FDB"/>
    <w:rsid w:val="0076353E"/>
    <w:rsid w:val="007643DA"/>
    <w:rsid w:val="007644CF"/>
    <w:rsid w:val="0076478F"/>
    <w:rsid w:val="00764AB8"/>
    <w:rsid w:val="007651A1"/>
    <w:rsid w:val="0076535A"/>
    <w:rsid w:val="0076645F"/>
    <w:rsid w:val="00770735"/>
    <w:rsid w:val="00770949"/>
    <w:rsid w:val="0077173E"/>
    <w:rsid w:val="00774124"/>
    <w:rsid w:val="00774E2E"/>
    <w:rsid w:val="0077536D"/>
    <w:rsid w:val="0077577B"/>
    <w:rsid w:val="00775F38"/>
    <w:rsid w:val="00776454"/>
    <w:rsid w:val="0077654A"/>
    <w:rsid w:val="007767A7"/>
    <w:rsid w:val="00776873"/>
    <w:rsid w:val="00780066"/>
    <w:rsid w:val="0078047B"/>
    <w:rsid w:val="00781290"/>
    <w:rsid w:val="0078136B"/>
    <w:rsid w:val="00781423"/>
    <w:rsid w:val="00781712"/>
    <w:rsid w:val="00781F6C"/>
    <w:rsid w:val="007820F9"/>
    <w:rsid w:val="00782A92"/>
    <w:rsid w:val="007830FE"/>
    <w:rsid w:val="00784195"/>
    <w:rsid w:val="00784803"/>
    <w:rsid w:val="00785303"/>
    <w:rsid w:val="007866E8"/>
    <w:rsid w:val="0078677F"/>
    <w:rsid w:val="00786A5A"/>
    <w:rsid w:val="00786E54"/>
    <w:rsid w:val="007872BB"/>
    <w:rsid w:val="00787ABB"/>
    <w:rsid w:val="00790077"/>
    <w:rsid w:val="00791C2A"/>
    <w:rsid w:val="00791CCE"/>
    <w:rsid w:val="00791EE5"/>
    <w:rsid w:val="00792D63"/>
    <w:rsid w:val="007936E5"/>
    <w:rsid w:val="00793C8C"/>
    <w:rsid w:val="007940AD"/>
    <w:rsid w:val="00794225"/>
    <w:rsid w:val="00794E21"/>
    <w:rsid w:val="00795B55"/>
    <w:rsid w:val="00795C08"/>
    <w:rsid w:val="00795D81"/>
    <w:rsid w:val="0079638E"/>
    <w:rsid w:val="007963DB"/>
    <w:rsid w:val="00797017"/>
    <w:rsid w:val="00797332"/>
    <w:rsid w:val="0079749B"/>
    <w:rsid w:val="00797795"/>
    <w:rsid w:val="00797FCF"/>
    <w:rsid w:val="007A0357"/>
    <w:rsid w:val="007A03F2"/>
    <w:rsid w:val="007A1177"/>
    <w:rsid w:val="007A1DBE"/>
    <w:rsid w:val="007A1F77"/>
    <w:rsid w:val="007A2AC9"/>
    <w:rsid w:val="007A3847"/>
    <w:rsid w:val="007A3929"/>
    <w:rsid w:val="007A39CE"/>
    <w:rsid w:val="007A3A2E"/>
    <w:rsid w:val="007A5EE5"/>
    <w:rsid w:val="007A693F"/>
    <w:rsid w:val="007A6990"/>
    <w:rsid w:val="007A6B18"/>
    <w:rsid w:val="007B0384"/>
    <w:rsid w:val="007B06E5"/>
    <w:rsid w:val="007B1282"/>
    <w:rsid w:val="007B29B2"/>
    <w:rsid w:val="007B317B"/>
    <w:rsid w:val="007B3D0A"/>
    <w:rsid w:val="007B3D1A"/>
    <w:rsid w:val="007B4958"/>
    <w:rsid w:val="007B570D"/>
    <w:rsid w:val="007B6192"/>
    <w:rsid w:val="007B6304"/>
    <w:rsid w:val="007B63EA"/>
    <w:rsid w:val="007B64DB"/>
    <w:rsid w:val="007B6546"/>
    <w:rsid w:val="007B6706"/>
    <w:rsid w:val="007B670C"/>
    <w:rsid w:val="007B6B08"/>
    <w:rsid w:val="007B6F7D"/>
    <w:rsid w:val="007B70CD"/>
    <w:rsid w:val="007B7A8B"/>
    <w:rsid w:val="007C0C97"/>
    <w:rsid w:val="007C0FE9"/>
    <w:rsid w:val="007C1171"/>
    <w:rsid w:val="007C14CB"/>
    <w:rsid w:val="007C196D"/>
    <w:rsid w:val="007C3627"/>
    <w:rsid w:val="007C3ACC"/>
    <w:rsid w:val="007C3D04"/>
    <w:rsid w:val="007C568D"/>
    <w:rsid w:val="007C6FA5"/>
    <w:rsid w:val="007C75BB"/>
    <w:rsid w:val="007C7F5A"/>
    <w:rsid w:val="007D05B5"/>
    <w:rsid w:val="007D0A76"/>
    <w:rsid w:val="007D0EA8"/>
    <w:rsid w:val="007D2742"/>
    <w:rsid w:val="007D2A26"/>
    <w:rsid w:val="007D2C10"/>
    <w:rsid w:val="007D398D"/>
    <w:rsid w:val="007D4105"/>
    <w:rsid w:val="007D41DB"/>
    <w:rsid w:val="007D42D2"/>
    <w:rsid w:val="007D43E0"/>
    <w:rsid w:val="007D4A3F"/>
    <w:rsid w:val="007D503A"/>
    <w:rsid w:val="007D6574"/>
    <w:rsid w:val="007D6AF8"/>
    <w:rsid w:val="007D7C21"/>
    <w:rsid w:val="007E0B64"/>
    <w:rsid w:val="007E28C6"/>
    <w:rsid w:val="007E36E6"/>
    <w:rsid w:val="007E410A"/>
    <w:rsid w:val="007E43CF"/>
    <w:rsid w:val="007E6321"/>
    <w:rsid w:val="007E6998"/>
    <w:rsid w:val="007E7178"/>
    <w:rsid w:val="007E753B"/>
    <w:rsid w:val="007E7AE8"/>
    <w:rsid w:val="007F01DC"/>
    <w:rsid w:val="007F0710"/>
    <w:rsid w:val="007F08AE"/>
    <w:rsid w:val="007F0FF0"/>
    <w:rsid w:val="007F1E98"/>
    <w:rsid w:val="007F2731"/>
    <w:rsid w:val="007F2AC7"/>
    <w:rsid w:val="007F3AE3"/>
    <w:rsid w:val="007F5621"/>
    <w:rsid w:val="007F6095"/>
    <w:rsid w:val="007F6124"/>
    <w:rsid w:val="007F6AEC"/>
    <w:rsid w:val="007F6F00"/>
    <w:rsid w:val="007F7019"/>
    <w:rsid w:val="00802DBA"/>
    <w:rsid w:val="008031D7"/>
    <w:rsid w:val="008033AE"/>
    <w:rsid w:val="00803CF7"/>
    <w:rsid w:val="00803E38"/>
    <w:rsid w:val="00804499"/>
    <w:rsid w:val="00804876"/>
    <w:rsid w:val="00804941"/>
    <w:rsid w:val="00804F95"/>
    <w:rsid w:val="008054BA"/>
    <w:rsid w:val="00805D15"/>
    <w:rsid w:val="00806220"/>
    <w:rsid w:val="008079EF"/>
    <w:rsid w:val="00807F2C"/>
    <w:rsid w:val="00810623"/>
    <w:rsid w:val="00811DEB"/>
    <w:rsid w:val="008126AA"/>
    <w:rsid w:val="008133E1"/>
    <w:rsid w:val="00813E26"/>
    <w:rsid w:val="00815964"/>
    <w:rsid w:val="00815B68"/>
    <w:rsid w:val="0081631A"/>
    <w:rsid w:val="00816E62"/>
    <w:rsid w:val="00816FF0"/>
    <w:rsid w:val="0081766E"/>
    <w:rsid w:val="00817A32"/>
    <w:rsid w:val="00817EEC"/>
    <w:rsid w:val="00820CDE"/>
    <w:rsid w:val="008212A0"/>
    <w:rsid w:val="008228F8"/>
    <w:rsid w:val="0082293E"/>
    <w:rsid w:val="00822A6F"/>
    <w:rsid w:val="00823325"/>
    <w:rsid w:val="00823CBE"/>
    <w:rsid w:val="00823F1D"/>
    <w:rsid w:val="008242A9"/>
    <w:rsid w:val="00824627"/>
    <w:rsid w:val="008251F0"/>
    <w:rsid w:val="008264C2"/>
    <w:rsid w:val="00826B35"/>
    <w:rsid w:val="00826F5B"/>
    <w:rsid w:val="0082716A"/>
    <w:rsid w:val="008272B3"/>
    <w:rsid w:val="008274B0"/>
    <w:rsid w:val="00827DE5"/>
    <w:rsid w:val="008300BD"/>
    <w:rsid w:val="00831370"/>
    <w:rsid w:val="008313D7"/>
    <w:rsid w:val="008317A2"/>
    <w:rsid w:val="00832881"/>
    <w:rsid w:val="00834AE3"/>
    <w:rsid w:val="00835350"/>
    <w:rsid w:val="00835AE4"/>
    <w:rsid w:val="00835D50"/>
    <w:rsid w:val="00836717"/>
    <w:rsid w:val="00836900"/>
    <w:rsid w:val="0083726D"/>
    <w:rsid w:val="00837ECC"/>
    <w:rsid w:val="00837EFD"/>
    <w:rsid w:val="00841A92"/>
    <w:rsid w:val="00842FBE"/>
    <w:rsid w:val="00843509"/>
    <w:rsid w:val="00844B71"/>
    <w:rsid w:val="00844BCB"/>
    <w:rsid w:val="00844F0D"/>
    <w:rsid w:val="008451BF"/>
    <w:rsid w:val="00845FE7"/>
    <w:rsid w:val="008470C5"/>
    <w:rsid w:val="00850718"/>
    <w:rsid w:val="008509C2"/>
    <w:rsid w:val="0085161F"/>
    <w:rsid w:val="00852480"/>
    <w:rsid w:val="008524DF"/>
    <w:rsid w:val="0085273F"/>
    <w:rsid w:val="008529F5"/>
    <w:rsid w:val="0085366E"/>
    <w:rsid w:val="00853746"/>
    <w:rsid w:val="0085380B"/>
    <w:rsid w:val="008541BB"/>
    <w:rsid w:val="00854A19"/>
    <w:rsid w:val="00854DA6"/>
    <w:rsid w:val="00855822"/>
    <w:rsid w:val="00855E00"/>
    <w:rsid w:val="00855F2A"/>
    <w:rsid w:val="0085674E"/>
    <w:rsid w:val="00856BC6"/>
    <w:rsid w:val="00856CE9"/>
    <w:rsid w:val="00857099"/>
    <w:rsid w:val="008573DC"/>
    <w:rsid w:val="008612DB"/>
    <w:rsid w:val="00861617"/>
    <w:rsid w:val="0086175D"/>
    <w:rsid w:val="00862489"/>
    <w:rsid w:val="008630BE"/>
    <w:rsid w:val="00863784"/>
    <w:rsid w:val="00864580"/>
    <w:rsid w:val="008645B8"/>
    <w:rsid w:val="00865CD2"/>
    <w:rsid w:val="00866BC1"/>
    <w:rsid w:val="00867107"/>
    <w:rsid w:val="0086780D"/>
    <w:rsid w:val="0087061E"/>
    <w:rsid w:val="00870D04"/>
    <w:rsid w:val="0087108D"/>
    <w:rsid w:val="008716B0"/>
    <w:rsid w:val="00871C60"/>
    <w:rsid w:val="008721D8"/>
    <w:rsid w:val="00872A7C"/>
    <w:rsid w:val="008732F5"/>
    <w:rsid w:val="00873514"/>
    <w:rsid w:val="0087385F"/>
    <w:rsid w:val="008746D8"/>
    <w:rsid w:val="00874A1A"/>
    <w:rsid w:val="00874B70"/>
    <w:rsid w:val="00874EF2"/>
    <w:rsid w:val="00875C35"/>
    <w:rsid w:val="008767DB"/>
    <w:rsid w:val="00876960"/>
    <w:rsid w:val="00876F97"/>
    <w:rsid w:val="008773FB"/>
    <w:rsid w:val="00877FC0"/>
    <w:rsid w:val="00880CAF"/>
    <w:rsid w:val="00880D9B"/>
    <w:rsid w:val="0088111D"/>
    <w:rsid w:val="0088223C"/>
    <w:rsid w:val="008823E5"/>
    <w:rsid w:val="0088245D"/>
    <w:rsid w:val="00882B01"/>
    <w:rsid w:val="008835FE"/>
    <w:rsid w:val="00887238"/>
    <w:rsid w:val="0088739B"/>
    <w:rsid w:val="00887728"/>
    <w:rsid w:val="00887B5F"/>
    <w:rsid w:val="00887F53"/>
    <w:rsid w:val="00890432"/>
    <w:rsid w:val="00890611"/>
    <w:rsid w:val="00890658"/>
    <w:rsid w:val="0089144B"/>
    <w:rsid w:val="008918CC"/>
    <w:rsid w:val="00891AA5"/>
    <w:rsid w:val="008922D5"/>
    <w:rsid w:val="008923B1"/>
    <w:rsid w:val="00893260"/>
    <w:rsid w:val="008933D9"/>
    <w:rsid w:val="00894336"/>
    <w:rsid w:val="00895EA7"/>
    <w:rsid w:val="008965BC"/>
    <w:rsid w:val="008A03CC"/>
    <w:rsid w:val="008A04C3"/>
    <w:rsid w:val="008A0E3F"/>
    <w:rsid w:val="008A1F16"/>
    <w:rsid w:val="008A2C85"/>
    <w:rsid w:val="008A337B"/>
    <w:rsid w:val="008A395C"/>
    <w:rsid w:val="008A3F3B"/>
    <w:rsid w:val="008A473D"/>
    <w:rsid w:val="008A558F"/>
    <w:rsid w:val="008A5887"/>
    <w:rsid w:val="008A590F"/>
    <w:rsid w:val="008A59EB"/>
    <w:rsid w:val="008A5B04"/>
    <w:rsid w:val="008A6AC0"/>
    <w:rsid w:val="008A7617"/>
    <w:rsid w:val="008B011D"/>
    <w:rsid w:val="008B0AD0"/>
    <w:rsid w:val="008B1A0F"/>
    <w:rsid w:val="008B1B77"/>
    <w:rsid w:val="008B1F0D"/>
    <w:rsid w:val="008B1F34"/>
    <w:rsid w:val="008B2BE1"/>
    <w:rsid w:val="008B304C"/>
    <w:rsid w:val="008B370B"/>
    <w:rsid w:val="008B3C64"/>
    <w:rsid w:val="008B3D9C"/>
    <w:rsid w:val="008B41F6"/>
    <w:rsid w:val="008B50BC"/>
    <w:rsid w:val="008B6005"/>
    <w:rsid w:val="008B60B8"/>
    <w:rsid w:val="008B6E6C"/>
    <w:rsid w:val="008B7B0D"/>
    <w:rsid w:val="008B7BE5"/>
    <w:rsid w:val="008B7C9B"/>
    <w:rsid w:val="008C01F1"/>
    <w:rsid w:val="008C070E"/>
    <w:rsid w:val="008C0869"/>
    <w:rsid w:val="008C1A32"/>
    <w:rsid w:val="008C2E82"/>
    <w:rsid w:val="008C495D"/>
    <w:rsid w:val="008C4FA0"/>
    <w:rsid w:val="008C504C"/>
    <w:rsid w:val="008C6098"/>
    <w:rsid w:val="008C6381"/>
    <w:rsid w:val="008C66D5"/>
    <w:rsid w:val="008C67FA"/>
    <w:rsid w:val="008C6AAD"/>
    <w:rsid w:val="008C7168"/>
    <w:rsid w:val="008C7B41"/>
    <w:rsid w:val="008D0188"/>
    <w:rsid w:val="008D0A95"/>
    <w:rsid w:val="008D1128"/>
    <w:rsid w:val="008D14DD"/>
    <w:rsid w:val="008D1AE9"/>
    <w:rsid w:val="008D2EBF"/>
    <w:rsid w:val="008D361C"/>
    <w:rsid w:val="008D42DE"/>
    <w:rsid w:val="008D508D"/>
    <w:rsid w:val="008D5497"/>
    <w:rsid w:val="008D5ECC"/>
    <w:rsid w:val="008D63CA"/>
    <w:rsid w:val="008D65FA"/>
    <w:rsid w:val="008D6ABC"/>
    <w:rsid w:val="008D7049"/>
    <w:rsid w:val="008D78BD"/>
    <w:rsid w:val="008D7EA1"/>
    <w:rsid w:val="008E00C3"/>
    <w:rsid w:val="008E0251"/>
    <w:rsid w:val="008E0567"/>
    <w:rsid w:val="008E08EE"/>
    <w:rsid w:val="008E10DD"/>
    <w:rsid w:val="008E1A20"/>
    <w:rsid w:val="008E1BEE"/>
    <w:rsid w:val="008E1D9C"/>
    <w:rsid w:val="008E2A90"/>
    <w:rsid w:val="008E2AD6"/>
    <w:rsid w:val="008E31E7"/>
    <w:rsid w:val="008E33DF"/>
    <w:rsid w:val="008E34C6"/>
    <w:rsid w:val="008E3555"/>
    <w:rsid w:val="008E3A22"/>
    <w:rsid w:val="008E3A7E"/>
    <w:rsid w:val="008E503D"/>
    <w:rsid w:val="008E5623"/>
    <w:rsid w:val="008E6749"/>
    <w:rsid w:val="008E73A8"/>
    <w:rsid w:val="008F189D"/>
    <w:rsid w:val="008F1D40"/>
    <w:rsid w:val="008F2CC0"/>
    <w:rsid w:val="008F2CD0"/>
    <w:rsid w:val="008F4750"/>
    <w:rsid w:val="008F499E"/>
    <w:rsid w:val="008F5BCC"/>
    <w:rsid w:val="008F62D4"/>
    <w:rsid w:val="008F64A4"/>
    <w:rsid w:val="00900C96"/>
    <w:rsid w:val="00902B5F"/>
    <w:rsid w:val="00903C41"/>
    <w:rsid w:val="00903D4F"/>
    <w:rsid w:val="009040C4"/>
    <w:rsid w:val="009048E9"/>
    <w:rsid w:val="00904CCB"/>
    <w:rsid w:val="009063FE"/>
    <w:rsid w:val="009070DE"/>
    <w:rsid w:val="00907E8F"/>
    <w:rsid w:val="00907ED1"/>
    <w:rsid w:val="00907FDE"/>
    <w:rsid w:val="00910516"/>
    <w:rsid w:val="009105F6"/>
    <w:rsid w:val="009108E5"/>
    <w:rsid w:val="009109A5"/>
    <w:rsid w:val="00910D3C"/>
    <w:rsid w:val="009129C4"/>
    <w:rsid w:val="00912F05"/>
    <w:rsid w:val="009133E3"/>
    <w:rsid w:val="00913719"/>
    <w:rsid w:val="00913888"/>
    <w:rsid w:val="00914E04"/>
    <w:rsid w:val="009153A2"/>
    <w:rsid w:val="0091543C"/>
    <w:rsid w:val="00915758"/>
    <w:rsid w:val="00915BF7"/>
    <w:rsid w:val="00916B13"/>
    <w:rsid w:val="00917541"/>
    <w:rsid w:val="00920696"/>
    <w:rsid w:val="00921F96"/>
    <w:rsid w:val="00922614"/>
    <w:rsid w:val="00922685"/>
    <w:rsid w:val="00922784"/>
    <w:rsid w:val="00922861"/>
    <w:rsid w:val="00923A2F"/>
    <w:rsid w:val="00923C37"/>
    <w:rsid w:val="00923DF9"/>
    <w:rsid w:val="009241AB"/>
    <w:rsid w:val="00924BE4"/>
    <w:rsid w:val="00924D25"/>
    <w:rsid w:val="00924E7D"/>
    <w:rsid w:val="00925088"/>
    <w:rsid w:val="00925E6E"/>
    <w:rsid w:val="00925F40"/>
    <w:rsid w:val="0092639C"/>
    <w:rsid w:val="009275B7"/>
    <w:rsid w:val="00927985"/>
    <w:rsid w:val="00927C7D"/>
    <w:rsid w:val="009301C2"/>
    <w:rsid w:val="00930531"/>
    <w:rsid w:val="009307C2"/>
    <w:rsid w:val="009318CF"/>
    <w:rsid w:val="0093304F"/>
    <w:rsid w:val="00933CEA"/>
    <w:rsid w:val="00933CEC"/>
    <w:rsid w:val="00933D37"/>
    <w:rsid w:val="00933E08"/>
    <w:rsid w:val="009340D6"/>
    <w:rsid w:val="009347FF"/>
    <w:rsid w:val="009350D5"/>
    <w:rsid w:val="009351F7"/>
    <w:rsid w:val="00935205"/>
    <w:rsid w:val="00935959"/>
    <w:rsid w:val="00935D2C"/>
    <w:rsid w:val="0094288F"/>
    <w:rsid w:val="00942D49"/>
    <w:rsid w:val="009439B3"/>
    <w:rsid w:val="009448D6"/>
    <w:rsid w:val="00944B6F"/>
    <w:rsid w:val="0094505A"/>
    <w:rsid w:val="009460DD"/>
    <w:rsid w:val="0094790F"/>
    <w:rsid w:val="00951380"/>
    <w:rsid w:val="00951623"/>
    <w:rsid w:val="009519ED"/>
    <w:rsid w:val="00951B68"/>
    <w:rsid w:val="00951E8C"/>
    <w:rsid w:val="009535BB"/>
    <w:rsid w:val="00953FC8"/>
    <w:rsid w:val="009553DC"/>
    <w:rsid w:val="00955787"/>
    <w:rsid w:val="009564CB"/>
    <w:rsid w:val="00957B5D"/>
    <w:rsid w:val="009604A6"/>
    <w:rsid w:val="009606A8"/>
    <w:rsid w:val="00961267"/>
    <w:rsid w:val="00961422"/>
    <w:rsid w:val="0096166F"/>
    <w:rsid w:val="0096190C"/>
    <w:rsid w:val="00961B46"/>
    <w:rsid w:val="00961E3B"/>
    <w:rsid w:val="00961EF2"/>
    <w:rsid w:val="009621FB"/>
    <w:rsid w:val="00962694"/>
    <w:rsid w:val="00962A7B"/>
    <w:rsid w:val="00963CBF"/>
    <w:rsid w:val="00963F77"/>
    <w:rsid w:val="0096401A"/>
    <w:rsid w:val="00964DE0"/>
    <w:rsid w:val="009656D7"/>
    <w:rsid w:val="00965B73"/>
    <w:rsid w:val="00966195"/>
    <w:rsid w:val="00967728"/>
    <w:rsid w:val="00967FB1"/>
    <w:rsid w:val="009703B6"/>
    <w:rsid w:val="0097278F"/>
    <w:rsid w:val="0097496D"/>
    <w:rsid w:val="00975C5F"/>
    <w:rsid w:val="0097624B"/>
    <w:rsid w:val="00976A79"/>
    <w:rsid w:val="00977619"/>
    <w:rsid w:val="009777E8"/>
    <w:rsid w:val="00977A9B"/>
    <w:rsid w:val="00980078"/>
    <w:rsid w:val="00981705"/>
    <w:rsid w:val="00981AA4"/>
    <w:rsid w:val="00981DAB"/>
    <w:rsid w:val="00982008"/>
    <w:rsid w:val="00982359"/>
    <w:rsid w:val="00982ECB"/>
    <w:rsid w:val="00983075"/>
    <w:rsid w:val="009834E4"/>
    <w:rsid w:val="00984B17"/>
    <w:rsid w:val="00985381"/>
    <w:rsid w:val="00985564"/>
    <w:rsid w:val="00986A4C"/>
    <w:rsid w:val="00986F54"/>
    <w:rsid w:val="009870B6"/>
    <w:rsid w:val="009901CF"/>
    <w:rsid w:val="00991198"/>
    <w:rsid w:val="0099126D"/>
    <w:rsid w:val="009922FD"/>
    <w:rsid w:val="00992778"/>
    <w:rsid w:val="00993438"/>
    <w:rsid w:val="00993538"/>
    <w:rsid w:val="00994B87"/>
    <w:rsid w:val="0099565A"/>
    <w:rsid w:val="009956F6"/>
    <w:rsid w:val="00995A78"/>
    <w:rsid w:val="00995B71"/>
    <w:rsid w:val="00996D01"/>
    <w:rsid w:val="009971B6"/>
    <w:rsid w:val="009972DC"/>
    <w:rsid w:val="00997BFB"/>
    <w:rsid w:val="009A005F"/>
    <w:rsid w:val="009A0DE5"/>
    <w:rsid w:val="009A11DC"/>
    <w:rsid w:val="009A14DC"/>
    <w:rsid w:val="009A1CA1"/>
    <w:rsid w:val="009A1E36"/>
    <w:rsid w:val="009A255A"/>
    <w:rsid w:val="009A2B85"/>
    <w:rsid w:val="009A3139"/>
    <w:rsid w:val="009A324C"/>
    <w:rsid w:val="009A33DF"/>
    <w:rsid w:val="009A3864"/>
    <w:rsid w:val="009A38E9"/>
    <w:rsid w:val="009A3A4D"/>
    <w:rsid w:val="009A471A"/>
    <w:rsid w:val="009A5C60"/>
    <w:rsid w:val="009A6301"/>
    <w:rsid w:val="009A6D05"/>
    <w:rsid w:val="009A72A5"/>
    <w:rsid w:val="009B0139"/>
    <w:rsid w:val="009B17D0"/>
    <w:rsid w:val="009B17FA"/>
    <w:rsid w:val="009B20A9"/>
    <w:rsid w:val="009B29B9"/>
    <w:rsid w:val="009B2F23"/>
    <w:rsid w:val="009B430D"/>
    <w:rsid w:val="009B45B1"/>
    <w:rsid w:val="009B4737"/>
    <w:rsid w:val="009B50D0"/>
    <w:rsid w:val="009B555A"/>
    <w:rsid w:val="009B5704"/>
    <w:rsid w:val="009B6438"/>
    <w:rsid w:val="009C0290"/>
    <w:rsid w:val="009C06AF"/>
    <w:rsid w:val="009C09DE"/>
    <w:rsid w:val="009C296A"/>
    <w:rsid w:val="009C3C30"/>
    <w:rsid w:val="009C4570"/>
    <w:rsid w:val="009C48FB"/>
    <w:rsid w:val="009C5939"/>
    <w:rsid w:val="009C5A96"/>
    <w:rsid w:val="009C5FD0"/>
    <w:rsid w:val="009C65EF"/>
    <w:rsid w:val="009D01B9"/>
    <w:rsid w:val="009D0E5B"/>
    <w:rsid w:val="009D149E"/>
    <w:rsid w:val="009D1A75"/>
    <w:rsid w:val="009D2425"/>
    <w:rsid w:val="009D245E"/>
    <w:rsid w:val="009D2823"/>
    <w:rsid w:val="009D2D69"/>
    <w:rsid w:val="009D30F9"/>
    <w:rsid w:val="009D3E92"/>
    <w:rsid w:val="009D4479"/>
    <w:rsid w:val="009D4993"/>
    <w:rsid w:val="009D4EFC"/>
    <w:rsid w:val="009D5259"/>
    <w:rsid w:val="009D765B"/>
    <w:rsid w:val="009D7EDB"/>
    <w:rsid w:val="009E053B"/>
    <w:rsid w:val="009E1AA1"/>
    <w:rsid w:val="009E3476"/>
    <w:rsid w:val="009E353D"/>
    <w:rsid w:val="009E3C0E"/>
    <w:rsid w:val="009E48EF"/>
    <w:rsid w:val="009E53FE"/>
    <w:rsid w:val="009E65BF"/>
    <w:rsid w:val="009E68AE"/>
    <w:rsid w:val="009E7173"/>
    <w:rsid w:val="009E7655"/>
    <w:rsid w:val="009E7EF3"/>
    <w:rsid w:val="009F010C"/>
    <w:rsid w:val="009F073A"/>
    <w:rsid w:val="009F0F66"/>
    <w:rsid w:val="009F1279"/>
    <w:rsid w:val="009F15E5"/>
    <w:rsid w:val="009F1A62"/>
    <w:rsid w:val="009F22F3"/>
    <w:rsid w:val="009F2585"/>
    <w:rsid w:val="009F26A6"/>
    <w:rsid w:val="009F2EEC"/>
    <w:rsid w:val="009F345B"/>
    <w:rsid w:val="009F3FBE"/>
    <w:rsid w:val="009F420C"/>
    <w:rsid w:val="009F433C"/>
    <w:rsid w:val="009F461D"/>
    <w:rsid w:val="009F5B5F"/>
    <w:rsid w:val="009F6A20"/>
    <w:rsid w:val="009F721B"/>
    <w:rsid w:val="00A004C3"/>
    <w:rsid w:val="00A009F7"/>
    <w:rsid w:val="00A00CE7"/>
    <w:rsid w:val="00A0392D"/>
    <w:rsid w:val="00A0435D"/>
    <w:rsid w:val="00A0496D"/>
    <w:rsid w:val="00A04BB6"/>
    <w:rsid w:val="00A04D8B"/>
    <w:rsid w:val="00A05329"/>
    <w:rsid w:val="00A05DF6"/>
    <w:rsid w:val="00A06081"/>
    <w:rsid w:val="00A06C65"/>
    <w:rsid w:val="00A07059"/>
    <w:rsid w:val="00A076C8"/>
    <w:rsid w:val="00A1005F"/>
    <w:rsid w:val="00A1223E"/>
    <w:rsid w:val="00A1238D"/>
    <w:rsid w:val="00A12D88"/>
    <w:rsid w:val="00A136FD"/>
    <w:rsid w:val="00A13B42"/>
    <w:rsid w:val="00A14ACE"/>
    <w:rsid w:val="00A15188"/>
    <w:rsid w:val="00A151DC"/>
    <w:rsid w:val="00A156B3"/>
    <w:rsid w:val="00A163E1"/>
    <w:rsid w:val="00A17678"/>
    <w:rsid w:val="00A17ACA"/>
    <w:rsid w:val="00A20945"/>
    <w:rsid w:val="00A218EF"/>
    <w:rsid w:val="00A21A9B"/>
    <w:rsid w:val="00A21ECA"/>
    <w:rsid w:val="00A2342E"/>
    <w:rsid w:val="00A236D6"/>
    <w:rsid w:val="00A252AF"/>
    <w:rsid w:val="00A2546A"/>
    <w:rsid w:val="00A25564"/>
    <w:rsid w:val="00A25811"/>
    <w:rsid w:val="00A25BE7"/>
    <w:rsid w:val="00A26C33"/>
    <w:rsid w:val="00A27010"/>
    <w:rsid w:val="00A271AE"/>
    <w:rsid w:val="00A2734C"/>
    <w:rsid w:val="00A27810"/>
    <w:rsid w:val="00A27C95"/>
    <w:rsid w:val="00A3229A"/>
    <w:rsid w:val="00A323C5"/>
    <w:rsid w:val="00A33839"/>
    <w:rsid w:val="00A33DA3"/>
    <w:rsid w:val="00A342F8"/>
    <w:rsid w:val="00A3452A"/>
    <w:rsid w:val="00A34D11"/>
    <w:rsid w:val="00A34DE9"/>
    <w:rsid w:val="00A35B17"/>
    <w:rsid w:val="00A361C4"/>
    <w:rsid w:val="00A3770D"/>
    <w:rsid w:val="00A3789C"/>
    <w:rsid w:val="00A37C40"/>
    <w:rsid w:val="00A40469"/>
    <w:rsid w:val="00A40962"/>
    <w:rsid w:val="00A40A7D"/>
    <w:rsid w:val="00A422F0"/>
    <w:rsid w:val="00A4280E"/>
    <w:rsid w:val="00A4332E"/>
    <w:rsid w:val="00A4359C"/>
    <w:rsid w:val="00A43BB1"/>
    <w:rsid w:val="00A43D2F"/>
    <w:rsid w:val="00A4446E"/>
    <w:rsid w:val="00A44AA1"/>
    <w:rsid w:val="00A44F3C"/>
    <w:rsid w:val="00A44F65"/>
    <w:rsid w:val="00A4532F"/>
    <w:rsid w:val="00A45B81"/>
    <w:rsid w:val="00A45FB0"/>
    <w:rsid w:val="00A469B1"/>
    <w:rsid w:val="00A46B5B"/>
    <w:rsid w:val="00A46B88"/>
    <w:rsid w:val="00A46F94"/>
    <w:rsid w:val="00A47598"/>
    <w:rsid w:val="00A4769B"/>
    <w:rsid w:val="00A47CF8"/>
    <w:rsid w:val="00A5009C"/>
    <w:rsid w:val="00A5032C"/>
    <w:rsid w:val="00A50634"/>
    <w:rsid w:val="00A51CC8"/>
    <w:rsid w:val="00A51EFC"/>
    <w:rsid w:val="00A52D97"/>
    <w:rsid w:val="00A55DE7"/>
    <w:rsid w:val="00A55FBF"/>
    <w:rsid w:val="00A56470"/>
    <w:rsid w:val="00A564C0"/>
    <w:rsid w:val="00A565CA"/>
    <w:rsid w:val="00A56AD5"/>
    <w:rsid w:val="00A57C53"/>
    <w:rsid w:val="00A6006F"/>
    <w:rsid w:val="00A60140"/>
    <w:rsid w:val="00A603E6"/>
    <w:rsid w:val="00A60589"/>
    <w:rsid w:val="00A605DE"/>
    <w:rsid w:val="00A6091E"/>
    <w:rsid w:val="00A60BED"/>
    <w:rsid w:val="00A611EE"/>
    <w:rsid w:val="00A61C98"/>
    <w:rsid w:val="00A6289F"/>
    <w:rsid w:val="00A62FB1"/>
    <w:rsid w:val="00A639D4"/>
    <w:rsid w:val="00A63A95"/>
    <w:rsid w:val="00A64756"/>
    <w:rsid w:val="00A64A01"/>
    <w:rsid w:val="00A64CCD"/>
    <w:rsid w:val="00A64FA3"/>
    <w:rsid w:val="00A655CB"/>
    <w:rsid w:val="00A65611"/>
    <w:rsid w:val="00A65748"/>
    <w:rsid w:val="00A659AB"/>
    <w:rsid w:val="00A66BB8"/>
    <w:rsid w:val="00A679C2"/>
    <w:rsid w:val="00A7066A"/>
    <w:rsid w:val="00A71149"/>
    <w:rsid w:val="00A713F2"/>
    <w:rsid w:val="00A7178F"/>
    <w:rsid w:val="00A7200F"/>
    <w:rsid w:val="00A735F2"/>
    <w:rsid w:val="00A74411"/>
    <w:rsid w:val="00A752E2"/>
    <w:rsid w:val="00A75916"/>
    <w:rsid w:val="00A75BDF"/>
    <w:rsid w:val="00A75D86"/>
    <w:rsid w:val="00A75F10"/>
    <w:rsid w:val="00A7630D"/>
    <w:rsid w:val="00A76A4A"/>
    <w:rsid w:val="00A77B1A"/>
    <w:rsid w:val="00A80265"/>
    <w:rsid w:val="00A80988"/>
    <w:rsid w:val="00A81941"/>
    <w:rsid w:val="00A81AF6"/>
    <w:rsid w:val="00A81FD1"/>
    <w:rsid w:val="00A84163"/>
    <w:rsid w:val="00A84703"/>
    <w:rsid w:val="00A852DC"/>
    <w:rsid w:val="00A85436"/>
    <w:rsid w:val="00A85552"/>
    <w:rsid w:val="00A859D8"/>
    <w:rsid w:val="00A86515"/>
    <w:rsid w:val="00A86D11"/>
    <w:rsid w:val="00A87DC5"/>
    <w:rsid w:val="00A87E9E"/>
    <w:rsid w:val="00A9055B"/>
    <w:rsid w:val="00A905BF"/>
    <w:rsid w:val="00A90B69"/>
    <w:rsid w:val="00A90CA6"/>
    <w:rsid w:val="00A91697"/>
    <w:rsid w:val="00A91734"/>
    <w:rsid w:val="00A9187E"/>
    <w:rsid w:val="00A91B95"/>
    <w:rsid w:val="00A91FBD"/>
    <w:rsid w:val="00A92611"/>
    <w:rsid w:val="00A936C5"/>
    <w:rsid w:val="00A938C4"/>
    <w:rsid w:val="00A93D5C"/>
    <w:rsid w:val="00A947A4"/>
    <w:rsid w:val="00A94A10"/>
    <w:rsid w:val="00A958A5"/>
    <w:rsid w:val="00A95D61"/>
    <w:rsid w:val="00A966F0"/>
    <w:rsid w:val="00A96DE6"/>
    <w:rsid w:val="00A96E49"/>
    <w:rsid w:val="00A97536"/>
    <w:rsid w:val="00AA0C9A"/>
    <w:rsid w:val="00AA0E54"/>
    <w:rsid w:val="00AA1460"/>
    <w:rsid w:val="00AA1A57"/>
    <w:rsid w:val="00AA1D36"/>
    <w:rsid w:val="00AA1F2B"/>
    <w:rsid w:val="00AA232B"/>
    <w:rsid w:val="00AA2589"/>
    <w:rsid w:val="00AA2BAA"/>
    <w:rsid w:val="00AA2C46"/>
    <w:rsid w:val="00AA39DB"/>
    <w:rsid w:val="00AA40C3"/>
    <w:rsid w:val="00AA45BF"/>
    <w:rsid w:val="00AA4811"/>
    <w:rsid w:val="00AA4D63"/>
    <w:rsid w:val="00AA5AFD"/>
    <w:rsid w:val="00AA624D"/>
    <w:rsid w:val="00AA629F"/>
    <w:rsid w:val="00AA69DF"/>
    <w:rsid w:val="00AA72EA"/>
    <w:rsid w:val="00AA7474"/>
    <w:rsid w:val="00AA79E2"/>
    <w:rsid w:val="00AB0A37"/>
    <w:rsid w:val="00AB169A"/>
    <w:rsid w:val="00AB211E"/>
    <w:rsid w:val="00AB23E0"/>
    <w:rsid w:val="00AB2472"/>
    <w:rsid w:val="00AB41AD"/>
    <w:rsid w:val="00AB5CA3"/>
    <w:rsid w:val="00AB5CA5"/>
    <w:rsid w:val="00AB6D6E"/>
    <w:rsid w:val="00AB742D"/>
    <w:rsid w:val="00AB747A"/>
    <w:rsid w:val="00AC0343"/>
    <w:rsid w:val="00AC0F8B"/>
    <w:rsid w:val="00AC1A67"/>
    <w:rsid w:val="00AC1B0A"/>
    <w:rsid w:val="00AC1C81"/>
    <w:rsid w:val="00AC3C79"/>
    <w:rsid w:val="00AC3F24"/>
    <w:rsid w:val="00AC51A3"/>
    <w:rsid w:val="00AC5529"/>
    <w:rsid w:val="00AC593F"/>
    <w:rsid w:val="00AC6593"/>
    <w:rsid w:val="00AC669C"/>
    <w:rsid w:val="00AC6A0B"/>
    <w:rsid w:val="00AC6EF9"/>
    <w:rsid w:val="00AC717E"/>
    <w:rsid w:val="00AC77FC"/>
    <w:rsid w:val="00AD03A1"/>
    <w:rsid w:val="00AD0D81"/>
    <w:rsid w:val="00AD16AD"/>
    <w:rsid w:val="00AD197E"/>
    <w:rsid w:val="00AD220C"/>
    <w:rsid w:val="00AD2430"/>
    <w:rsid w:val="00AD34BD"/>
    <w:rsid w:val="00AD3AD9"/>
    <w:rsid w:val="00AD47E2"/>
    <w:rsid w:val="00AD4B91"/>
    <w:rsid w:val="00AD4EB9"/>
    <w:rsid w:val="00AD4F03"/>
    <w:rsid w:val="00AD52CC"/>
    <w:rsid w:val="00AD5CC9"/>
    <w:rsid w:val="00AD5CE0"/>
    <w:rsid w:val="00AD650D"/>
    <w:rsid w:val="00AD67B7"/>
    <w:rsid w:val="00AD6B63"/>
    <w:rsid w:val="00AD7258"/>
    <w:rsid w:val="00AD7DDC"/>
    <w:rsid w:val="00AD7F31"/>
    <w:rsid w:val="00AE0E5F"/>
    <w:rsid w:val="00AE117B"/>
    <w:rsid w:val="00AE138E"/>
    <w:rsid w:val="00AE2529"/>
    <w:rsid w:val="00AE3452"/>
    <w:rsid w:val="00AE3E7B"/>
    <w:rsid w:val="00AE3FC3"/>
    <w:rsid w:val="00AE53C8"/>
    <w:rsid w:val="00AE57E7"/>
    <w:rsid w:val="00AE5F8B"/>
    <w:rsid w:val="00AE6ABD"/>
    <w:rsid w:val="00AE6C75"/>
    <w:rsid w:val="00AE73C1"/>
    <w:rsid w:val="00AE760B"/>
    <w:rsid w:val="00AE7C5A"/>
    <w:rsid w:val="00AF06A8"/>
    <w:rsid w:val="00AF09FC"/>
    <w:rsid w:val="00AF0ABD"/>
    <w:rsid w:val="00AF1122"/>
    <w:rsid w:val="00AF11BF"/>
    <w:rsid w:val="00AF24F5"/>
    <w:rsid w:val="00AF287F"/>
    <w:rsid w:val="00AF2886"/>
    <w:rsid w:val="00AF29A0"/>
    <w:rsid w:val="00AF3096"/>
    <w:rsid w:val="00AF3138"/>
    <w:rsid w:val="00AF399F"/>
    <w:rsid w:val="00AF3FF8"/>
    <w:rsid w:val="00AF40FF"/>
    <w:rsid w:val="00AF5097"/>
    <w:rsid w:val="00AF5610"/>
    <w:rsid w:val="00AF5C22"/>
    <w:rsid w:val="00AF77DF"/>
    <w:rsid w:val="00AF7A33"/>
    <w:rsid w:val="00AF7CDE"/>
    <w:rsid w:val="00B01127"/>
    <w:rsid w:val="00B0147A"/>
    <w:rsid w:val="00B034B4"/>
    <w:rsid w:val="00B03C94"/>
    <w:rsid w:val="00B03EFE"/>
    <w:rsid w:val="00B0434C"/>
    <w:rsid w:val="00B04A27"/>
    <w:rsid w:val="00B04FCC"/>
    <w:rsid w:val="00B05968"/>
    <w:rsid w:val="00B05ADA"/>
    <w:rsid w:val="00B0758F"/>
    <w:rsid w:val="00B07E7B"/>
    <w:rsid w:val="00B103A1"/>
    <w:rsid w:val="00B113C8"/>
    <w:rsid w:val="00B114DC"/>
    <w:rsid w:val="00B11E08"/>
    <w:rsid w:val="00B120A8"/>
    <w:rsid w:val="00B12B97"/>
    <w:rsid w:val="00B13138"/>
    <w:rsid w:val="00B13AE9"/>
    <w:rsid w:val="00B1580B"/>
    <w:rsid w:val="00B15E0D"/>
    <w:rsid w:val="00B173D8"/>
    <w:rsid w:val="00B20EA8"/>
    <w:rsid w:val="00B20FD7"/>
    <w:rsid w:val="00B212F3"/>
    <w:rsid w:val="00B21F33"/>
    <w:rsid w:val="00B22C87"/>
    <w:rsid w:val="00B2310F"/>
    <w:rsid w:val="00B24853"/>
    <w:rsid w:val="00B264F0"/>
    <w:rsid w:val="00B26658"/>
    <w:rsid w:val="00B26727"/>
    <w:rsid w:val="00B27653"/>
    <w:rsid w:val="00B27919"/>
    <w:rsid w:val="00B30B85"/>
    <w:rsid w:val="00B311E1"/>
    <w:rsid w:val="00B3259D"/>
    <w:rsid w:val="00B341A5"/>
    <w:rsid w:val="00B343F7"/>
    <w:rsid w:val="00B34594"/>
    <w:rsid w:val="00B368F6"/>
    <w:rsid w:val="00B3690A"/>
    <w:rsid w:val="00B3696F"/>
    <w:rsid w:val="00B36EAB"/>
    <w:rsid w:val="00B377C3"/>
    <w:rsid w:val="00B37AFC"/>
    <w:rsid w:val="00B41102"/>
    <w:rsid w:val="00B4159D"/>
    <w:rsid w:val="00B43406"/>
    <w:rsid w:val="00B4418B"/>
    <w:rsid w:val="00B444B2"/>
    <w:rsid w:val="00B44A79"/>
    <w:rsid w:val="00B478F1"/>
    <w:rsid w:val="00B503E3"/>
    <w:rsid w:val="00B509C5"/>
    <w:rsid w:val="00B50D3D"/>
    <w:rsid w:val="00B51EFD"/>
    <w:rsid w:val="00B526DF"/>
    <w:rsid w:val="00B5362F"/>
    <w:rsid w:val="00B543E6"/>
    <w:rsid w:val="00B544B8"/>
    <w:rsid w:val="00B55472"/>
    <w:rsid w:val="00B556CC"/>
    <w:rsid w:val="00B5616B"/>
    <w:rsid w:val="00B56330"/>
    <w:rsid w:val="00B56D75"/>
    <w:rsid w:val="00B57AD8"/>
    <w:rsid w:val="00B57C8B"/>
    <w:rsid w:val="00B57D78"/>
    <w:rsid w:val="00B57E13"/>
    <w:rsid w:val="00B6084C"/>
    <w:rsid w:val="00B60AD3"/>
    <w:rsid w:val="00B61B11"/>
    <w:rsid w:val="00B62540"/>
    <w:rsid w:val="00B6280B"/>
    <w:rsid w:val="00B63EA6"/>
    <w:rsid w:val="00B63EDB"/>
    <w:rsid w:val="00B640DC"/>
    <w:rsid w:val="00B64DC1"/>
    <w:rsid w:val="00B654BD"/>
    <w:rsid w:val="00B659A3"/>
    <w:rsid w:val="00B67293"/>
    <w:rsid w:val="00B70CCD"/>
    <w:rsid w:val="00B71F66"/>
    <w:rsid w:val="00B720EA"/>
    <w:rsid w:val="00B72CD3"/>
    <w:rsid w:val="00B732DE"/>
    <w:rsid w:val="00B7352E"/>
    <w:rsid w:val="00B738B5"/>
    <w:rsid w:val="00B739B5"/>
    <w:rsid w:val="00B73A35"/>
    <w:rsid w:val="00B73EFB"/>
    <w:rsid w:val="00B74BD3"/>
    <w:rsid w:val="00B75E0E"/>
    <w:rsid w:val="00B774E7"/>
    <w:rsid w:val="00B7798D"/>
    <w:rsid w:val="00B800ED"/>
    <w:rsid w:val="00B81658"/>
    <w:rsid w:val="00B827FD"/>
    <w:rsid w:val="00B82A10"/>
    <w:rsid w:val="00B82E9D"/>
    <w:rsid w:val="00B83246"/>
    <w:rsid w:val="00B8387E"/>
    <w:rsid w:val="00B8448B"/>
    <w:rsid w:val="00B84D24"/>
    <w:rsid w:val="00B84F50"/>
    <w:rsid w:val="00B854B0"/>
    <w:rsid w:val="00B86E80"/>
    <w:rsid w:val="00B8704F"/>
    <w:rsid w:val="00B8714D"/>
    <w:rsid w:val="00B9074A"/>
    <w:rsid w:val="00B90857"/>
    <w:rsid w:val="00B909A3"/>
    <w:rsid w:val="00B90AAB"/>
    <w:rsid w:val="00B91DD2"/>
    <w:rsid w:val="00B91E51"/>
    <w:rsid w:val="00B9262C"/>
    <w:rsid w:val="00B92DB5"/>
    <w:rsid w:val="00B941E5"/>
    <w:rsid w:val="00B94B02"/>
    <w:rsid w:val="00B94B03"/>
    <w:rsid w:val="00B9569C"/>
    <w:rsid w:val="00B95A65"/>
    <w:rsid w:val="00B95B6F"/>
    <w:rsid w:val="00B95C49"/>
    <w:rsid w:val="00B964BF"/>
    <w:rsid w:val="00B97657"/>
    <w:rsid w:val="00B97775"/>
    <w:rsid w:val="00B978FD"/>
    <w:rsid w:val="00B97B35"/>
    <w:rsid w:val="00BA0299"/>
    <w:rsid w:val="00BA045D"/>
    <w:rsid w:val="00BA0E7B"/>
    <w:rsid w:val="00BA0F8F"/>
    <w:rsid w:val="00BA187A"/>
    <w:rsid w:val="00BA3033"/>
    <w:rsid w:val="00BA38A9"/>
    <w:rsid w:val="00BA3ABA"/>
    <w:rsid w:val="00BA4B9D"/>
    <w:rsid w:val="00BA5E61"/>
    <w:rsid w:val="00BA6065"/>
    <w:rsid w:val="00BA6FC2"/>
    <w:rsid w:val="00BA7DDD"/>
    <w:rsid w:val="00BB0BDD"/>
    <w:rsid w:val="00BB1202"/>
    <w:rsid w:val="00BB1981"/>
    <w:rsid w:val="00BB1F80"/>
    <w:rsid w:val="00BB25F1"/>
    <w:rsid w:val="00BB2EC1"/>
    <w:rsid w:val="00BB3318"/>
    <w:rsid w:val="00BB33A2"/>
    <w:rsid w:val="00BB6125"/>
    <w:rsid w:val="00BB6E42"/>
    <w:rsid w:val="00BB6E5B"/>
    <w:rsid w:val="00BB6F9F"/>
    <w:rsid w:val="00BB7BDC"/>
    <w:rsid w:val="00BB7E58"/>
    <w:rsid w:val="00BC0408"/>
    <w:rsid w:val="00BC239D"/>
    <w:rsid w:val="00BC3DD0"/>
    <w:rsid w:val="00BC42D8"/>
    <w:rsid w:val="00BC4391"/>
    <w:rsid w:val="00BC5589"/>
    <w:rsid w:val="00BC5ECB"/>
    <w:rsid w:val="00BC6003"/>
    <w:rsid w:val="00BC713A"/>
    <w:rsid w:val="00BC71E3"/>
    <w:rsid w:val="00BC7425"/>
    <w:rsid w:val="00BC7579"/>
    <w:rsid w:val="00BC7585"/>
    <w:rsid w:val="00BD2144"/>
    <w:rsid w:val="00BD2216"/>
    <w:rsid w:val="00BD2741"/>
    <w:rsid w:val="00BD2C15"/>
    <w:rsid w:val="00BD2CE6"/>
    <w:rsid w:val="00BD39F2"/>
    <w:rsid w:val="00BD3A55"/>
    <w:rsid w:val="00BD3BCB"/>
    <w:rsid w:val="00BD5034"/>
    <w:rsid w:val="00BD54E6"/>
    <w:rsid w:val="00BD63CE"/>
    <w:rsid w:val="00BD6650"/>
    <w:rsid w:val="00BD67A0"/>
    <w:rsid w:val="00BD6F25"/>
    <w:rsid w:val="00BD7981"/>
    <w:rsid w:val="00BD7AE8"/>
    <w:rsid w:val="00BD7D63"/>
    <w:rsid w:val="00BD7D95"/>
    <w:rsid w:val="00BE0299"/>
    <w:rsid w:val="00BE0FD3"/>
    <w:rsid w:val="00BE1637"/>
    <w:rsid w:val="00BE19C1"/>
    <w:rsid w:val="00BE1F9F"/>
    <w:rsid w:val="00BE210A"/>
    <w:rsid w:val="00BE2333"/>
    <w:rsid w:val="00BE2B15"/>
    <w:rsid w:val="00BE3354"/>
    <w:rsid w:val="00BE3963"/>
    <w:rsid w:val="00BE401E"/>
    <w:rsid w:val="00BE4140"/>
    <w:rsid w:val="00BE4905"/>
    <w:rsid w:val="00BE508D"/>
    <w:rsid w:val="00BE522B"/>
    <w:rsid w:val="00BE579E"/>
    <w:rsid w:val="00BE5ED3"/>
    <w:rsid w:val="00BE5EFA"/>
    <w:rsid w:val="00BE6B68"/>
    <w:rsid w:val="00BE7603"/>
    <w:rsid w:val="00BE7CFB"/>
    <w:rsid w:val="00BF13A5"/>
    <w:rsid w:val="00BF1AE1"/>
    <w:rsid w:val="00BF2514"/>
    <w:rsid w:val="00BF2533"/>
    <w:rsid w:val="00BF253B"/>
    <w:rsid w:val="00BF2826"/>
    <w:rsid w:val="00BF29B4"/>
    <w:rsid w:val="00BF2B12"/>
    <w:rsid w:val="00BF2E07"/>
    <w:rsid w:val="00BF37D2"/>
    <w:rsid w:val="00BF49EA"/>
    <w:rsid w:val="00BF4A25"/>
    <w:rsid w:val="00BF4AFF"/>
    <w:rsid w:val="00BF5081"/>
    <w:rsid w:val="00BF5819"/>
    <w:rsid w:val="00BF5B9E"/>
    <w:rsid w:val="00BF65BB"/>
    <w:rsid w:val="00BF7C11"/>
    <w:rsid w:val="00C007BE"/>
    <w:rsid w:val="00C0087B"/>
    <w:rsid w:val="00C013BA"/>
    <w:rsid w:val="00C01952"/>
    <w:rsid w:val="00C02BB2"/>
    <w:rsid w:val="00C02F67"/>
    <w:rsid w:val="00C03996"/>
    <w:rsid w:val="00C04263"/>
    <w:rsid w:val="00C05C9B"/>
    <w:rsid w:val="00C05FCB"/>
    <w:rsid w:val="00C05FF8"/>
    <w:rsid w:val="00C06143"/>
    <w:rsid w:val="00C06284"/>
    <w:rsid w:val="00C06841"/>
    <w:rsid w:val="00C06A10"/>
    <w:rsid w:val="00C06E7E"/>
    <w:rsid w:val="00C075D2"/>
    <w:rsid w:val="00C0781C"/>
    <w:rsid w:val="00C10503"/>
    <w:rsid w:val="00C11F0A"/>
    <w:rsid w:val="00C12285"/>
    <w:rsid w:val="00C124B1"/>
    <w:rsid w:val="00C12C2E"/>
    <w:rsid w:val="00C13CD8"/>
    <w:rsid w:val="00C13FE9"/>
    <w:rsid w:val="00C14D6B"/>
    <w:rsid w:val="00C15064"/>
    <w:rsid w:val="00C152C1"/>
    <w:rsid w:val="00C15708"/>
    <w:rsid w:val="00C1700E"/>
    <w:rsid w:val="00C177D2"/>
    <w:rsid w:val="00C20732"/>
    <w:rsid w:val="00C21550"/>
    <w:rsid w:val="00C21665"/>
    <w:rsid w:val="00C22622"/>
    <w:rsid w:val="00C231A3"/>
    <w:rsid w:val="00C233AB"/>
    <w:rsid w:val="00C237D2"/>
    <w:rsid w:val="00C2416C"/>
    <w:rsid w:val="00C24AAD"/>
    <w:rsid w:val="00C24FE2"/>
    <w:rsid w:val="00C25976"/>
    <w:rsid w:val="00C25DAD"/>
    <w:rsid w:val="00C270F0"/>
    <w:rsid w:val="00C275E9"/>
    <w:rsid w:val="00C27AE6"/>
    <w:rsid w:val="00C27E92"/>
    <w:rsid w:val="00C30A09"/>
    <w:rsid w:val="00C3163C"/>
    <w:rsid w:val="00C31FE6"/>
    <w:rsid w:val="00C325FE"/>
    <w:rsid w:val="00C32B09"/>
    <w:rsid w:val="00C334C3"/>
    <w:rsid w:val="00C339EE"/>
    <w:rsid w:val="00C34D7B"/>
    <w:rsid w:val="00C35072"/>
    <w:rsid w:val="00C35C64"/>
    <w:rsid w:val="00C35C95"/>
    <w:rsid w:val="00C35FE3"/>
    <w:rsid w:val="00C3748F"/>
    <w:rsid w:val="00C37817"/>
    <w:rsid w:val="00C3798C"/>
    <w:rsid w:val="00C37DE8"/>
    <w:rsid w:val="00C4030B"/>
    <w:rsid w:val="00C40B7D"/>
    <w:rsid w:val="00C4275E"/>
    <w:rsid w:val="00C43583"/>
    <w:rsid w:val="00C43872"/>
    <w:rsid w:val="00C43E9F"/>
    <w:rsid w:val="00C44AE1"/>
    <w:rsid w:val="00C46708"/>
    <w:rsid w:val="00C46B16"/>
    <w:rsid w:val="00C47815"/>
    <w:rsid w:val="00C4793D"/>
    <w:rsid w:val="00C47CBF"/>
    <w:rsid w:val="00C47F18"/>
    <w:rsid w:val="00C50F61"/>
    <w:rsid w:val="00C5104F"/>
    <w:rsid w:val="00C520DB"/>
    <w:rsid w:val="00C5457A"/>
    <w:rsid w:val="00C54BE2"/>
    <w:rsid w:val="00C55759"/>
    <w:rsid w:val="00C55E92"/>
    <w:rsid w:val="00C57403"/>
    <w:rsid w:val="00C578D6"/>
    <w:rsid w:val="00C613FB"/>
    <w:rsid w:val="00C617DB"/>
    <w:rsid w:val="00C626FD"/>
    <w:rsid w:val="00C62A0F"/>
    <w:rsid w:val="00C62A60"/>
    <w:rsid w:val="00C632A4"/>
    <w:rsid w:val="00C653FC"/>
    <w:rsid w:val="00C67591"/>
    <w:rsid w:val="00C700EA"/>
    <w:rsid w:val="00C70999"/>
    <w:rsid w:val="00C71125"/>
    <w:rsid w:val="00C71578"/>
    <w:rsid w:val="00C71E0E"/>
    <w:rsid w:val="00C723E4"/>
    <w:rsid w:val="00C729C2"/>
    <w:rsid w:val="00C73143"/>
    <w:rsid w:val="00C74520"/>
    <w:rsid w:val="00C75AF7"/>
    <w:rsid w:val="00C776E4"/>
    <w:rsid w:val="00C7786A"/>
    <w:rsid w:val="00C80985"/>
    <w:rsid w:val="00C8123B"/>
    <w:rsid w:val="00C818A5"/>
    <w:rsid w:val="00C821A9"/>
    <w:rsid w:val="00C822B7"/>
    <w:rsid w:val="00C82F73"/>
    <w:rsid w:val="00C83328"/>
    <w:rsid w:val="00C83F14"/>
    <w:rsid w:val="00C8514F"/>
    <w:rsid w:val="00C852BE"/>
    <w:rsid w:val="00C855CB"/>
    <w:rsid w:val="00C85CB6"/>
    <w:rsid w:val="00C8651D"/>
    <w:rsid w:val="00C86559"/>
    <w:rsid w:val="00C90D4C"/>
    <w:rsid w:val="00C910F1"/>
    <w:rsid w:val="00C9160B"/>
    <w:rsid w:val="00C91E72"/>
    <w:rsid w:val="00C923B8"/>
    <w:rsid w:val="00C92C36"/>
    <w:rsid w:val="00C92D28"/>
    <w:rsid w:val="00C9322A"/>
    <w:rsid w:val="00C93705"/>
    <w:rsid w:val="00C94021"/>
    <w:rsid w:val="00C94739"/>
    <w:rsid w:val="00C956C4"/>
    <w:rsid w:val="00C95755"/>
    <w:rsid w:val="00C95A8A"/>
    <w:rsid w:val="00C962A4"/>
    <w:rsid w:val="00C967CF"/>
    <w:rsid w:val="00C96A4D"/>
    <w:rsid w:val="00C96C18"/>
    <w:rsid w:val="00CA0152"/>
    <w:rsid w:val="00CA0FB5"/>
    <w:rsid w:val="00CA494B"/>
    <w:rsid w:val="00CA4FFE"/>
    <w:rsid w:val="00CA5138"/>
    <w:rsid w:val="00CA5BDF"/>
    <w:rsid w:val="00CA5C44"/>
    <w:rsid w:val="00CA62BC"/>
    <w:rsid w:val="00CA68E5"/>
    <w:rsid w:val="00CB04FF"/>
    <w:rsid w:val="00CB0946"/>
    <w:rsid w:val="00CB167A"/>
    <w:rsid w:val="00CB173F"/>
    <w:rsid w:val="00CB2051"/>
    <w:rsid w:val="00CB2838"/>
    <w:rsid w:val="00CB2983"/>
    <w:rsid w:val="00CB516B"/>
    <w:rsid w:val="00CB5A61"/>
    <w:rsid w:val="00CB5EE2"/>
    <w:rsid w:val="00CB616D"/>
    <w:rsid w:val="00CB71AE"/>
    <w:rsid w:val="00CB750A"/>
    <w:rsid w:val="00CB7BAD"/>
    <w:rsid w:val="00CC024B"/>
    <w:rsid w:val="00CC0942"/>
    <w:rsid w:val="00CC1705"/>
    <w:rsid w:val="00CC2ABD"/>
    <w:rsid w:val="00CC3292"/>
    <w:rsid w:val="00CC35FB"/>
    <w:rsid w:val="00CC364A"/>
    <w:rsid w:val="00CC53DE"/>
    <w:rsid w:val="00CC557A"/>
    <w:rsid w:val="00CC5C81"/>
    <w:rsid w:val="00CC61FA"/>
    <w:rsid w:val="00CC6446"/>
    <w:rsid w:val="00CC6FA3"/>
    <w:rsid w:val="00CC7571"/>
    <w:rsid w:val="00CC76C9"/>
    <w:rsid w:val="00CD00B8"/>
    <w:rsid w:val="00CD0BCD"/>
    <w:rsid w:val="00CD0F57"/>
    <w:rsid w:val="00CD1721"/>
    <w:rsid w:val="00CD2540"/>
    <w:rsid w:val="00CD2703"/>
    <w:rsid w:val="00CD2D14"/>
    <w:rsid w:val="00CD2EF6"/>
    <w:rsid w:val="00CD3FA1"/>
    <w:rsid w:val="00CD480C"/>
    <w:rsid w:val="00CD4F59"/>
    <w:rsid w:val="00CD523C"/>
    <w:rsid w:val="00CD592D"/>
    <w:rsid w:val="00CD5D81"/>
    <w:rsid w:val="00CD6053"/>
    <w:rsid w:val="00CD76D4"/>
    <w:rsid w:val="00CE00DB"/>
    <w:rsid w:val="00CE117D"/>
    <w:rsid w:val="00CE1AC9"/>
    <w:rsid w:val="00CE240D"/>
    <w:rsid w:val="00CE3EB2"/>
    <w:rsid w:val="00CE50B0"/>
    <w:rsid w:val="00CE59D0"/>
    <w:rsid w:val="00CE5D84"/>
    <w:rsid w:val="00CE68BF"/>
    <w:rsid w:val="00CF0316"/>
    <w:rsid w:val="00CF0EBD"/>
    <w:rsid w:val="00CF1306"/>
    <w:rsid w:val="00CF179B"/>
    <w:rsid w:val="00CF2419"/>
    <w:rsid w:val="00CF3352"/>
    <w:rsid w:val="00CF356F"/>
    <w:rsid w:val="00CF3EBF"/>
    <w:rsid w:val="00CF6A69"/>
    <w:rsid w:val="00D0044B"/>
    <w:rsid w:val="00D028DF"/>
    <w:rsid w:val="00D03071"/>
    <w:rsid w:val="00D030D3"/>
    <w:rsid w:val="00D0619A"/>
    <w:rsid w:val="00D067F4"/>
    <w:rsid w:val="00D06901"/>
    <w:rsid w:val="00D0690D"/>
    <w:rsid w:val="00D07AD4"/>
    <w:rsid w:val="00D100F5"/>
    <w:rsid w:val="00D103B4"/>
    <w:rsid w:val="00D103D6"/>
    <w:rsid w:val="00D1051B"/>
    <w:rsid w:val="00D10741"/>
    <w:rsid w:val="00D110BA"/>
    <w:rsid w:val="00D110CC"/>
    <w:rsid w:val="00D12201"/>
    <w:rsid w:val="00D1241A"/>
    <w:rsid w:val="00D12D30"/>
    <w:rsid w:val="00D13691"/>
    <w:rsid w:val="00D138FB"/>
    <w:rsid w:val="00D159FC"/>
    <w:rsid w:val="00D15FEF"/>
    <w:rsid w:val="00D1659A"/>
    <w:rsid w:val="00D20014"/>
    <w:rsid w:val="00D20979"/>
    <w:rsid w:val="00D20A29"/>
    <w:rsid w:val="00D21DAB"/>
    <w:rsid w:val="00D22A4E"/>
    <w:rsid w:val="00D22C3B"/>
    <w:rsid w:val="00D236B2"/>
    <w:rsid w:val="00D23CB9"/>
    <w:rsid w:val="00D24529"/>
    <w:rsid w:val="00D246AD"/>
    <w:rsid w:val="00D260CE"/>
    <w:rsid w:val="00D27746"/>
    <w:rsid w:val="00D30476"/>
    <w:rsid w:val="00D31594"/>
    <w:rsid w:val="00D3231B"/>
    <w:rsid w:val="00D32FB3"/>
    <w:rsid w:val="00D33103"/>
    <w:rsid w:val="00D332BD"/>
    <w:rsid w:val="00D336E2"/>
    <w:rsid w:val="00D33ADE"/>
    <w:rsid w:val="00D34B35"/>
    <w:rsid w:val="00D35063"/>
    <w:rsid w:val="00D3515E"/>
    <w:rsid w:val="00D3550A"/>
    <w:rsid w:val="00D36264"/>
    <w:rsid w:val="00D36B07"/>
    <w:rsid w:val="00D36FCA"/>
    <w:rsid w:val="00D373E1"/>
    <w:rsid w:val="00D37F45"/>
    <w:rsid w:val="00D404A4"/>
    <w:rsid w:val="00D421EA"/>
    <w:rsid w:val="00D434A8"/>
    <w:rsid w:val="00D43FC6"/>
    <w:rsid w:val="00D444A6"/>
    <w:rsid w:val="00D44FD4"/>
    <w:rsid w:val="00D45243"/>
    <w:rsid w:val="00D45BC4"/>
    <w:rsid w:val="00D46292"/>
    <w:rsid w:val="00D46692"/>
    <w:rsid w:val="00D46889"/>
    <w:rsid w:val="00D46BF8"/>
    <w:rsid w:val="00D46F0E"/>
    <w:rsid w:val="00D47221"/>
    <w:rsid w:val="00D47985"/>
    <w:rsid w:val="00D47F7A"/>
    <w:rsid w:val="00D516FE"/>
    <w:rsid w:val="00D51B7B"/>
    <w:rsid w:val="00D52A53"/>
    <w:rsid w:val="00D53617"/>
    <w:rsid w:val="00D54272"/>
    <w:rsid w:val="00D5461F"/>
    <w:rsid w:val="00D54685"/>
    <w:rsid w:val="00D5473E"/>
    <w:rsid w:val="00D55954"/>
    <w:rsid w:val="00D56701"/>
    <w:rsid w:val="00D56B9F"/>
    <w:rsid w:val="00D57ED8"/>
    <w:rsid w:val="00D62096"/>
    <w:rsid w:val="00D625BC"/>
    <w:rsid w:val="00D631B3"/>
    <w:rsid w:val="00D63396"/>
    <w:rsid w:val="00D63647"/>
    <w:rsid w:val="00D64967"/>
    <w:rsid w:val="00D64F0C"/>
    <w:rsid w:val="00D6510C"/>
    <w:rsid w:val="00D654EC"/>
    <w:rsid w:val="00D65524"/>
    <w:rsid w:val="00D65864"/>
    <w:rsid w:val="00D65B99"/>
    <w:rsid w:val="00D65C1D"/>
    <w:rsid w:val="00D65E10"/>
    <w:rsid w:val="00D666B1"/>
    <w:rsid w:val="00D66E75"/>
    <w:rsid w:val="00D66FEF"/>
    <w:rsid w:val="00D679E0"/>
    <w:rsid w:val="00D70007"/>
    <w:rsid w:val="00D7081E"/>
    <w:rsid w:val="00D70B39"/>
    <w:rsid w:val="00D7115C"/>
    <w:rsid w:val="00D71175"/>
    <w:rsid w:val="00D713B6"/>
    <w:rsid w:val="00D7153C"/>
    <w:rsid w:val="00D72775"/>
    <w:rsid w:val="00D72DDA"/>
    <w:rsid w:val="00D72E2B"/>
    <w:rsid w:val="00D731E8"/>
    <w:rsid w:val="00D73214"/>
    <w:rsid w:val="00D73BC8"/>
    <w:rsid w:val="00D73DEB"/>
    <w:rsid w:val="00D75364"/>
    <w:rsid w:val="00D75892"/>
    <w:rsid w:val="00D75F5A"/>
    <w:rsid w:val="00D7640A"/>
    <w:rsid w:val="00D76B64"/>
    <w:rsid w:val="00D76E0A"/>
    <w:rsid w:val="00D77422"/>
    <w:rsid w:val="00D7749B"/>
    <w:rsid w:val="00D77D2D"/>
    <w:rsid w:val="00D80B47"/>
    <w:rsid w:val="00D80DF5"/>
    <w:rsid w:val="00D8112B"/>
    <w:rsid w:val="00D81C0C"/>
    <w:rsid w:val="00D81D10"/>
    <w:rsid w:val="00D82353"/>
    <w:rsid w:val="00D83A3E"/>
    <w:rsid w:val="00D83B6A"/>
    <w:rsid w:val="00D83E4E"/>
    <w:rsid w:val="00D8558F"/>
    <w:rsid w:val="00D859C9"/>
    <w:rsid w:val="00D86110"/>
    <w:rsid w:val="00D8616E"/>
    <w:rsid w:val="00D87C61"/>
    <w:rsid w:val="00D87D20"/>
    <w:rsid w:val="00D90828"/>
    <w:rsid w:val="00D92185"/>
    <w:rsid w:val="00D921E7"/>
    <w:rsid w:val="00D92E54"/>
    <w:rsid w:val="00D92ED0"/>
    <w:rsid w:val="00D92FF5"/>
    <w:rsid w:val="00D933ED"/>
    <w:rsid w:val="00D93416"/>
    <w:rsid w:val="00D93BB1"/>
    <w:rsid w:val="00D94A41"/>
    <w:rsid w:val="00D950BD"/>
    <w:rsid w:val="00D95134"/>
    <w:rsid w:val="00D959AE"/>
    <w:rsid w:val="00D9613E"/>
    <w:rsid w:val="00D9631E"/>
    <w:rsid w:val="00D96850"/>
    <w:rsid w:val="00D96C10"/>
    <w:rsid w:val="00DA06F0"/>
    <w:rsid w:val="00DA1697"/>
    <w:rsid w:val="00DA16D6"/>
    <w:rsid w:val="00DA1B16"/>
    <w:rsid w:val="00DA23F8"/>
    <w:rsid w:val="00DA33F2"/>
    <w:rsid w:val="00DA4882"/>
    <w:rsid w:val="00DA4B17"/>
    <w:rsid w:val="00DA4F33"/>
    <w:rsid w:val="00DA4F39"/>
    <w:rsid w:val="00DA5208"/>
    <w:rsid w:val="00DA5593"/>
    <w:rsid w:val="00DA62EC"/>
    <w:rsid w:val="00DA66C6"/>
    <w:rsid w:val="00DA682F"/>
    <w:rsid w:val="00DA710D"/>
    <w:rsid w:val="00DA799B"/>
    <w:rsid w:val="00DB00F6"/>
    <w:rsid w:val="00DB05B0"/>
    <w:rsid w:val="00DB0D4C"/>
    <w:rsid w:val="00DB1079"/>
    <w:rsid w:val="00DB12F8"/>
    <w:rsid w:val="00DB2269"/>
    <w:rsid w:val="00DB27EB"/>
    <w:rsid w:val="00DB2E73"/>
    <w:rsid w:val="00DB4192"/>
    <w:rsid w:val="00DB45BD"/>
    <w:rsid w:val="00DB4897"/>
    <w:rsid w:val="00DB4ED1"/>
    <w:rsid w:val="00DB55B8"/>
    <w:rsid w:val="00DB56B1"/>
    <w:rsid w:val="00DB6734"/>
    <w:rsid w:val="00DC1835"/>
    <w:rsid w:val="00DC4B97"/>
    <w:rsid w:val="00DC4F5E"/>
    <w:rsid w:val="00DC4FF4"/>
    <w:rsid w:val="00DC5577"/>
    <w:rsid w:val="00DC57CA"/>
    <w:rsid w:val="00DC5B4C"/>
    <w:rsid w:val="00DC664A"/>
    <w:rsid w:val="00DC7377"/>
    <w:rsid w:val="00DC74A7"/>
    <w:rsid w:val="00DD0DF2"/>
    <w:rsid w:val="00DD0F5D"/>
    <w:rsid w:val="00DD1424"/>
    <w:rsid w:val="00DD185B"/>
    <w:rsid w:val="00DD1906"/>
    <w:rsid w:val="00DD281E"/>
    <w:rsid w:val="00DD29E7"/>
    <w:rsid w:val="00DD30B0"/>
    <w:rsid w:val="00DD3647"/>
    <w:rsid w:val="00DD4651"/>
    <w:rsid w:val="00DD52E4"/>
    <w:rsid w:val="00DD672B"/>
    <w:rsid w:val="00DD6AF5"/>
    <w:rsid w:val="00DD6D3F"/>
    <w:rsid w:val="00DD6E4D"/>
    <w:rsid w:val="00DD6F81"/>
    <w:rsid w:val="00DE0B47"/>
    <w:rsid w:val="00DE15A4"/>
    <w:rsid w:val="00DE1C98"/>
    <w:rsid w:val="00DE1FC0"/>
    <w:rsid w:val="00DE2A24"/>
    <w:rsid w:val="00DE2AFC"/>
    <w:rsid w:val="00DE2D00"/>
    <w:rsid w:val="00DE44E3"/>
    <w:rsid w:val="00DE55D9"/>
    <w:rsid w:val="00DE5D66"/>
    <w:rsid w:val="00DE632E"/>
    <w:rsid w:val="00DE6FED"/>
    <w:rsid w:val="00DE7065"/>
    <w:rsid w:val="00DE71EC"/>
    <w:rsid w:val="00DE79B7"/>
    <w:rsid w:val="00DF02EF"/>
    <w:rsid w:val="00DF0CCD"/>
    <w:rsid w:val="00DF114E"/>
    <w:rsid w:val="00DF198C"/>
    <w:rsid w:val="00DF2838"/>
    <w:rsid w:val="00DF2F34"/>
    <w:rsid w:val="00DF3154"/>
    <w:rsid w:val="00DF34AF"/>
    <w:rsid w:val="00DF3775"/>
    <w:rsid w:val="00DF3A3E"/>
    <w:rsid w:val="00DF416F"/>
    <w:rsid w:val="00DF4225"/>
    <w:rsid w:val="00DF4AC2"/>
    <w:rsid w:val="00DF584E"/>
    <w:rsid w:val="00DF5AC2"/>
    <w:rsid w:val="00DF60DE"/>
    <w:rsid w:val="00DF6505"/>
    <w:rsid w:val="00DF67C2"/>
    <w:rsid w:val="00DF6A37"/>
    <w:rsid w:val="00DF6FE7"/>
    <w:rsid w:val="00DF7145"/>
    <w:rsid w:val="00DF7691"/>
    <w:rsid w:val="00DF7F39"/>
    <w:rsid w:val="00E00966"/>
    <w:rsid w:val="00E00AEB"/>
    <w:rsid w:val="00E00E41"/>
    <w:rsid w:val="00E0152F"/>
    <w:rsid w:val="00E01882"/>
    <w:rsid w:val="00E04254"/>
    <w:rsid w:val="00E043D8"/>
    <w:rsid w:val="00E04411"/>
    <w:rsid w:val="00E06230"/>
    <w:rsid w:val="00E10848"/>
    <w:rsid w:val="00E10C06"/>
    <w:rsid w:val="00E11414"/>
    <w:rsid w:val="00E11D9E"/>
    <w:rsid w:val="00E12230"/>
    <w:rsid w:val="00E131D2"/>
    <w:rsid w:val="00E13289"/>
    <w:rsid w:val="00E1328A"/>
    <w:rsid w:val="00E132D6"/>
    <w:rsid w:val="00E1416E"/>
    <w:rsid w:val="00E1461A"/>
    <w:rsid w:val="00E149CC"/>
    <w:rsid w:val="00E14B67"/>
    <w:rsid w:val="00E16DE9"/>
    <w:rsid w:val="00E170F6"/>
    <w:rsid w:val="00E17539"/>
    <w:rsid w:val="00E17DB8"/>
    <w:rsid w:val="00E17EF9"/>
    <w:rsid w:val="00E23B27"/>
    <w:rsid w:val="00E2526B"/>
    <w:rsid w:val="00E25BD2"/>
    <w:rsid w:val="00E25C81"/>
    <w:rsid w:val="00E2604A"/>
    <w:rsid w:val="00E260AE"/>
    <w:rsid w:val="00E261DF"/>
    <w:rsid w:val="00E277EE"/>
    <w:rsid w:val="00E30275"/>
    <w:rsid w:val="00E304D4"/>
    <w:rsid w:val="00E31C70"/>
    <w:rsid w:val="00E31E8A"/>
    <w:rsid w:val="00E32294"/>
    <w:rsid w:val="00E32426"/>
    <w:rsid w:val="00E32499"/>
    <w:rsid w:val="00E33A57"/>
    <w:rsid w:val="00E34126"/>
    <w:rsid w:val="00E34681"/>
    <w:rsid w:val="00E34B32"/>
    <w:rsid w:val="00E36993"/>
    <w:rsid w:val="00E37156"/>
    <w:rsid w:val="00E37A79"/>
    <w:rsid w:val="00E4005F"/>
    <w:rsid w:val="00E409BE"/>
    <w:rsid w:val="00E40BBB"/>
    <w:rsid w:val="00E426CB"/>
    <w:rsid w:val="00E4304A"/>
    <w:rsid w:val="00E43764"/>
    <w:rsid w:val="00E43CCE"/>
    <w:rsid w:val="00E44548"/>
    <w:rsid w:val="00E44C0D"/>
    <w:rsid w:val="00E44F4C"/>
    <w:rsid w:val="00E45987"/>
    <w:rsid w:val="00E45C4E"/>
    <w:rsid w:val="00E4653D"/>
    <w:rsid w:val="00E46DBD"/>
    <w:rsid w:val="00E47444"/>
    <w:rsid w:val="00E4771E"/>
    <w:rsid w:val="00E50397"/>
    <w:rsid w:val="00E505F6"/>
    <w:rsid w:val="00E506FE"/>
    <w:rsid w:val="00E51437"/>
    <w:rsid w:val="00E5212F"/>
    <w:rsid w:val="00E52548"/>
    <w:rsid w:val="00E543EA"/>
    <w:rsid w:val="00E54A3F"/>
    <w:rsid w:val="00E54B57"/>
    <w:rsid w:val="00E54CA7"/>
    <w:rsid w:val="00E55560"/>
    <w:rsid w:val="00E563CA"/>
    <w:rsid w:val="00E56755"/>
    <w:rsid w:val="00E570AF"/>
    <w:rsid w:val="00E57171"/>
    <w:rsid w:val="00E57307"/>
    <w:rsid w:val="00E607B3"/>
    <w:rsid w:val="00E60D81"/>
    <w:rsid w:val="00E61272"/>
    <w:rsid w:val="00E61656"/>
    <w:rsid w:val="00E62021"/>
    <w:rsid w:val="00E624FC"/>
    <w:rsid w:val="00E634C1"/>
    <w:rsid w:val="00E63E06"/>
    <w:rsid w:val="00E64CC1"/>
    <w:rsid w:val="00E65825"/>
    <w:rsid w:val="00E665EC"/>
    <w:rsid w:val="00E676A4"/>
    <w:rsid w:val="00E676E4"/>
    <w:rsid w:val="00E67E69"/>
    <w:rsid w:val="00E67E7D"/>
    <w:rsid w:val="00E70351"/>
    <w:rsid w:val="00E703BA"/>
    <w:rsid w:val="00E71C42"/>
    <w:rsid w:val="00E725E6"/>
    <w:rsid w:val="00E7319B"/>
    <w:rsid w:val="00E73470"/>
    <w:rsid w:val="00E73ABA"/>
    <w:rsid w:val="00E740C8"/>
    <w:rsid w:val="00E743D7"/>
    <w:rsid w:val="00E74EAD"/>
    <w:rsid w:val="00E75415"/>
    <w:rsid w:val="00E76A7D"/>
    <w:rsid w:val="00E80002"/>
    <w:rsid w:val="00E80941"/>
    <w:rsid w:val="00E80A8B"/>
    <w:rsid w:val="00E80ED6"/>
    <w:rsid w:val="00E8160B"/>
    <w:rsid w:val="00E81881"/>
    <w:rsid w:val="00E81F5D"/>
    <w:rsid w:val="00E82097"/>
    <w:rsid w:val="00E82EB1"/>
    <w:rsid w:val="00E83FF2"/>
    <w:rsid w:val="00E8558D"/>
    <w:rsid w:val="00E858AD"/>
    <w:rsid w:val="00E86612"/>
    <w:rsid w:val="00E87C93"/>
    <w:rsid w:val="00E90AE1"/>
    <w:rsid w:val="00E91244"/>
    <w:rsid w:val="00E91708"/>
    <w:rsid w:val="00E9195A"/>
    <w:rsid w:val="00E9299A"/>
    <w:rsid w:val="00E92A17"/>
    <w:rsid w:val="00E92A9C"/>
    <w:rsid w:val="00E937D4"/>
    <w:rsid w:val="00E9480E"/>
    <w:rsid w:val="00E94921"/>
    <w:rsid w:val="00E94F96"/>
    <w:rsid w:val="00E95DE7"/>
    <w:rsid w:val="00E95EDD"/>
    <w:rsid w:val="00E969F1"/>
    <w:rsid w:val="00E97244"/>
    <w:rsid w:val="00E97E1B"/>
    <w:rsid w:val="00EA04E3"/>
    <w:rsid w:val="00EA1196"/>
    <w:rsid w:val="00EA1ABD"/>
    <w:rsid w:val="00EA2593"/>
    <w:rsid w:val="00EA25DE"/>
    <w:rsid w:val="00EA26A3"/>
    <w:rsid w:val="00EA35E3"/>
    <w:rsid w:val="00EA3FC3"/>
    <w:rsid w:val="00EA4A7A"/>
    <w:rsid w:val="00EA5578"/>
    <w:rsid w:val="00EA604B"/>
    <w:rsid w:val="00EA6215"/>
    <w:rsid w:val="00EA63BE"/>
    <w:rsid w:val="00EA6683"/>
    <w:rsid w:val="00EA66F6"/>
    <w:rsid w:val="00EA7103"/>
    <w:rsid w:val="00EA7218"/>
    <w:rsid w:val="00EA7656"/>
    <w:rsid w:val="00EB00D3"/>
    <w:rsid w:val="00EB058E"/>
    <w:rsid w:val="00EB09DC"/>
    <w:rsid w:val="00EB126C"/>
    <w:rsid w:val="00EB192D"/>
    <w:rsid w:val="00EB2B4E"/>
    <w:rsid w:val="00EB2DC7"/>
    <w:rsid w:val="00EB3183"/>
    <w:rsid w:val="00EB4972"/>
    <w:rsid w:val="00EB4EA8"/>
    <w:rsid w:val="00EB55F9"/>
    <w:rsid w:val="00EB5DCA"/>
    <w:rsid w:val="00EB5FBA"/>
    <w:rsid w:val="00EB6030"/>
    <w:rsid w:val="00EB6A60"/>
    <w:rsid w:val="00EB7590"/>
    <w:rsid w:val="00EB7646"/>
    <w:rsid w:val="00EB7E58"/>
    <w:rsid w:val="00EC0012"/>
    <w:rsid w:val="00EC0421"/>
    <w:rsid w:val="00EC158C"/>
    <w:rsid w:val="00EC17DC"/>
    <w:rsid w:val="00EC1816"/>
    <w:rsid w:val="00EC1E67"/>
    <w:rsid w:val="00EC3D86"/>
    <w:rsid w:val="00EC4394"/>
    <w:rsid w:val="00EC44FA"/>
    <w:rsid w:val="00EC4B4F"/>
    <w:rsid w:val="00EC503D"/>
    <w:rsid w:val="00EC5E72"/>
    <w:rsid w:val="00EC63DF"/>
    <w:rsid w:val="00EC7FE7"/>
    <w:rsid w:val="00ED0C0F"/>
    <w:rsid w:val="00ED0E19"/>
    <w:rsid w:val="00ED0ED1"/>
    <w:rsid w:val="00ED29A3"/>
    <w:rsid w:val="00ED3512"/>
    <w:rsid w:val="00ED3693"/>
    <w:rsid w:val="00ED4C50"/>
    <w:rsid w:val="00ED4E60"/>
    <w:rsid w:val="00ED56B0"/>
    <w:rsid w:val="00ED5A5C"/>
    <w:rsid w:val="00ED6A6D"/>
    <w:rsid w:val="00ED74E1"/>
    <w:rsid w:val="00ED7FF5"/>
    <w:rsid w:val="00EE0890"/>
    <w:rsid w:val="00EE08E6"/>
    <w:rsid w:val="00EE0A20"/>
    <w:rsid w:val="00EE0DFD"/>
    <w:rsid w:val="00EE0E3A"/>
    <w:rsid w:val="00EE0F2F"/>
    <w:rsid w:val="00EE1006"/>
    <w:rsid w:val="00EE170E"/>
    <w:rsid w:val="00EE1ABB"/>
    <w:rsid w:val="00EE2854"/>
    <w:rsid w:val="00EE2874"/>
    <w:rsid w:val="00EE2E58"/>
    <w:rsid w:val="00EE5022"/>
    <w:rsid w:val="00EE5CDC"/>
    <w:rsid w:val="00EE61DD"/>
    <w:rsid w:val="00EE634B"/>
    <w:rsid w:val="00EE7A65"/>
    <w:rsid w:val="00EF08EA"/>
    <w:rsid w:val="00EF2A84"/>
    <w:rsid w:val="00EF2D54"/>
    <w:rsid w:val="00EF337B"/>
    <w:rsid w:val="00EF42F3"/>
    <w:rsid w:val="00EF4478"/>
    <w:rsid w:val="00EF48F0"/>
    <w:rsid w:val="00EF5088"/>
    <w:rsid w:val="00EF570D"/>
    <w:rsid w:val="00EF5F59"/>
    <w:rsid w:val="00EF6716"/>
    <w:rsid w:val="00EF7494"/>
    <w:rsid w:val="00EF7598"/>
    <w:rsid w:val="00EF7882"/>
    <w:rsid w:val="00F006D0"/>
    <w:rsid w:val="00F00DDD"/>
    <w:rsid w:val="00F018F5"/>
    <w:rsid w:val="00F023DC"/>
    <w:rsid w:val="00F0378C"/>
    <w:rsid w:val="00F03F87"/>
    <w:rsid w:val="00F046C6"/>
    <w:rsid w:val="00F04DB6"/>
    <w:rsid w:val="00F057EC"/>
    <w:rsid w:val="00F069F8"/>
    <w:rsid w:val="00F06EFB"/>
    <w:rsid w:val="00F07196"/>
    <w:rsid w:val="00F07375"/>
    <w:rsid w:val="00F07913"/>
    <w:rsid w:val="00F07967"/>
    <w:rsid w:val="00F07D24"/>
    <w:rsid w:val="00F1098D"/>
    <w:rsid w:val="00F11934"/>
    <w:rsid w:val="00F12CCE"/>
    <w:rsid w:val="00F1467A"/>
    <w:rsid w:val="00F1511B"/>
    <w:rsid w:val="00F1598A"/>
    <w:rsid w:val="00F16C93"/>
    <w:rsid w:val="00F20864"/>
    <w:rsid w:val="00F20933"/>
    <w:rsid w:val="00F20A2F"/>
    <w:rsid w:val="00F20CAF"/>
    <w:rsid w:val="00F23308"/>
    <w:rsid w:val="00F23511"/>
    <w:rsid w:val="00F23D7E"/>
    <w:rsid w:val="00F25165"/>
    <w:rsid w:val="00F25FE0"/>
    <w:rsid w:val="00F26067"/>
    <w:rsid w:val="00F2650E"/>
    <w:rsid w:val="00F26DF9"/>
    <w:rsid w:val="00F27008"/>
    <w:rsid w:val="00F279EA"/>
    <w:rsid w:val="00F301EB"/>
    <w:rsid w:val="00F30680"/>
    <w:rsid w:val="00F306C4"/>
    <w:rsid w:val="00F31E24"/>
    <w:rsid w:val="00F327C1"/>
    <w:rsid w:val="00F33891"/>
    <w:rsid w:val="00F34099"/>
    <w:rsid w:val="00F340D0"/>
    <w:rsid w:val="00F341B1"/>
    <w:rsid w:val="00F34D81"/>
    <w:rsid w:val="00F35263"/>
    <w:rsid w:val="00F352C1"/>
    <w:rsid w:val="00F35949"/>
    <w:rsid w:val="00F36354"/>
    <w:rsid w:val="00F36499"/>
    <w:rsid w:val="00F36D76"/>
    <w:rsid w:val="00F36DC2"/>
    <w:rsid w:val="00F37BEE"/>
    <w:rsid w:val="00F37CB1"/>
    <w:rsid w:val="00F400AC"/>
    <w:rsid w:val="00F41EFD"/>
    <w:rsid w:val="00F42B4D"/>
    <w:rsid w:val="00F42E34"/>
    <w:rsid w:val="00F4327E"/>
    <w:rsid w:val="00F433D9"/>
    <w:rsid w:val="00F44B93"/>
    <w:rsid w:val="00F44D6C"/>
    <w:rsid w:val="00F45EE2"/>
    <w:rsid w:val="00F469F8"/>
    <w:rsid w:val="00F4707E"/>
    <w:rsid w:val="00F47419"/>
    <w:rsid w:val="00F4788D"/>
    <w:rsid w:val="00F5086D"/>
    <w:rsid w:val="00F50E06"/>
    <w:rsid w:val="00F51B85"/>
    <w:rsid w:val="00F51E2E"/>
    <w:rsid w:val="00F52058"/>
    <w:rsid w:val="00F52488"/>
    <w:rsid w:val="00F529E4"/>
    <w:rsid w:val="00F542F3"/>
    <w:rsid w:val="00F54938"/>
    <w:rsid w:val="00F54E89"/>
    <w:rsid w:val="00F55B06"/>
    <w:rsid w:val="00F5760A"/>
    <w:rsid w:val="00F577F4"/>
    <w:rsid w:val="00F57B3B"/>
    <w:rsid w:val="00F60709"/>
    <w:rsid w:val="00F61C3E"/>
    <w:rsid w:val="00F639DA"/>
    <w:rsid w:val="00F63DE6"/>
    <w:rsid w:val="00F64E03"/>
    <w:rsid w:val="00F658B7"/>
    <w:rsid w:val="00F65E32"/>
    <w:rsid w:val="00F668DF"/>
    <w:rsid w:val="00F66F83"/>
    <w:rsid w:val="00F6772E"/>
    <w:rsid w:val="00F702DF"/>
    <w:rsid w:val="00F70703"/>
    <w:rsid w:val="00F7080E"/>
    <w:rsid w:val="00F709A4"/>
    <w:rsid w:val="00F709D2"/>
    <w:rsid w:val="00F71144"/>
    <w:rsid w:val="00F72B54"/>
    <w:rsid w:val="00F73131"/>
    <w:rsid w:val="00F73BEF"/>
    <w:rsid w:val="00F73D1E"/>
    <w:rsid w:val="00F745F3"/>
    <w:rsid w:val="00F748A2"/>
    <w:rsid w:val="00F75A43"/>
    <w:rsid w:val="00F76B9E"/>
    <w:rsid w:val="00F771F5"/>
    <w:rsid w:val="00F779FA"/>
    <w:rsid w:val="00F77BE0"/>
    <w:rsid w:val="00F77E4F"/>
    <w:rsid w:val="00F77FD3"/>
    <w:rsid w:val="00F807D6"/>
    <w:rsid w:val="00F810CE"/>
    <w:rsid w:val="00F81431"/>
    <w:rsid w:val="00F81A1D"/>
    <w:rsid w:val="00F82BB3"/>
    <w:rsid w:val="00F832B8"/>
    <w:rsid w:val="00F8503E"/>
    <w:rsid w:val="00F851EA"/>
    <w:rsid w:val="00F86718"/>
    <w:rsid w:val="00F878DF"/>
    <w:rsid w:val="00F9008C"/>
    <w:rsid w:val="00F91529"/>
    <w:rsid w:val="00F917E7"/>
    <w:rsid w:val="00F9198A"/>
    <w:rsid w:val="00F9233E"/>
    <w:rsid w:val="00F9280D"/>
    <w:rsid w:val="00F93708"/>
    <w:rsid w:val="00F93B16"/>
    <w:rsid w:val="00F940FF"/>
    <w:rsid w:val="00F94481"/>
    <w:rsid w:val="00F94BED"/>
    <w:rsid w:val="00F95329"/>
    <w:rsid w:val="00F962F4"/>
    <w:rsid w:val="00F964FF"/>
    <w:rsid w:val="00F96512"/>
    <w:rsid w:val="00FA0105"/>
    <w:rsid w:val="00FA120C"/>
    <w:rsid w:val="00FA12B3"/>
    <w:rsid w:val="00FA15CB"/>
    <w:rsid w:val="00FA1B23"/>
    <w:rsid w:val="00FA1B94"/>
    <w:rsid w:val="00FA2933"/>
    <w:rsid w:val="00FA2BE4"/>
    <w:rsid w:val="00FA2F3F"/>
    <w:rsid w:val="00FA322B"/>
    <w:rsid w:val="00FA3417"/>
    <w:rsid w:val="00FA39FF"/>
    <w:rsid w:val="00FA3D09"/>
    <w:rsid w:val="00FA404C"/>
    <w:rsid w:val="00FA433F"/>
    <w:rsid w:val="00FA4CCB"/>
    <w:rsid w:val="00FA5F29"/>
    <w:rsid w:val="00FA6063"/>
    <w:rsid w:val="00FA60CB"/>
    <w:rsid w:val="00FA6808"/>
    <w:rsid w:val="00FA7366"/>
    <w:rsid w:val="00FA742D"/>
    <w:rsid w:val="00FB0C23"/>
    <w:rsid w:val="00FB1CAB"/>
    <w:rsid w:val="00FB2469"/>
    <w:rsid w:val="00FB24F2"/>
    <w:rsid w:val="00FB29E6"/>
    <w:rsid w:val="00FB315F"/>
    <w:rsid w:val="00FB4144"/>
    <w:rsid w:val="00FB4258"/>
    <w:rsid w:val="00FB4F87"/>
    <w:rsid w:val="00FB763D"/>
    <w:rsid w:val="00FB766B"/>
    <w:rsid w:val="00FC00FE"/>
    <w:rsid w:val="00FC0760"/>
    <w:rsid w:val="00FC3008"/>
    <w:rsid w:val="00FC434B"/>
    <w:rsid w:val="00FC484B"/>
    <w:rsid w:val="00FC543C"/>
    <w:rsid w:val="00FC7EF2"/>
    <w:rsid w:val="00FD06CA"/>
    <w:rsid w:val="00FD1177"/>
    <w:rsid w:val="00FD2464"/>
    <w:rsid w:val="00FD2A68"/>
    <w:rsid w:val="00FD2DD0"/>
    <w:rsid w:val="00FD3253"/>
    <w:rsid w:val="00FD391A"/>
    <w:rsid w:val="00FD3CF1"/>
    <w:rsid w:val="00FD46C1"/>
    <w:rsid w:val="00FD4959"/>
    <w:rsid w:val="00FD5E42"/>
    <w:rsid w:val="00FD5F32"/>
    <w:rsid w:val="00FD5FB3"/>
    <w:rsid w:val="00FD6FBE"/>
    <w:rsid w:val="00FE0147"/>
    <w:rsid w:val="00FE058D"/>
    <w:rsid w:val="00FE05C2"/>
    <w:rsid w:val="00FE0664"/>
    <w:rsid w:val="00FE0C93"/>
    <w:rsid w:val="00FE1194"/>
    <w:rsid w:val="00FE1755"/>
    <w:rsid w:val="00FE39FF"/>
    <w:rsid w:val="00FE5761"/>
    <w:rsid w:val="00FE581E"/>
    <w:rsid w:val="00FE6DF4"/>
    <w:rsid w:val="00FE6ED9"/>
    <w:rsid w:val="00FF04FB"/>
    <w:rsid w:val="00FF0524"/>
    <w:rsid w:val="00FF3708"/>
    <w:rsid w:val="00FF4082"/>
    <w:rsid w:val="00FF4301"/>
    <w:rsid w:val="00FF4EB9"/>
    <w:rsid w:val="00FF51F1"/>
    <w:rsid w:val="00FF5E35"/>
    <w:rsid w:val="00FF6EEA"/>
    <w:rsid w:val="00FF7508"/>
    <w:rsid w:val="00FF799E"/>
    <w:rsid w:val="00FF7D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56EFE"/>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DB4897"/>
    <w:rPr>
      <w:rFonts w:cs="Tahoma" w:hAnsi="Tahoma" w:ascii="Tahoma"/>
      <w:sz w:val="16"/>
      <w:szCs w:val="16"/>
    </w:rPr>
  </w:style>
  <w:style w:customStyle="true" w:styleId="TekstbaloniaChar" w:type="character">
    <w:name w:val="Tekst balončića Char"/>
    <w:basedOn w:val="Zadanifontodlomka"/>
    <w:link w:val="Tekstbalonia"/>
    <w:rsid w:val="00DB4897"/>
    <w:rPr>
      <w:rFonts w:cs="Tahoma" w:hAnsi="Tahoma" w:ascii="Tahoma"/>
      <w:color w:val="0000FF"/>
      <w:sz w:val="16"/>
      <w:szCs w:val="16"/>
      <w:lang w:val="en-AU"/>
    </w:rPr>
  </w:style>
  <w:style w:styleId="Tekstrezerviranogmjesta" w:type="character">
    <w:name w:val="Placeholder Text"/>
    <w:basedOn w:val="Zadanifontodlomka"/>
    <w:uiPriority w:val="99"/>
    <w:semiHidden/>
    <w:rsid w:val="003E3F89"/>
    <w:rPr>
      <w:color w:val="808080"/>
      <w:bdr w:space="0" w:sz="0" w:color="auto" w:val="none"/>
      <w:shd w:fill="auto" w:color="auto" w:val="clear"/>
    </w:rPr>
  </w:style>
  <w:style w:customStyle="true" w:styleId="eSPISCCParagraphDefaultFont" w:type="character">
    <w:name w:val="eSPIS_CC_Paragraph Default Font"/>
    <w:basedOn w:val="Zadanifontodlomka"/>
    <w:rsid w:val="003E3F89"/>
    <w:rPr>
      <w:rFonts w:cs="Times New Roman" w:hAnsi="Times New Roman" w:ascii="Times New Roman"/>
      <w:noProof/>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3E3F89"/>
    <w:rPr>
      <w:rFonts w:hAnsi="Times New Roman" w:ascii="Times New Roman"/>
      <w:noProof/>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E3F89"/>
    <w:rPr>
      <w:rFonts w:cs="Times New Roman" w:hAnsi="Times New Roman" w:ascii="Times New Roman"/>
      <w:noProof/>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E3F89"/>
    <w:rPr>
      <w:rFonts w:cs="Times New Roman" w:hAnsi="Times New Roman" w:ascii="Times New Roman"/>
      <w:noProof/>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56EFE"/>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DB4897"/>
    <w:rPr>
      <w:rFonts w:ascii="Tahoma" w:cs="Tahoma" w:hAnsi="Tahoma"/>
      <w:sz w:val="16"/>
      <w:szCs w:val="16"/>
    </w:rPr>
  </w:style>
  <w:style w:customStyle="1" w:styleId="TekstbaloniaChar" w:type="character">
    <w:name w:val="Tekst balončića Char"/>
    <w:basedOn w:val="Zadanifontodlomka"/>
    <w:link w:val="Tekstbalonia"/>
    <w:rsid w:val="00DB4897"/>
    <w:rPr>
      <w:rFonts w:ascii="Tahoma" w:cs="Tahoma" w:hAnsi="Tahoma"/>
      <w:color w:val="0000FF"/>
      <w:sz w:val="16"/>
      <w:szCs w:val="16"/>
      <w:lang w:val="en-AU"/>
    </w:rPr>
  </w:style>
  <w:style w:styleId="Tekstrezerviranogmjesta" w:type="character">
    <w:name w:val="Placeholder Text"/>
    <w:basedOn w:val="Zadanifontodlomka"/>
    <w:uiPriority w:val="99"/>
    <w:semiHidden/>
    <w:rsid w:val="003E3F89"/>
    <w:rPr>
      <w:color w:val="808080"/>
      <w:bdr w:color="auto" w:space="0" w:sz="0" w:val="none"/>
      <w:shd w:color="auto" w:fill="auto" w:val="clear"/>
    </w:rPr>
  </w:style>
  <w:style w:customStyle="1" w:styleId="eSPISCCParagraphDefaultFont" w:type="character">
    <w:name w:val="eSPIS_CC_Paragraph Default Font"/>
    <w:basedOn w:val="Zadanifontodlomka"/>
    <w:rsid w:val="003E3F89"/>
    <w:rPr>
      <w:rFonts w:ascii="Times New Roman" w:cs="Times New Roman" w:hAnsi="Times New Roman"/>
      <w:noProof/>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3E3F89"/>
    <w:rPr>
      <w:rFonts w:ascii="Times New Roman" w:hAnsi="Times New Roman"/>
      <w:noProof/>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E3F89"/>
    <w:rPr>
      <w:rFonts w:ascii="Times New Roman" w:cs="Times New Roman" w:hAnsi="Times New Roman"/>
      <w:noProof/>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E3F89"/>
    <w:rPr>
      <w:rFonts w:ascii="Times New Roman" w:cs="Times New Roman" w:hAnsi="Times New Roman"/>
      <w:noProof/>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2015.</izvorni_sadrzaj>
    <derivirana_varijabla naziv="DomainObject.DatumDonosenjaOdluke_1">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Nastalo zbog anonimizacija odluke/dopisa "St-575/2012-179".</izvorni_sadrzaj>
    <derivirana_varijabla naziv="DomainObject.Primjedba_1">Nastalo zbog anonimizacija odluke/dopisa "St-575/2012-179".</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575</izvorni_sadrzaj>
    <derivirana_varijabla naziv="DomainObject.Predmet.Broj_1">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svibnja 2012.</izvorni_sadrzaj>
    <derivirana_varijabla naziv="DomainObject.Predmet.DatumOsnivanja_1">22. svibnja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St-575/2012</izvorni_sadrzaj>
    <derivirana_varijabla naziv="DomainObject.Predmet.OznakaBroj_1">St-575/2012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GRAFOCOLOR d.o.o.</izvorni_sadrzaj>
    <derivirana_varijabla naziv="DomainObject.Predmet.ProtustrankaFormated_1">  GRAFOCOLOR d.o.o.</derivirana_varijabla>
  </DomainObject.Predmet.ProtustrankaFormated>
  <DomainObject.Predmet.ProtustrankaFormatedOIB>
    <izvorni_sadrzaj>  GRAFOCOLOR d.o.o., OIB 01004310833</izvorni_sadrzaj>
    <derivirana_varijabla naziv="DomainObject.Predmet.ProtustrankaFormatedOIB_1">  GRAFOCOLOR d.o.o., OIB 01004310833</derivirana_varijabla>
  </DomainObject.Predmet.ProtustrankaFormatedOIB>
  <DomainObject.Predmet.ProtustrankaFormatedWithAdress>
    <izvorni_sadrzaj> GRAFOCOLOR d.o.o., IVANIĆGRADSKA 22, 10000 Zagreb</izvorni_sadrzaj>
    <derivirana_varijabla naziv="DomainObject.Predmet.ProtustrankaFormatedWithAdress_1"> GRAFOCOLOR d.o.o., IVANIĆGRADSKA 22, 10000 Zagreb</derivirana_varijabla>
  </DomainObject.Predmet.ProtustrankaFormatedWithAdress>
  <DomainObject.Predmet.ProtustrankaFormatedWithAdressOIB>
    <izvorni_sadrzaj> GRAFOCOLOR d.o.o., OIB 01004310833, IVANIĆGRADSKA 22, 10000 Zagreb</izvorni_sadrzaj>
    <derivirana_varijabla naziv="DomainObject.Predmet.ProtustrankaFormatedWithAdressOIB_1"> GRAFOCOLOR d.o.o., OIB 01004310833, IVANIĆGRADSKA 22, 10000 Zagreb</derivirana_varijabla>
  </DomainObject.Predmet.ProtustrankaFormatedWithAdressOIB>
  <DomainObject.Predmet.ProtustrankaWithAdress>
    <izvorni_sadrzaj>GRAFOCOLOR d.o.o. IVANIĆGRADSKA 22, 10000 Zagreb</izvorni_sadrzaj>
    <derivirana_varijabla naziv="DomainObject.Predmet.ProtustrankaWithAdress_1">GRAFOCOLOR d.o.o. IVANIĆGRADSKA 22, 10000 Zagreb</derivirana_varijabla>
  </DomainObject.Predmet.ProtustrankaWithAdress>
  <DomainObject.Predmet.ProtustrankaWithAdressOIB>
    <izvorni_sadrzaj>GRAFOCOLOR d.o.o., OIB 01004310833, IVANIĆGRADSKA 22, 10000 Zagreb</izvorni_sadrzaj>
    <derivirana_varijabla naziv="DomainObject.Predmet.ProtustrankaWithAdressOIB_1">GRAFOCOLOR d.o.o., OIB 01004310833, IVANIĆGRADSKA 22, 10000 Zagreb</derivirana_varijabla>
  </DomainObject.Predmet.ProtustrankaWithAdressOIB>
  <DomainObject.Predmet.ProtustrankaNazivFormated>
    <izvorni_sadrzaj>GRAFOCOLOR d.o.o.</izvorni_sadrzaj>
    <derivirana_varijabla naziv="DomainObject.Predmet.ProtustrankaNazivFormated_1">GRAFOCOLOR d.o.o.</derivirana_varijabla>
  </DomainObject.Predmet.ProtustrankaNazivFormated>
  <DomainObject.Predmet.ProtustrankaNazivFormatedOIB>
    <izvorni_sadrzaj>GRAFOCOLOR d.o.o., OIB 01004310833</izvorni_sadrzaj>
    <derivirana_varijabla naziv="DomainObject.Predmet.ProtustrankaNazivFormatedOIB_1">GRAFOCOLOR d.o.o., OIB 01004310833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KRISTIJAN PRELČEC zastupanog po punomoćniku ANA TROŠELJ &amp; SANDRA ZORC; ZVONIMIR VUJASINOVIĆ zastupanog po punomoćniku ANA TROŠELJ &amp; SANDRA ZORC; LIDIJA MATEJČEK GREGURAŠ zastupanog po punomoćniku ANA TROŠELJ &amp; SANDRA ZORC; BRANKICA GULIJA zastupanog po punomoćniku ANA TROŠELJ &amp; SANDRA ZORC; DAMIR NOVAČKO zastupanog po punomoćniku ANA TROŠELJ &amp; SANDRA ZORC; MP-PAPIROGRAF D.O.O.; MOHAMMAD ANWAR; E-MACHINES</izvorni_sadrzaj>
    <derivirana_varijabla naziv="DomainObject.Predmet.StrankaFormated_1">  KRISTIJAN PRELČEC zastupanog po punomoćniku ANA TROŠELJ &amp; SANDRA ZORC; ZVONIMIR VUJASINOVIĆ zastupanog po punomoćniku ANA TROŠELJ &amp; SANDRA ZORC; LIDIJA MATEJČEK GREGURAŠ zastupanog po punomoćniku ANA TROŠELJ &amp; SANDRA ZORC; BRANKICA GULIJA zastupanog po punomoćniku ANA TROŠELJ &amp; SANDRA ZORC; DAMIR NOVAČKO zastupanog po punomoćniku ANA TROŠELJ &amp; SANDRA ZORC; MP-PAPIROGRAF D.O.O.; MOHAMMAD ANWAR; E-MACHINES</derivirana_varijabla>
  </DomainObject.Predmet.StrankaFormated>
  <DomainObject.Predmet.StrankaFormatedOIB>
    <izvorni_sadrzaj>  KRISTIJAN PRELČEC, OIB 43812898050 zastupanog po punomoćniku ANA TROŠELJ &amp; SANDRA ZORC; ZVONIMIR VUJASINOVIĆ, OIB 63791425846 zastupanog po punomoćniku ANA TROŠELJ &amp; SANDRA ZORC; LIDIJA MATEJČEK GREGURAŠ, OIB 88350511173 zastupanog po punomoćniku ANA TROŠELJ &amp; SANDRA ZORC; BRANKICA GULIJA, OIB 47134848457 zastupanog po punomoćniku ANA TROŠELJ &amp; SANDRA ZORC; DAMIR NOVAČKO, OIB 35001241172 zastupanog po punomoćniku ANA TROŠELJ &amp; SANDRA ZORC; MP-PAPIROGRAF D.O.O.; MOHAMMAD ANWAR; E-MACHINES</izvorni_sadrzaj>
    <derivirana_varijabla naziv="DomainObject.Predmet.StrankaFormatedOIB_1">  KRISTIJAN PRELČEC, OIB 43812898050 zastupanog po punomoćniku ANA TROŠELJ &amp; SANDRA ZORC; ZVONIMIR VUJASINOVIĆ, OIB 63791425846 zastupanog po punomoćniku ANA TROŠELJ &amp; SANDRA ZORC; LIDIJA MATEJČEK GREGURAŠ, OIB 88350511173 zastupanog po punomoćniku ANA TROŠELJ &amp; SANDRA ZORC; BRANKICA GULIJA, OIB 47134848457 zastupanog po punomoćniku ANA TROŠELJ &amp; SANDRA ZORC; DAMIR NOVAČKO, OIB 35001241172 zastupanog po punomoćniku ANA TROŠELJ &amp; SANDRA ZORC; MP-PAPIROGRAF D.O.O.; MOHAMMAD ANWAR; E-MACHINES</derivirana_varijabla>
  </DomainObject.Predmet.StrankaFormatedOIB>
  <DomainObject.Predmet.StrankaFormatedWithAdress>
    <izvorni_sadrzaj> KRISTIJAN PRELČEC, GRIŽANSKA 19, 10000 Zagreb zastupanog po punomoćniku ANA TROŠELJ &amp; SANDRA ZORC; ZVONIMIR VUJASINOVIĆ, ULICA GRADA CHICAGA 13, 10000 Zagreb zastupanog po punomoćniku ANA TROŠELJ &amp; SANDRA ZORC; LIDIJA MATEJČEK GREGURAŠ, ANDRAŠEVEČKA 13, 10000 Zagreb zastupanog po punomoćniku ANA TROŠELJ &amp; SANDRA ZORC; BRANKICA GULIJA, KAMENARKA 10, 10010 Zagreb zastupanog po punomoćniku ANA TROŠELJ &amp; SANDRA ZORC; DAMIR NOVAČKO, ANDRIJE ŽAJE 26, 10000 Zagreb zastupanog po punomoćniku ANA TROŠELJ &amp; SANDRA ZORC; MP-PAPIROGRAF D.O.O.; MOHAMMAD ANWAR; E-MACHINES</izvorni_sadrzaj>
    <derivirana_varijabla naziv="DomainObject.Predmet.StrankaFormatedWithAdress_1"> KRISTIJAN PRELČEC, GRIŽANSKA 19, 10000 Zagreb zastupanog po punomoćniku ANA TROŠELJ &amp; SANDRA ZORC; ZVONIMIR VUJASINOVIĆ, ULICA GRADA CHICAGA 13, 10000 Zagreb zastupanog po punomoćniku ANA TROŠELJ &amp; SANDRA ZORC; LIDIJA MATEJČEK GREGURAŠ, ANDRAŠEVEČKA 13, 10000 Zagreb zastupanog po punomoćniku ANA TROŠELJ &amp; SANDRA ZORC; BRANKICA GULIJA, KAMENARKA 10, 10010 Zagreb zastupanog po punomoćniku ANA TROŠELJ &amp; SANDRA ZORC; DAMIR NOVAČKO, ANDRIJE ŽAJE 26, 10000 Zagreb zastupanog po punomoćniku ANA TROŠELJ &amp; SANDRA ZORC; MP-PAPIROGRAF D.O.O.; MOHAMMAD ANWAR; E-MACHINES</derivirana_varijabla>
  </DomainObject.Predmet.StrankaFormatedWithAdress>
  <DomainObject.Predmet.StrankaFormatedWithAdressOIB>
    <izvorni_sadrzaj> KRISTIJAN PRELČEC, OIB 43812898050, GRIŽANSKA 19, 10000 Zagreb zastupanog po punomoćniku ANA TROŠELJ &amp; SANDRA ZORC; ZVONIMIR VUJASINOVIĆ, OIB 63791425846, ULICA GRADA CHICAGA 13, 10000 Zagreb zastupanog po punomoćniku ANA TROŠELJ &amp; SANDRA ZORC; LIDIJA MATEJČEK GREGURAŠ, OIB 88350511173, ANDRAŠEVEČKA 13, 10000 Zagreb zastupanog po punomoćniku ANA TROŠELJ &amp; SANDRA ZORC; BRANKICA GULIJA, OIB 47134848457, KAMENARKA 10, 10010 Zagreb zastupanog po punomoćniku ANA TROŠELJ &amp; SANDRA ZORC; DAMIR NOVAČKO, OIB 35001241172, ANDRIJE ŽAJE 26, 10000 Zagreb zastupanog po punomoćniku ANA TROŠELJ &amp; SANDRA ZORC; MP-PAPIROGRAF D.O.O.; MOHAMMAD ANWAR; E-MACHINES</izvorni_sadrzaj>
    <derivirana_varijabla naziv="DomainObject.Predmet.StrankaFormatedWithAdressOIB_1"> KRISTIJAN PRELČEC, OIB 43812898050, GRIŽANSKA 19, 10000 Zagreb zastupanog po punomoćniku ANA TROŠELJ &amp; SANDRA ZORC; ZVONIMIR VUJASINOVIĆ, OIB 63791425846, ULICA GRADA CHICAGA 13, 10000 Zagreb zastupanog po punomoćniku ANA TROŠELJ &amp; SANDRA ZORC; LIDIJA MATEJČEK GREGURAŠ, OIB 88350511173, ANDRAŠEVEČKA 13, 10000 Zagreb zastupanog po punomoćniku ANA TROŠELJ &amp; SANDRA ZORC; BRANKICA GULIJA, OIB 47134848457, KAMENARKA 10, 10010 Zagreb zastupanog po punomoćniku ANA TROŠELJ &amp; SANDRA ZORC; DAMIR NOVAČKO, OIB 35001241172, ANDRIJE ŽAJE 26, 10000 Zagreb zastupanog po punomoćniku ANA TROŠELJ &amp; SANDRA ZORC; MP-PAPIROGRAF D.O.O.; MOHAMMAD ANWAR; E-MACHINES</derivirana_varijabla>
  </DomainObject.Predmet.StrankaFormatedWithAdressOIB>
  <DomainObject.Predmet.StrankaWithAdress>
    <izvorni_sadrzaj>KRISTIJAN PRELČEC GRIŽANSKA 19,10000 Zagreb,ZVONIMIR VUJASINOVIĆ ULICA GRADA CHICAGA 13,10000 Zagreb,LIDIJA MATEJČEK GREGURAŠ ANDRAŠEVEČKA 13,10000 Zagreb,BRANKICA GULIJA KAMENARKA 10,10010 Zagreb,DAMIR NOVAČKO ANDRIJE ŽAJE 26,10000 Zagreb,MP-PAPIROGRAF D.O.O. ,MOHAMMAD ANWAR ,E-MACHINES </izvorni_sadrzaj>
    <derivirana_varijabla naziv="DomainObject.Predmet.StrankaWithAdress_1">KRISTIJAN PRELČEC GRIŽANSKA 19,10000 Zagreb,ZVONIMIR VUJASINOVIĆ ULICA GRADA CHICAGA 13,10000 Zagreb,LIDIJA MATEJČEK GREGURAŠ ANDRAŠEVEČKA 13,10000 Zagreb,BRANKICA GULIJA KAMENARKA 10,10010 Zagreb,DAMIR NOVAČKO ANDRIJE ŽAJE 26,10000 Zagreb,MP-PAPIROGRAF D.O.O. ,MOHAMMAD ANWAR ,E-MACHINES </derivirana_varijabla>
  </DomainObject.Predmet.StrankaWithAdress>
  <DomainObject.Predmet.StrankaWithAdressOIB>
    <izvorni_sadrzaj>KRISTIJAN PRELČEC, OIB 43812898050, GRIŽANSKA 19,10000 Zagreb,ZVONIMIR VUJASINOVIĆ, OIB 63791425846, ULICA GRADA CHICAGA 13,10000 Zagreb,LIDIJA MATEJČEK GREGURAŠ, OIB 88350511173, ANDRAŠEVEČKA 13,10000 Zagreb,BRANKICA GULIJA, OIB 47134848457, KAMENARKA 10,10010 Zagreb,DAMIR NOVAČKO, OIB 35001241172, ANDRIJE ŽAJE 26,10000 Zagreb,MP-PAPIROGRAF D.O.O.,MOHAMMAD ANWAR,E-MACHINES</izvorni_sadrzaj>
    <derivirana_varijabla naziv="DomainObject.Predmet.StrankaWithAdressOIB_1">KRISTIJAN PRELČEC, OIB 43812898050, GRIŽANSKA 19,10000 Zagreb,ZVONIMIR VUJASINOVIĆ, OIB 63791425846, ULICA GRADA CHICAGA 13,10000 Zagreb,LIDIJA MATEJČEK GREGURAŠ, OIB 88350511173, ANDRAŠEVEČKA 13,10000 Zagreb,BRANKICA GULIJA, OIB 47134848457, KAMENARKA 10,10010 Zagreb,DAMIR NOVAČKO, OIB 35001241172, ANDRIJE ŽAJE 26,10000 Zagreb,MP-PAPIROGRAF D.O.O.,MOHAMMAD ANWAR,E-MACHINES</derivirana_varijabla>
  </DomainObject.Predmet.StrankaWithAdressOIB>
  <DomainObject.Predmet.StrankaNazivFormated>
    <izvorni_sadrzaj>KRISTIJAN PRELČEC,ZVONIMIR VUJASINOVIĆ,LIDIJA MATEJČEK GREGURAŠ,BRANKICA GULIJA,DAMIR NOVAČKO,MP-PAPIROGRAF D.O.O.,MOHAMMAD ANWAR,E-MACHINES</izvorni_sadrzaj>
    <derivirana_varijabla naziv="DomainObject.Predmet.StrankaNazivFormated_1">KRISTIJAN PRELČEC,ZVONIMIR VUJASINOVIĆ,LIDIJA MATEJČEK GREGURAŠ,BRANKICA GULIJA,DAMIR NOVAČKO,MP-PAPIROGRAF D.O.O.,MOHAMMAD ANWAR,E-MACHINES</derivirana_varijabla>
  </DomainObject.Predmet.StrankaNazivFormated>
  <DomainObject.Predmet.StrankaNazivFormatedOIB>
    <izvorni_sadrzaj>KRISTIJAN PRELČEC, OIB 43812898050,ZVONIMIR VUJASINOVIĆ, OIB 63791425846,LIDIJA MATEJČEK GREGURAŠ, OIB 88350511173,BRANKICA GULIJA, OIB 47134848457,DAMIR NOVAČKO, OIB 35001241172,MP-PAPIROGRAF D.O.O.,MOHAMMAD ANWAR,E-MACHINES</izvorni_sadrzaj>
    <derivirana_varijabla naziv="DomainObject.Predmet.StrankaNazivFormatedOIB_1">KRISTIJAN PRELČEC, OIB 43812898050,ZVONIMIR VUJASINOVIĆ, OIB 63791425846,LIDIJA MATEJČEK GREGURAŠ, OIB 88350511173,BRANKICA GULIJA, OIB 47134848457,DAMIR NOVAČKO, OIB 35001241172,MP-PAPIROGRAF D.O.O.,MOHAMMAD ANWAR,E-MACHINES</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KRISTIJAN PRELČEC zastupanog po punomoćniku ANA TROŠELJ &amp; SANDRA ZORC</item>
      <item>ZVONIMIR VUJASINOVIĆ zastupanog po punomoćniku ANA TROŠELJ &amp; SANDRA ZORC</item>
      <item>LIDIJA MATEJČEK GREGURAŠ zastupanog po punomoćniku ANA TROŠELJ &amp; SANDRA ZORC</item>
      <item>BRANKICA GULIJA zastupanog po punomoćniku ANA TROŠELJ &amp; SANDRA ZORC</item>
      <item>DAMIR NOVAČKO zastupanog po punomoćniku ANA TROŠELJ &amp; SANDRA ZORC</item>
      <item>MP-PAPIROGRAF D.O.O.</item>
      <item>MOHAMMAD ANWAR</item>
      <item>E-MACHINES</item>
    </izvorni_sadrzaj>
    <derivirana_varijabla naziv="DomainObject.Predmet.StrankaListFormated_1">
      <item>KRISTIJAN PRELČEC zastupanog po punomoćniku ANA TROŠELJ &amp; SANDRA ZORC</item>
      <item>ZVONIMIR VUJASINOVIĆ zastupanog po punomoćniku ANA TROŠELJ &amp; SANDRA ZORC</item>
      <item>LIDIJA MATEJČEK GREGURAŠ zastupanog po punomoćniku ANA TROŠELJ &amp; SANDRA ZORC</item>
      <item>BRANKICA GULIJA zastupanog po punomoćniku ANA TROŠELJ &amp; SANDRA ZORC</item>
      <item>DAMIR NOVAČKO zastupanog po punomoćniku ANA TROŠELJ &amp; SANDRA ZORC</item>
      <item>MP-PAPIROGRAF D.O.O.</item>
      <item>MOHAMMAD ANWAR</item>
      <item>E-MACHINES</item>
    </derivirana_varijabla>
  </DomainObject.Predmet.StrankaListFormated>
  <DomainObject.Predmet.StrankaListFormatedOIB>
    <izvorni_sadrzaj>
      <item>KRISTIJAN PRELČEC, OIB 43812898050 zastupanog po punomoćniku ANA TROŠELJ &amp; SANDRA ZORC</item>
      <item>ZVONIMIR VUJASINOVIĆ, OIB 63791425846 zastupanog po punomoćniku ANA TROŠELJ &amp; SANDRA ZORC</item>
      <item>LIDIJA MATEJČEK GREGURAŠ, OIB 88350511173 zastupanog po punomoćniku ANA TROŠELJ &amp; SANDRA ZORC</item>
      <item>BRANKICA GULIJA, OIB 47134848457 zastupanog po punomoćniku ANA TROŠELJ &amp; SANDRA ZORC</item>
      <item>DAMIR NOVAČKO, OIB 35001241172 zastupanog po punomoćniku ANA TROŠELJ &amp; SANDRA ZORC</item>
      <item>MP-PAPIROGRAF D.O.O.</item>
      <item>MOHAMMAD ANWAR</item>
      <item>E-MACHINES</item>
    </izvorni_sadrzaj>
    <derivirana_varijabla naziv="DomainObject.Predmet.StrankaListFormatedOIB_1">
      <item>KRISTIJAN PRELČEC, OIB 43812898050 zastupanog po punomoćniku ANA TROŠELJ &amp; SANDRA ZORC</item>
      <item>ZVONIMIR VUJASINOVIĆ, OIB 63791425846 zastupanog po punomoćniku ANA TROŠELJ &amp; SANDRA ZORC</item>
      <item>LIDIJA MATEJČEK GREGURAŠ, OIB 88350511173 zastupanog po punomoćniku ANA TROŠELJ &amp; SANDRA ZORC</item>
      <item>BRANKICA GULIJA, OIB 47134848457 zastupanog po punomoćniku ANA TROŠELJ &amp; SANDRA ZORC</item>
      <item>DAMIR NOVAČKO, OIB 35001241172 zastupanog po punomoćniku ANA TROŠELJ &amp; SANDRA ZORC</item>
      <item>MP-PAPIROGRAF D.O.O.</item>
      <item>MOHAMMAD ANWAR</item>
      <item>E-MACHINES</item>
    </derivirana_varijabla>
  </DomainObject.Predmet.StrankaListFormatedOIB>
  <DomainObject.Predmet.StrankaListFormatedWithAdress>
    <izvorni_sadrzaj>
      <item>KRISTIJAN PRELČEC, GRIŽANSKA 19, 10000 Zagreb zastupanog po punomoćniku ANA TROŠELJ &amp; SANDRA ZORC</item>
      <item>ZVONIMIR VUJASINOVIĆ, ULICA GRADA CHICAGA 13, 10000 Zagreb zastupanog po punomoćniku ANA TROŠELJ &amp; SANDRA ZORC</item>
      <item>LIDIJA MATEJČEK GREGURAŠ, ANDRAŠEVEČKA 13, 10000 Zagreb zastupanog po punomoćniku ANA TROŠELJ &amp; SANDRA ZORC</item>
      <item>BRANKICA GULIJA, KAMENARKA 10, 10010 Zagreb zastupanog po punomoćniku ANA TROŠELJ &amp; SANDRA ZORC</item>
      <item>DAMIR NOVAČKO, ANDRIJE ŽAJE 26, 10000 Zagreb zastupanog po punomoćniku ANA TROŠELJ &amp; SANDRA ZORC</item>
      <item>MP-PAPIROGRAF D.O.O.</item>
      <item>MOHAMMAD ANWAR</item>
      <item>E-MACHINES</item>
    </izvorni_sadrzaj>
    <derivirana_varijabla naziv="DomainObject.Predmet.StrankaListFormatedWithAdress_1">
      <item>KRISTIJAN PRELČEC, GRIŽANSKA 19, 10000 Zagreb zastupanog po punomoćniku ANA TROŠELJ &amp; SANDRA ZORC</item>
      <item>ZVONIMIR VUJASINOVIĆ, ULICA GRADA CHICAGA 13, 10000 Zagreb zastupanog po punomoćniku ANA TROŠELJ &amp; SANDRA ZORC</item>
      <item>LIDIJA MATEJČEK GREGURAŠ, ANDRAŠEVEČKA 13, 10000 Zagreb zastupanog po punomoćniku ANA TROŠELJ &amp; SANDRA ZORC</item>
      <item>BRANKICA GULIJA, KAMENARKA 10, 10010 Zagreb zastupanog po punomoćniku ANA TROŠELJ &amp; SANDRA ZORC</item>
      <item>DAMIR NOVAČKO, ANDRIJE ŽAJE 26, 10000 Zagreb zastupanog po punomoćniku ANA TROŠELJ &amp; SANDRA ZORC</item>
      <item>MP-PAPIROGRAF D.O.O.</item>
      <item>MOHAMMAD ANWAR</item>
      <item>E-MACHINES</item>
    </derivirana_varijabla>
  </DomainObject.Predmet.StrankaListFormatedWithAdress>
  <DomainObject.Predmet.StrankaListFormatedWithAdressOIB>
    <izvorni_sadrzaj>
      <item>KRISTIJAN PRELČEC, OIB 43812898050, GRIŽANSKA 19, 10000 Zagreb zastupanog po punomoćniku ANA TROŠELJ &amp; SANDRA ZORC</item>
      <item>ZVONIMIR VUJASINOVIĆ, OIB 63791425846, ULICA GRADA CHICAGA 13, 10000 Zagreb zastupanog po punomoćniku ANA TROŠELJ &amp; SANDRA ZORC</item>
      <item>LIDIJA MATEJČEK GREGURAŠ, OIB 88350511173, ANDRAŠEVEČKA 13, 10000 Zagreb zastupanog po punomoćniku ANA TROŠELJ &amp; SANDRA ZORC</item>
      <item>BRANKICA GULIJA, OIB 47134848457, KAMENARKA 10, 10010 Zagreb zastupanog po punomoćniku ANA TROŠELJ &amp; SANDRA ZORC</item>
      <item>DAMIR NOVAČKO, OIB 35001241172, ANDRIJE ŽAJE 26, 10000 Zagreb zastupanog po punomoćniku ANA TROŠELJ &amp; SANDRA ZORC</item>
      <item>MP-PAPIROGRAF D.O.O.</item>
      <item>MOHAMMAD ANWAR</item>
      <item>E-MACHINES</item>
    </izvorni_sadrzaj>
    <derivirana_varijabla naziv="DomainObject.Predmet.StrankaListFormatedWithAdressOIB_1">
      <item>KRISTIJAN PRELČEC, OIB 43812898050, GRIŽANSKA 19, 10000 Zagreb zastupanog po punomoćniku ANA TROŠELJ &amp; SANDRA ZORC</item>
      <item>ZVONIMIR VUJASINOVIĆ, OIB 63791425846, ULICA GRADA CHICAGA 13, 10000 Zagreb zastupanog po punomoćniku ANA TROŠELJ &amp; SANDRA ZORC</item>
      <item>LIDIJA MATEJČEK GREGURAŠ, OIB 88350511173, ANDRAŠEVEČKA 13, 10000 Zagreb zastupanog po punomoćniku ANA TROŠELJ &amp; SANDRA ZORC</item>
      <item>BRANKICA GULIJA, OIB 47134848457, KAMENARKA 10, 10010 Zagreb zastupanog po punomoćniku ANA TROŠELJ &amp; SANDRA ZORC</item>
      <item>DAMIR NOVAČKO, OIB 35001241172, ANDRIJE ŽAJE 26, 10000 Zagreb zastupanog po punomoćniku ANA TROŠELJ &amp; SANDRA ZORC</item>
      <item>MP-PAPIROGRAF D.O.O.</item>
      <item>MOHAMMAD ANWAR</item>
      <item>E-MACHINES</item>
    </derivirana_varijabla>
  </DomainObject.Predmet.StrankaListFormatedWithAdressOIB>
  <DomainObject.Predmet.StrankaListNazivFormated>
    <izvorni_sadrzaj>
      <item>KRISTIJAN PRELČEC</item>
      <item>ZVONIMIR VUJASINOVIĆ</item>
      <item>LIDIJA MATEJČEK GREGURAŠ</item>
      <item>BRANKICA GULIJA</item>
      <item>DAMIR NOVAČKO</item>
      <item>MP-PAPIROGRAF D.O.O.</item>
      <item>MOHAMMAD ANWAR</item>
      <item>E-MACHINES</item>
    </izvorni_sadrzaj>
    <derivirana_varijabla naziv="DomainObject.Predmet.StrankaListNazivFormated_1">
      <item>KRISTIJAN PRELČEC</item>
      <item>ZVONIMIR VUJASINOVIĆ</item>
      <item>LIDIJA MATEJČEK GREGURAŠ</item>
      <item>BRANKICA GULIJA</item>
      <item>DAMIR NOVAČKO</item>
      <item>MP-PAPIROGRAF D.O.O.</item>
      <item>MOHAMMAD ANWAR</item>
      <item>E-MACHINES</item>
    </derivirana_varijabla>
  </DomainObject.Predmet.StrankaListNazivFormated>
  <DomainObject.Predmet.StrankaListNazivFormatedOIB>
    <izvorni_sadrzaj>
      <item>KRISTIJAN PRELČEC, OIB 43812898050</item>
      <item>ZVONIMIR VUJASINOVIĆ, OIB 63791425846</item>
      <item>LIDIJA MATEJČEK GREGURAŠ, OIB 88350511173</item>
      <item>BRANKICA GULIJA, OIB 47134848457</item>
      <item>DAMIR NOVAČKO, OIB 35001241172</item>
      <item>MP-PAPIROGRAF D.O.O.</item>
      <item>MOHAMMAD ANWAR</item>
      <item>E-MACHINES</item>
    </izvorni_sadrzaj>
    <derivirana_varijabla naziv="DomainObject.Predmet.StrankaListNazivFormatedOIB_1">
      <item>KRISTIJAN PRELČEC, OIB 43812898050</item>
      <item>ZVONIMIR VUJASINOVIĆ, OIB 63791425846</item>
      <item>LIDIJA MATEJČEK GREGURAŠ, OIB 88350511173</item>
      <item>BRANKICA GULIJA, OIB 47134848457</item>
      <item>DAMIR NOVAČKO, OIB 35001241172</item>
      <item>MP-PAPIROGRAF D.O.O.</item>
      <item>MOHAMMAD ANWAR</item>
      <item>E-MACHINES</item>
    </derivirana_varijabla>
  </DomainObject.Predmet.StrankaListNazivFormatedOIB>
  <DomainObject.Predmet.ProtuStrankaListFormated>
    <izvorni_sadrzaj>
      <item>GRAFOCOLOR d.o.o.</item>
    </izvorni_sadrzaj>
    <derivirana_varijabla naziv="DomainObject.Predmet.ProtuStrankaListFormated_1">
      <item>GRAFOCOLOR d.o.o.</item>
    </derivirana_varijabla>
  </DomainObject.Predmet.ProtuStrankaListFormated>
  <DomainObject.Predmet.ProtuStrankaListFormatedOIB>
    <izvorni_sadrzaj>
      <item>GRAFOCOLOR d.o.o., OIB 01004310833</item>
    </izvorni_sadrzaj>
    <derivirana_varijabla naziv="DomainObject.Predmet.ProtuStrankaListFormatedOIB_1">
      <item>GRAFOCOLOR d.o.o., OIB 01004310833</item>
    </derivirana_varijabla>
  </DomainObject.Predmet.ProtuStrankaListFormatedOIB>
  <DomainObject.Predmet.ProtuStrankaListFormatedWithAdress>
    <izvorni_sadrzaj>
      <item>GRAFOCOLOR d.o.o., IVANIĆGRADSKA 22, 10000 Zagreb</item>
    </izvorni_sadrzaj>
    <derivirana_varijabla naziv="DomainObject.Predmet.ProtuStrankaListFormatedWithAdress_1">
      <item>GRAFOCOLOR d.o.o., IVANIĆGRADSKA 22, 10000 Zagreb</item>
    </derivirana_varijabla>
  </DomainObject.Predmet.ProtuStrankaListFormatedWithAdress>
  <DomainObject.Predmet.ProtuStrankaListFormatedWithAdressOIB>
    <izvorni_sadrzaj>
      <item>GRAFOCOLOR d.o.o., OIB 01004310833, IVANIĆGRADSKA 22, 10000 Zagreb</item>
    </izvorni_sadrzaj>
    <derivirana_varijabla naziv="DomainObject.Predmet.ProtuStrankaListFormatedWithAdressOIB_1">
      <item>GRAFOCOLOR d.o.o., OIB 01004310833, IVANIĆGRADSKA 22, 10000 Zagreb</item>
    </derivirana_varijabla>
  </DomainObject.Predmet.ProtuStrankaListFormatedWithAdressOIB>
  <DomainObject.Predmet.ProtuStrankaListNazivFormated>
    <izvorni_sadrzaj>
      <item>GRAFOCOLOR d.o.o.</item>
    </izvorni_sadrzaj>
    <derivirana_varijabla naziv="DomainObject.Predmet.ProtuStrankaListNazivFormated_1">
      <item>GRAFOCOLOR d.o.o.</item>
    </derivirana_varijabla>
  </DomainObject.Predmet.ProtuStrankaListNazivFormated>
  <DomainObject.Predmet.ProtuStrankaListNazivFormatedOIB>
    <izvorni_sadrzaj>
      <item>GRAFOCOLOR d.o.o., OIB 01004310833</item>
    </izvorni_sadrzaj>
    <derivirana_varijabla naziv="DomainObject.Predmet.ProtuStrankaListNazivFormatedOIB_1">
      <item>GRAFOCOLOR d.o.o., OIB 01004310833</item>
    </derivirana_varijabla>
  </DomainObject.Predmet.ProtuStrankaListNazivFormatedOIB>
  <DomainObject.Predmet.OstaliListFormated>
    <izvorni_sadrzaj>
      <item>ANA TROŠELJ &amp; SANDRA ZORC punomoćnik sudionika u postupku LIDIJA MATEJČEK GREGURAŠ; BRANKICA GULIJA; KRISTIJAN PRELČEC; DAMIR NOVAČKO; ZVONIMIR VUJASINOVIĆ</item>
      <item>Marko Raguž</item>
      <item>FINANCIJSKA AGENCIJA</item>
      <item>odvjetnik Kristina Raguž Mandurić</item>
      <item>Mr. Zdravko Dujmović odvjetnik</item>
      <item>Vesna Kocbek</item>
      <item>HYPO ALPE ADRIA BANK d. d.</item>
      <item>RADIN-GRAFIKA d.o.o. za trgovinu</item>
      <item>EKO-FORM d.o.o. za ekonomsko-organizacijske, knjigovodstvene i informatičke djelatnosti</item>
      <item>H-ABDUCO društvo s ograničenom odgovornošću za usluge</item>
    </izvorni_sadrzaj>
    <derivirana_varijabla naziv="DomainObject.Predmet.OstaliListFormated_1">
      <item>ANA TROŠELJ &amp; SANDRA ZORC punomoćnik sudionika u postupku LIDIJA MATEJČEK GREGURAŠ; BRANKICA GULIJA; KRISTIJAN PRELČEC; DAMIR NOVAČKO; ZVONIMIR VUJASINOVIĆ</item>
      <item>Marko Raguž</item>
      <item>FINANCIJSKA AGENCIJA</item>
      <item>odvjetnik Kristina Raguž Mandurić</item>
      <item>Mr. Zdravko Dujmović odvjetnik</item>
      <item>Vesna Kocbek</item>
      <item>HYPO ALPE ADRIA BANK d. d.</item>
      <item>RADIN-GRAFIKA d.o.o. za trgovinu</item>
      <item>EKO-FORM d.o.o. za ekonomsko-organizacijske, knjigovodstvene i informatičke djelatnosti</item>
      <item>H-ABDUCO društvo s ograničenom odgovornošću za usluge</item>
    </derivirana_varijabla>
  </DomainObject.Predmet.OstaliListFormated>
  <DomainObject.Predmet.OstaliListFormatedOIB>
    <izvorni_sadrzaj>
      <item>ANA TROŠELJ &amp; SANDRA ZORC punomoćnik sudionika u postupku LIDIJA MATEJČEK GREGURAŠ; BRANKICA GULIJA; KRISTIJAN PRELČEC; DAMIR NOVAČKO; ZVONIMIR VUJASINOVIĆ</item>
      <item>Marko Raguž</item>
      <item>FINANCIJSKA AGENCIJA</item>
      <item>odvjetnik Kristina Raguž Mandurić</item>
      <item>Mr. Zdravko Dujmović odvjetnik</item>
      <item>Vesna Kocbek, OIB 64935258953</item>
      <item>HYPO ALPE ADRIA BANK d. d.</item>
      <item>RADIN-GRAFIKA d.o.o. za trgovinu, OIB 51934286030</item>
      <item>EKO-FORM d.o.o. za ekonomsko-organizacijske, knjigovodstvene i informatičke djelatnosti, OIB 60950387649</item>
      <item>H-ABDUCO društvo s ograničenom odgovornošću za usluge, OIB 13667298928</item>
    </izvorni_sadrzaj>
    <derivirana_varijabla naziv="DomainObject.Predmet.OstaliListFormatedOIB_1">
      <item>ANA TROŠELJ &amp; SANDRA ZORC punomoćnik sudionika u postupku LIDIJA MATEJČEK GREGURAŠ; BRANKICA GULIJA; KRISTIJAN PRELČEC; DAMIR NOVAČKO; ZVONIMIR VUJASINOVIĆ</item>
      <item>Marko Raguž</item>
      <item>FINANCIJSKA AGENCIJA</item>
      <item>odvjetnik Kristina Raguž Mandurić</item>
      <item>Mr. Zdravko Dujmović odvjetnik</item>
      <item>Vesna Kocbek, OIB 64935258953</item>
      <item>HYPO ALPE ADRIA BANK d. d.</item>
      <item>RADIN-GRAFIKA d.o.o. za trgovinu, OIB 51934286030</item>
      <item>EKO-FORM d.o.o. za ekonomsko-organizacijske, knjigovodstvene i informatičke djelatnosti, OIB 60950387649</item>
      <item>H-ABDUCO društvo s ograničenom odgovornošću za usluge, OIB 13667298928</item>
    </derivirana_varijabla>
  </DomainObject.Predmet.OstaliListFormatedOIB>
  <DomainObject.Predmet.OstaliListFormatedWithAdress>
    <izvorni_sadrzaj>
      <item>ANA TROŠELJ &amp; SANDRA ZORC, AGATIĆEVA 6/II, 51000 Rijeka punomoćnik sudionika u postupku LIDIJA MATEJČEK GREGURAŠ; BRANKICA GULIJA; KRISTIJAN PRELČEC; DAMIR NOVAČKO; ZVONIMIR VUJASINOVIĆ</item>
      <item>Marko Raguž, Podgaj 43, 10000 Zagreb</item>
      <item>FINANCIJSKA AGENCIJA, 10000 Zagreb</item>
      <item>odvjetnik Kristina Raguž Mandurić, Nova Ves 50, 10000 Zagreb</item>
      <item>Mr. Zdravko Dujmović odvjetnik, Albaharijeva 9, 10000 Zagreb</item>
      <item>Vesna Kocbek, Trg Nikole Zrinskog 17, 10000 Zagreb</item>
      <item>HYPO ALPE ADRIA BANK d. d., Slavonska avenija 6, 10000 Zagreb</item>
      <item>RADIN-GRAFIKA d.o.o. za trgovinu, Gospodarska 9, 10431 Sveta Nedelja</item>
      <item>EKO-FORM d.o.o. za ekonomsko-organizacijske, knjigovodstvene i informatičke djelatnosti, Ivanićgradska 22, 10000 Zagreb</item>
      <item>H-ABDUCO društvo s ograničenom odgovornošću za usluge, Slavonska avenija 6A, Zagreb</item>
    </izvorni_sadrzaj>
    <derivirana_varijabla naziv="DomainObject.Predmet.OstaliListFormatedWithAdress_1">
      <item>ANA TROŠELJ &amp; SANDRA ZORC, AGATIĆEVA 6/II, 51000 Rijeka punomoćnik sudionika u postupku LIDIJA MATEJČEK GREGURAŠ; BRANKICA GULIJA; KRISTIJAN PRELČEC; DAMIR NOVAČKO; ZVONIMIR VUJASINOVIĆ</item>
      <item>Marko Raguž, Podgaj 43, 10000 Zagreb</item>
      <item>FINANCIJSKA AGENCIJA, 10000 Zagreb</item>
      <item>odvjetnik Kristina Raguž Mandurić, Nova Ves 50, 10000 Zagreb</item>
      <item>Mr. Zdravko Dujmović odvjetnik, Albaharijeva 9, 10000 Zagreb</item>
      <item>Vesna Kocbek, Trg Nikole Zrinskog 17, 10000 Zagreb</item>
      <item>HYPO ALPE ADRIA BANK d. d., Slavonska avenija 6, 10000 Zagreb</item>
      <item>RADIN-GRAFIKA d.o.o. za trgovinu, Gospodarska 9, 10431 Sveta Nedelja</item>
      <item>EKO-FORM d.o.o. za ekonomsko-organizacijske, knjigovodstvene i informatičke djelatnosti, Ivanićgradska 22, 10000 Zagreb</item>
      <item>H-ABDUCO društvo s ograničenom odgovornošću za usluge, Slavonska avenija 6A, Zagreb</item>
    </derivirana_varijabla>
  </DomainObject.Predmet.OstaliListFormatedWithAdress>
  <DomainObject.Predmet.OstaliListFormatedWithAdressOIB>
    <izvorni_sadrzaj>
      <item>ANA TROŠELJ &amp; SANDRA ZORC, AGATIĆEVA 6/II, 51000 Rijeka punomoćnik sudionika u postupku LIDIJA MATEJČEK GREGURAŠ; BRANKICA GULIJA; KRISTIJAN PRELČEC; DAMIR NOVAČKO; ZVONIMIR VUJASINOVIĆ</item>
      <item>Marko Raguž, Podgaj 43, 10000 Zagreb</item>
      <item>FINANCIJSKA AGENCIJA, 10000 Zagreb</item>
      <item>odvjetnik Kristina Raguž Mandurić, Nova Ves 50, 10000 Zagreb</item>
      <item>Mr. Zdravko Dujmović odvjetnik, Albaharijeva 9, 10000 Zagreb</item>
      <item>Vesna Kocbek, OIB 64935258953, Trg Nikole Zrinskog 17, 10000 Zagreb</item>
      <item>HYPO ALPE ADRIA BANK d. d., Slavonska avenija 6, 10000 Zagreb</item>
      <item>RADIN-GRAFIKA d.o.o. za trgovinu, OIB 51934286030, Gospodarska 9, 10431 Sveta Nedelja</item>
      <item>EKO-FORM d.o.o. za ekonomsko-organizacijske, knjigovodstvene i informatičke djelatnosti, OIB 60950387649, Ivanićgradska 22, 10000 Zagreb</item>
      <item>H-ABDUCO društvo s ograničenom odgovornošću za usluge, OIB 13667298928, Slavonska avenija 6A, Zagreb</item>
    </izvorni_sadrzaj>
    <derivirana_varijabla naziv="DomainObject.Predmet.OstaliListFormatedWithAdressOIB_1">
      <item>ANA TROŠELJ &amp; SANDRA ZORC, AGATIĆEVA 6/II, 51000 Rijeka punomoćnik sudionika u postupku LIDIJA MATEJČEK GREGURAŠ; BRANKICA GULIJA; KRISTIJAN PRELČEC; DAMIR NOVAČKO; ZVONIMIR VUJASINOVIĆ</item>
      <item>Marko Raguž, Podgaj 43, 10000 Zagreb</item>
      <item>FINANCIJSKA AGENCIJA, 10000 Zagreb</item>
      <item>odvjetnik Kristina Raguž Mandurić, Nova Ves 50, 10000 Zagreb</item>
      <item>Mr. Zdravko Dujmović odvjetnik, Albaharijeva 9, 10000 Zagreb</item>
      <item>Vesna Kocbek, OIB 64935258953, Trg Nikole Zrinskog 17, 10000 Zagreb</item>
      <item>HYPO ALPE ADRIA BANK d. d., Slavonska avenija 6, 10000 Zagreb</item>
      <item>RADIN-GRAFIKA d.o.o. za trgovinu, OIB 51934286030, Gospodarska 9, 10431 Sveta Nedelja</item>
      <item>EKO-FORM d.o.o. za ekonomsko-organizacijske, knjigovodstvene i informatičke djelatnosti, OIB 60950387649, Ivanićgradska 22, 10000 Zagreb</item>
      <item>H-ABDUCO društvo s ograničenom odgovornošću za usluge, OIB 13667298928, Slavonska avenija 6A, Zagreb</item>
    </derivirana_varijabla>
  </DomainObject.Predmet.OstaliListFormatedWithAdressOIB>
  <DomainObject.Predmet.OstaliListNazivFormated>
    <izvorni_sadrzaj>
      <item>ANA TROŠELJ &amp; SANDRA ZORC</item>
      <item>Marko Raguž</item>
      <item>FINANCIJSKA AGENCIJA</item>
      <item>odvjetnik Kristina Raguž Mandurić</item>
      <item>Mr. Zdravko Dujmović odvjetnik</item>
      <item>Vesna Kocbek</item>
      <item>HYPO ALPE ADRIA BANK d. d.</item>
      <item>RADIN-GRAFIKA d.o.o. za trgovinu</item>
      <item>EKO-FORM d.o.o. za ekonomsko-organizacijske, knjigovodstvene i informatičke djelatnosti</item>
      <item>H-ABDUCO društvo s ograničenom odgovornošću za usluge</item>
    </izvorni_sadrzaj>
    <derivirana_varijabla naziv="DomainObject.Predmet.OstaliListNazivFormated_1">
      <item>ANA TROŠELJ &amp; SANDRA ZORC</item>
      <item>Marko Raguž</item>
      <item>FINANCIJSKA AGENCIJA</item>
      <item>odvjetnik Kristina Raguž Mandurić</item>
      <item>Mr. Zdravko Dujmović odvjetnik</item>
      <item>Vesna Kocbek</item>
      <item>HYPO ALPE ADRIA BANK d. d.</item>
      <item>RADIN-GRAFIKA d.o.o. za trgovinu</item>
      <item>EKO-FORM d.o.o. za ekonomsko-organizacijske, knjigovodstvene i informatičke djelatnosti</item>
      <item>H-ABDUCO društvo s ograničenom odgovornošću za usluge</item>
    </derivirana_varijabla>
  </DomainObject.Predmet.OstaliListNazivFormated>
  <DomainObject.Predmet.OstaliListNazivFormatedOIB>
    <izvorni_sadrzaj>
      <item>ANA TROŠELJ &amp; SANDRA ZORC</item>
      <item>Marko Raguž</item>
      <item>FINANCIJSKA AGENCIJA</item>
      <item>odvjetnik Kristina Raguž Mandurić</item>
      <item>Mr. Zdravko Dujmović odvjetnik</item>
      <item>Vesna Kocbek, OIB 64935258953</item>
      <item>HYPO ALPE ADRIA BANK d. d.</item>
      <item>RADIN-GRAFIKA d.o.o. za trgovinu, OIB 51934286030</item>
      <item>EKO-FORM d.o.o. za ekonomsko-organizacijske, knjigovodstvene i informatičke djelatnosti, OIB 60950387649</item>
      <item>H-ABDUCO društvo s ograničenom odgovornošću za usluge, OIB 13667298928</item>
    </izvorni_sadrzaj>
    <derivirana_varijabla naziv="DomainObject.Predmet.OstaliListNazivFormatedOIB_1">
      <item>ANA TROŠELJ &amp; SANDRA ZORC</item>
      <item>Marko Raguž</item>
      <item>FINANCIJSKA AGENCIJA</item>
      <item>odvjetnik Kristina Raguž Mandurić</item>
      <item>Mr. Zdravko Dujmović odvjetnik</item>
      <item>Vesna Kocbek, OIB 64935258953</item>
      <item>HYPO ALPE ADRIA BANK d. d.</item>
      <item>RADIN-GRAFIKA d.o.o. za trgovinu, OIB 51934286030</item>
      <item>EKO-FORM d.o.o. za ekonomsko-organizacijske, knjigovodstvene i informatičke djelatnosti, OIB 60950387649</item>
      <item>H-ABDUCO društvo s ograničenom odgovornošću za usluge, OIB 13667298928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2015.</izvorni_sadrzaj>
    <derivirana_varijabla naziv="DomainObject.Datum_1">8. rujna 2015.</derivirana_varijabla>
  </DomainObject.Datum>
  <DomainObject.PoslovniBrojDokumenta>
    <izvorni_sadrzaj/>
    <derivirana_varijabla naziv="DomainObject.PoslovniBrojDokumenta_1"/>
  </DomainObject.PoslovniBrojDokumenta>
  <DomainObject.Predmet.StrankaIDrugi>
    <izvorni_sadrzaj>BRANKICA GULIJA i dr.</izvorni_sadrzaj>
    <derivirana_varijabla naziv="DomainObject.Predmet.StrankaIDrugi_1">BRANKICA GULIJA i dr.</derivirana_varijabla>
  </DomainObject.Predmet.StrankaIDrugi>
  <DomainObject.Predmet.ProtustrankaIDrugi>
    <izvorni_sadrzaj>GRAFOCOLOR d.o.o.</izvorni_sadrzaj>
    <derivirana_varijabla naziv="DomainObject.Predmet.ProtustrankaIDrugi_1">GRAFOCOLOR d.o.o.</derivirana_varijabla>
  </DomainObject.Predmet.ProtustrankaIDrugi>
  <DomainObject.Predmet.StrankaIDrugiAdressOIB>
    <izvorni_sadrzaj>BRANKICA GULIJA, OIB 47134848457, KAMENARKA 10, 10010 Zagreb i dr.</izvorni_sadrzaj>
    <derivirana_varijabla naziv="DomainObject.Predmet.StrankaIDrugiAdressOIB_1">BRANKICA GULIJA, OIB 47134848457, KAMENARKA 10, 10010 Zagreb i dr.</derivirana_varijabla>
  </DomainObject.Predmet.StrankaIDrugiAdressOIB>
  <DomainObject.Predmet.ProtustrankaIDrugiAdressOIB>
    <izvorni_sadrzaj>GRAFOCOLOR d.o.o., OIB 01004310833, IVANIĆGRADSKA 22, 10000 Zagreb</izvorni_sadrzaj>
    <derivirana_varijabla naziv="DomainObject.Predmet.ProtustrankaIDrugiAdressOIB_1">GRAFOCOLOR d.o.o., OIB 01004310833, IVANIĆGRADSKA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KRISTIJAN PRELČEC</item>
      <item>ZVONIMIR VUJASINOVIĆ</item>
      <item>ANA TROŠELJ &amp; SANDRA ZORC</item>
      <item>LIDIJA MATEJČEK GREGURAŠ</item>
      <item>GRAFOCOLOR d.o.o.</item>
      <item>BRANKICA GULIJA</item>
      <item>DAMIR NOVAČKO</item>
      <item>Marko Raguž</item>
      <item>FINANCIJSKA AGENCIJA</item>
      <item>odvjetnik Kristina Raguž Mandurić</item>
      <item>Mr. Zdravko Dujmović odvjetnik</item>
      <item>Vesna Kocbek</item>
      <item>HYPO ALPE ADRIA BANK d. d.</item>
      <item>MP-PAPIROGRAF D.O.O.</item>
      <item>RADIN-GRAFIKA d.o.o. za trgovinu</item>
      <item>EKO-FORM d.o.o. za ekonomsko-organizacijske, knjigovodstvene i informatičke djelatnosti</item>
      <item>MOHAMMAD ANWAR</item>
      <item>H-ABDUCO društvo s ograničenom odgovornošću za usluge</item>
      <item>E-MACHINES</item>
    </izvorni_sadrzaj>
    <derivirana_varijabla naziv="DomainObject.Predmet.SudioniciListNaziv_1">
      <item>KRISTIJAN PRELČEC</item>
      <item>ZVONIMIR VUJASINOVIĆ</item>
      <item>ANA TROŠELJ &amp; SANDRA ZORC</item>
      <item>LIDIJA MATEJČEK GREGURAŠ</item>
      <item>GRAFOCOLOR d.o.o.</item>
      <item>BRANKICA GULIJA</item>
      <item>DAMIR NOVAČKO</item>
      <item>Marko Raguž</item>
      <item>FINANCIJSKA AGENCIJA</item>
      <item>odvjetnik Kristina Raguž Mandurić</item>
      <item>Mr. Zdravko Dujmović odvjetnik</item>
      <item>Vesna Kocbek</item>
      <item>HYPO ALPE ADRIA BANK d. d.</item>
      <item>MP-PAPIROGRAF D.O.O.</item>
      <item>RADIN-GRAFIKA d.o.o. za trgovinu</item>
      <item>EKO-FORM d.o.o. za ekonomsko-organizacijske, knjigovodstvene i informatičke djelatnosti</item>
      <item>MOHAMMAD ANWAR</item>
      <item>H-ABDUCO društvo s ograničenom odgovornošću za usluge</item>
      <item>E-MACHINES</item>
    </derivirana_varijabla>
  </DomainObject.Predmet.SudioniciListNaziv>
  <DomainObject.Predmet.SudioniciListAdressOIB>
    <izvorni_sadrzaj>
      <item>KRISTIJAN PRELČEC, OIB 43812898050, GRIŽANSKA 19,10000 Zagreb</item>
      <item>ZVONIMIR VUJASINOVIĆ, OIB 63791425846, ULICA GRADA CHICAGA 13,10000 Zagreb</item>
      <item>ANA TROŠELJ &amp; SANDRA ZORC, AGATIĆEVA 6/II,51000 Rijeka</item>
      <item>LIDIJA MATEJČEK GREGURAŠ, OIB 88350511173, ANDRAŠEVEČKA 13,10000 Zagreb</item>
      <item>GRAFOCOLOR d.o.o., OIB 01004310833, IVANIĆGRADSKA 22,10000 Zagreb</item>
      <item>BRANKICA GULIJA, OIB 47134848457, KAMENARKA 10,10010 Zagreb</item>
      <item>DAMIR NOVAČKO, OIB 35001241172, ANDRIJE ŽAJE 26,10000 Zagreb</item>
      <item>Marko Raguž, Podgaj 43,10000 Zagreb</item>
      <item>FINANCIJSKA AGENCIJA, 10000 Zagreb</item>
      <item>odvjetnik Kristina Raguž Mandurić, Nova Ves 50,10000 Zagreb</item>
      <item>Mr. Zdravko Dujmović odvjetnik, Albaharijeva 9,10000 Zagreb</item>
      <item>Vesna Kocbek, OIB 64935258953, Trg Nikole Zrinskog 17,10000 Zagreb</item>
      <item>HYPO ALPE ADRIA BANK d. d., Slavonska avenija 6,10000 Zagreb</item>
      <item>MP-PAPIROGRAF D.O.O.</item>
      <item>RADIN-GRAFIKA d.o.o. za trgovinu, OIB 51934286030, Gospodarska 9,10431 Sveta Nedelja</item>
      <item>EKO-FORM d.o.o. za ekonomsko-organizacijske, knjigovodstvene i informatičke djelatnosti, OIB 60950387649, Ivanićgradska 22,10000 Zagreb</item>
      <item>MOHAMMAD ANWAR</item>
      <item>H-ABDUCO društvo s ograničenom odgovornošću za usluge, OIB 13667298928, Slavonska avenija 6A,Zagreb</item>
      <item>E-MACHINES</item>
    </izvorni_sadrzaj>
    <derivirana_varijabla naziv="DomainObject.Predmet.SudioniciListAdressOIB_1">
      <item>KRISTIJAN PRELČEC, OIB 43812898050, GRIŽANSKA 19,10000 Zagreb</item>
      <item>ZVONIMIR VUJASINOVIĆ, OIB 63791425846, ULICA GRADA CHICAGA 13,10000 Zagreb</item>
      <item>ANA TROŠELJ &amp; SANDRA ZORC, AGATIĆEVA 6/II,51000 Rijeka</item>
      <item>LIDIJA MATEJČEK GREGURAŠ, OIB 88350511173, ANDRAŠEVEČKA 13,10000 Zagreb</item>
      <item>GRAFOCOLOR d.o.o., OIB 01004310833, IVANIĆGRADSKA 22,10000 Zagreb</item>
      <item>BRANKICA GULIJA, OIB 47134848457, KAMENARKA 10,10010 Zagreb</item>
      <item>DAMIR NOVAČKO, OIB 35001241172, ANDRIJE ŽAJE 26,10000 Zagreb</item>
      <item>Marko Raguž, Podgaj 43,10000 Zagreb</item>
      <item>FINANCIJSKA AGENCIJA, 10000 Zagreb</item>
      <item>odvjetnik Kristina Raguž Mandurić, Nova Ves 50,10000 Zagreb</item>
      <item>Mr. Zdravko Dujmović odvjetnik, Albaharijeva 9,10000 Zagreb</item>
      <item>Vesna Kocbek, OIB 64935258953, Trg Nikole Zrinskog 17,10000 Zagreb</item>
      <item>HYPO ALPE ADRIA BANK d. d., Slavonska avenija 6,10000 Zagreb</item>
      <item>MP-PAPIROGRAF D.O.O.</item>
      <item>RADIN-GRAFIKA d.o.o. za trgovinu, OIB 51934286030, Gospodarska 9,10431 Sveta Nedelja</item>
      <item>EKO-FORM d.o.o. za ekonomsko-organizacijske, knjigovodstvene i informatičke djelatnosti, OIB 60950387649, Ivanićgradska 22,10000 Zagreb</item>
      <item>MOHAMMAD ANWAR</item>
      <item>H-ABDUCO društvo s ograničenom odgovornošću za usluge, OIB 13667298928, Slavonska avenija 6A,Zagreb</item>
      <item>E-MACHINES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43812898050</item>
      <item>, OIB 63791425846</item>
      <item>, OIB null</item>
      <item>, OIB 88350511173</item>
      <item>, OIB 01004310833</item>
      <item>, OIB 47134848457</item>
      <item>, OIB 35001241172</item>
      <item>, OIB null</item>
      <item>, OIB null</item>
      <item>, OIB null</item>
      <item>, OIB null</item>
      <item>, OIB 64935258953</item>
      <item>, OIB null</item>
      <item>, OIB null</item>
      <item>, OIB 51934286030</item>
      <item>, OIB 60950387649</item>
      <item>, OIB null</item>
      <item>, OIB 13667298928</item>
      <item>, OIB null</item>
    </izvorni_sadrzaj>
    <derivirana_varijabla naziv="DomainObject.Predmet.SudioniciListNazivOIB_1">
      <item>, OIB 43812898050</item>
      <item>, OIB 63791425846</item>
      <item>, OIB null</item>
      <item>, OIB 88350511173</item>
      <item>, OIB 01004310833</item>
      <item>, OIB 47134848457</item>
      <item>, OIB 35001241172</item>
      <item>, OIB null</item>
      <item>, OIB null</item>
      <item>, OIB null</item>
      <item>, OIB null</item>
      <item>, OIB 64935258953</item>
      <item>, OIB null</item>
      <item>, OIB null</item>
      <item>, OIB 51934286030</item>
      <item>, OIB 60950387649</item>
      <item>, OIB null</item>
      <item>, OIB 13667298928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241</properties:Words>
  <properties:Characters>1168</properties:Characters>
  <properties:Lines>40</properties:Lines>
  <properties:Paragraphs>19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2015-09-08T09:35:00Z</dcterms:created>
  <dc:creator>malenicav</dc:creator>
  <cp:lastModifiedBy>Kristina Švajger</cp:lastModifiedBy>
  <cp:lastPrinted>2015-09-08T09:52:00Z</cp:lastPrinted>
  <dcterms:modified xmlns:xsi="http://www.w3.org/2001/XMLSchema-instance" xsi:type="dcterms:W3CDTF">2015-09-08T09:52:00Z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