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e7ce" w14:paraId="565e7c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3904B8">
        <w:t>6</w:t>
      </w:r>
      <w:r w:rsidR="00887DCA">
        <w:t>.listopada</w:t>
      </w:r>
      <w:r>
        <w:t xml:space="preserve"> 201</w:t>
      </w:r>
      <w:r w:rsidR="00887DCA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>
        <w:t xml:space="preserve">ZAGREBAČKI HOLDING d.o.o., </w:t>
      </w:r>
      <w:r w:rsidR="001423CB">
        <w:t>Z</w:t>
      </w:r>
      <w:r>
        <w:t xml:space="preserve">agreb, Ulica grada </w:t>
      </w:r>
      <w:r w:rsidR="001423CB">
        <w:t>V</w:t>
      </w:r>
      <w:r>
        <w:t>ukovara 41</w:t>
      </w:r>
      <w:r w:rsidRPr="009A2892">
        <w:t>, u iznosu 3</w:t>
      </w:r>
      <w:r>
        <w:t>54,57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CE29F2">
        <w:t>30.kolovoza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1B1090">
        <w:t>ZAGREBAČKI HOLDING d.o.o., Zagreb, Ulica grada Vukovara 41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>u iznosu 3</w:t>
      </w:r>
      <w:r w:rsidR="001B1090">
        <w:t>54,57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preporučenom </w:t>
      </w:r>
      <w:r w:rsidR="00CE29F2">
        <w:t xml:space="preserve">poštanskom pošiljkom </w:t>
      </w:r>
      <w:r w:rsidR="00456295">
        <w:t xml:space="preserve"> </w:t>
      </w:r>
      <w:r w:rsidR="004230A4">
        <w:t xml:space="preserve">dana 30.kolovoza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3904B8">
        <w:t>6</w:t>
      </w:r>
      <w:r w:rsidR="00887DCA">
        <w:t xml:space="preserve">.listopada </w:t>
      </w:r>
      <w:r w:rsidRPr="009A2892">
        <w:t>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100B5D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00B5D" w:rsidP="00100B5D" w:rsidR="00100B5D">
      <w:pPr>
        <w:ind w:firstLine="708" w:left="3540"/>
        <w:jc w:val="both"/>
      </w:pPr>
      <w:r>
        <w:t>Za točnost otpravka, ovlašteni službenik:</w:t>
      </w:r>
    </w:p>
    <w:p w:rsidRDefault="00100B5D" w:rsidP="00422EE0" w:rsidR="00100B5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B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00B5D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904B8"/>
    <w:rsid w:val="003B213D"/>
    <w:rsid w:val="00413E00"/>
    <w:rsid w:val="004230A4"/>
    <w:rsid w:val="0042407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87DCA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82AE8"/>
    <w:rsid w:val="00D91CEA"/>
    <w:rsid w:val="00E0232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1969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2017-10-06T11:20:00Z</dcterms:created>
  <dc:creator>nribaric</dc:creator>
  <cp:lastModifiedBy>Valentina Delač</cp:lastModifiedBy>
  <cp:lastPrinted>2017-10-06T11:20:00Z</cp:lastPrinted>
  <dcterms:modified xmlns:xsi="http://www.w3.org/2001/XMLSchema-instance" xsi:type="dcterms:W3CDTF">2017-10-06T11:21:00Z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