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8b3f" w14:paraId="9578b3f" w:rsidRDefault="000B7DD3" w:rsidP="000B7DD3" w:rsidR="000B7DD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DD3" w:rsidP="000B7DD3" w:rsidR="000B7DD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B7DD3" w:rsidP="000B7DD3" w:rsidR="000B7DD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B7DD3" w:rsidP="000B7DD3" w:rsidR="000B7DD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B7DD3" w:rsidP="000B7DD3" w:rsidR="000B7DD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B7DD3" w:rsidP="000B7DD3" w:rsidR="000B7DD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B7DD3" w:rsidP="000B7DD3" w:rsidR="000B7DD3">
      <w:pPr>
        <w:jc w:val="center"/>
        <w:rPr>
          <w:rFonts w:cs="Times New Roman" w:eastAsia="Times New Roman"/>
          <w:szCs w:val="24"/>
        </w:rPr>
      </w:pPr>
    </w:p>
    <w:p w:rsidRDefault="000B7DD3" w:rsidP="000B7DD3" w:rsidR="000B7DD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Licul,</w:t>
      </w:r>
      <w:r>
        <w:t xml:space="preserve"> na temelj</w:t>
      </w:r>
      <w:r>
        <w:rPr>
          <w:rFonts w:cs="Times New Roman" w:eastAsia="Times New Roman"/>
          <w:szCs w:val="24"/>
        </w:rPr>
        <w:t xml:space="preserve">u prijedloga sudske savjetnice Mihaele Kaligari, u skraćenom stečajnom postupku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 nad pravnom osobom (dužnikom) KULTURNO – UMJETNIČKO DRUŠTVO PIN, Pula, Banovčeva 9, OIB </w:t>
      </w:r>
      <w:r w:rsidRPr="000B7DD3">
        <w:rPr>
          <w:rFonts w:cs="Times New Roman" w:eastAsia="Times New Roman"/>
          <w:szCs w:val="24"/>
        </w:rPr>
        <w:t>64386574813</w:t>
      </w:r>
      <w:r>
        <w:rPr>
          <w:rFonts w:cs="Times New Roman" w:eastAsia="Times New Roman"/>
          <w:szCs w:val="24"/>
        </w:rPr>
        <w:t>, reg. br. 18000621, 7. srpnja 2016.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KULTURNO – UMJETNIČKO DRUŠTVO PIN, Pula, Banovčeva 9, OIB </w:t>
      </w:r>
      <w:r w:rsidRPr="000B7DD3">
        <w:rPr>
          <w:rFonts w:cs="Times New Roman" w:eastAsia="Times New Roman"/>
          <w:szCs w:val="24"/>
        </w:rPr>
        <w:t>64386574813</w:t>
      </w:r>
      <w:r>
        <w:rPr>
          <w:rFonts w:cs="Times New Roman" w:eastAsia="Times New Roman"/>
          <w:szCs w:val="24"/>
        </w:rPr>
        <w:t>, reg. br. 18000621.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0B7DD3" w:rsidP="000B7DD3" w:rsidR="000B7DD3">
      <w:pPr>
        <w:rPr>
          <w:rFonts w:cs="Times New Roman" w:eastAsia="Times New Roman"/>
          <w:szCs w:val="20"/>
        </w:rPr>
      </w:pPr>
    </w:p>
    <w:p w:rsidRDefault="000B7DD3" w:rsidP="000B7DD3" w:rsidR="000B7D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KULTURNO – UMJETNIČKO DRUŠTVO PIN, Pula, Banovčeva 9, OIB </w:t>
      </w:r>
      <w:r w:rsidRPr="000B7DD3">
        <w:rPr>
          <w:rFonts w:cs="Times New Roman" w:eastAsia="Times New Roman"/>
          <w:szCs w:val="24"/>
        </w:rPr>
        <w:t>64386574813</w:t>
      </w:r>
      <w:r>
        <w:rPr>
          <w:rFonts w:cs="Times New Roman" w:eastAsia="Times New Roman"/>
          <w:szCs w:val="24"/>
        </w:rPr>
        <w:t>, reg. br. 18000621.</w:t>
      </w:r>
    </w:p>
    <w:p w:rsidRDefault="000B7DD3" w:rsidP="000B7DD3" w:rsidR="000B7DD3">
      <w:pPr>
        <w:ind w:firstLine="709"/>
        <w:rPr>
          <w:rFonts w:cs="Times New Roman" w:eastAsia="Times New Roman"/>
          <w:szCs w:val="24"/>
        </w:rPr>
      </w:pPr>
    </w:p>
    <w:p w:rsidRDefault="000B7DD3" w:rsidP="000B7DD3" w:rsidR="000B7D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Uredu državne uprave u Istarskoj županiji, Službi za opću upravu i društvene djelatnosti, radi brisanja dužnika KULTURNO – UMJETNIČKO DRUŠTVO PIN, Pula, Banovčeva 9, OIB </w:t>
      </w:r>
      <w:r w:rsidRPr="000B7DD3">
        <w:rPr>
          <w:rFonts w:cs="Times New Roman" w:eastAsia="Times New Roman"/>
          <w:szCs w:val="24"/>
        </w:rPr>
        <w:t>64386574813</w:t>
      </w:r>
      <w:r>
        <w:rPr>
          <w:rFonts w:cs="Times New Roman" w:eastAsia="Times New Roman"/>
          <w:szCs w:val="24"/>
        </w:rPr>
        <w:t>, reg. br. 18000621, iz Registra udruga u Republici Hrvatskoj.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B7DD3" w:rsidP="000B7DD3" w:rsidR="000B7DD3">
      <w:pPr>
        <w:ind w:firstLine="708"/>
        <w:rPr>
          <w:rFonts w:cs="Times New Roman" w:eastAsia="Times New Roman"/>
          <w:szCs w:val="24"/>
        </w:rPr>
      </w:pPr>
    </w:p>
    <w:p w:rsidRDefault="000B7DD3" w:rsidP="000B7DD3" w:rsidR="000B7D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25C9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prosinca 2015., na temelju čl. 444. st. 1. Stečajnog zakona (Narodne novine br. 71/15, nadalje SZ), ovome sudu zahtjev za provedbu skraćenog stečajnog postupka nad pravnom osobom (dužnikom) KULTURNO – UMJETNIČKO DRUŠTVO PIN, Pula. </w:t>
      </w:r>
    </w:p>
    <w:p w:rsidRDefault="000B7DD3" w:rsidP="000B7DD3" w:rsidR="000B7DD3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duljem od 120 dana (dužnik je na dan 1. rujna 2015. imao neizvršene osnove za plaćanje u neprekinutom razdoblju od 687 dana u ukupnom iznosu 44.953,88 kuna) i da za dužnika nisu ispunjene pretpostavke za pokretanje drugog postupka radi brisanja iz registra,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28.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4 St-1111/2015-5 koji </w:t>
      </w:r>
      <w:r>
        <w:rPr>
          <w:rFonts w:cs="Times New Roman" w:eastAsia="Times New Roman"/>
          <w:szCs w:val="24"/>
        </w:rPr>
        <w:lastRenderedPageBreak/>
        <w:t>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B7DD3" w:rsidP="000B7DD3" w:rsidR="000B7D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Stoga je, na temelju odredbi čl. 431. i čl. 432. SZ-a vezano uz čl. 131., čl. 132. te čl. 286. SZ-a, odlučeno kao u izreci rješenja.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7. srpnja 2016. 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B7DD3" w:rsidP="000B7DD3" w:rsidR="000B7DD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D345C9">
        <w:rPr>
          <w:rFonts w:cs="Times New Roman" w:eastAsia="Times New Roman"/>
          <w:szCs w:val="24"/>
        </w:rPr>
        <w:t>, v. r.</w:t>
      </w:r>
    </w:p>
    <w:p w:rsidRDefault="000B7DD3" w:rsidP="000B7DD3" w:rsidR="000B7DD3">
      <w:pPr>
        <w:jc w:val="left"/>
        <w:rPr>
          <w:rFonts w:cs="Times New Roman" w:eastAsia="Times New Roman"/>
          <w:szCs w:val="24"/>
        </w:rPr>
      </w:pPr>
    </w:p>
    <w:p w:rsidRDefault="000B7DD3" w:rsidP="000B7DD3" w:rsidR="000B7DD3">
      <w:pPr>
        <w:jc w:val="left"/>
        <w:rPr>
          <w:rFonts w:cs="Times New Roman" w:eastAsia="Times New Roman"/>
          <w:szCs w:val="24"/>
        </w:rPr>
      </w:pPr>
    </w:p>
    <w:p w:rsidRDefault="000B7DD3" w:rsidP="000B7DD3" w:rsidR="000B7DD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B7DD3" w:rsidP="000B7DD3" w:rsidR="000B7DD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B7DD3" w:rsidP="000B7DD3" w:rsid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rPr>
          <w:rFonts w:cs="Times New Roman" w:eastAsia="Times New Roman"/>
          <w:szCs w:val="24"/>
        </w:rPr>
      </w:pPr>
    </w:p>
    <w:p w:rsidRDefault="000B7DD3" w:rsidP="000B7DD3" w:rsidR="000B7DD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B7DD3" w:rsidP="000B7DD3" w:rsid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0B7DD3" w:rsidP="000B7DD3" w:rsid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KULTURNO – UMJETNIČKO DRUŠTVO PIN, Pula, Banovčeva 9, </w:t>
      </w:r>
    </w:p>
    <w:p w:rsidRDefault="000B7DD3" w:rsidP="000B7DD3" w:rsidR="000B7D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 </w:t>
      </w:r>
    </w:p>
    <w:p w:rsidRDefault="000B7DD3" w:rsidP="000B7DD3" w:rsid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0B7DD3" w:rsidP="000B7DD3" w:rsidR="000B7D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0B7DD3" w:rsidP="000B7DD3" w:rsid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B7DD3" w:rsidP="000B7DD3" w:rsid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Ured državne uprave u Istarskoj županiji, Služba za opću upravu i društvene djelatnosti, Pula, Splitska 14 – radi zabilježbe otvaranja skraćenog stečajnog postupka u registru udruga,</w:t>
      </w:r>
    </w:p>
    <w:p w:rsidRDefault="000B7DD3" w:rsidR="000B7DD3" w:rsidRPr="000B7D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Ured državne uprave u Istarskoj županiji, Služba za opću upravu i društvene djelatnosti, Pula, Splitska 14 – po pravomoćnosti – radi brisanja dužnika iz registra udruga.</w:t>
      </w:r>
    </w:p>
    <w:sectPr w:rsidR="000B7DD3" w:rsidRPr="000B7DD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DD3" w:rsidP="000B7DD3" w:rsidR="000B7DD3">
      <w:r>
        <w:separator/>
      </w:r>
    </w:p>
  </w:endnote>
  <w:endnote w:id="0" w:type="continuationSeparator">
    <w:p w:rsidRDefault="000B7DD3" w:rsidP="000B7DD3" w:rsidR="000B7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DD3" w:rsidP="000B7DD3" w:rsidR="000B7DD3">
      <w:r>
        <w:separator/>
      </w:r>
    </w:p>
  </w:footnote>
  <w:footnote w:id="0" w:type="continuationSeparator">
    <w:p w:rsidRDefault="000B7DD3" w:rsidP="000B7DD3" w:rsidR="000B7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DD3" w:rsidP="00E25C9F" w:rsidR="000B7DD3">
    <w:pPr>
      <w:pStyle w:val="Zaglavlje"/>
      <w:jc w:val="right"/>
    </w:pPr>
    <w:r>
      <w:t>4 St-1111/2015-6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1F8"/>
    <w:rsid w:val="000261F8"/>
    <w:rsid w:val="000B7DD3"/>
    <w:rsid w:val="0075528E"/>
    <w:rsid w:val="0079403F"/>
    <w:rsid w:val="00D345C9"/>
    <w:rsid w:val="00E2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D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7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DD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D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D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7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7D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5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45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45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45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D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7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DD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D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D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7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7D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5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45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45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45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PIN, PULA</izvorni_sadrzaj>
    <derivirana_varijabla naziv="DomainObject.Predmet.ProtustrankaFormated_1">  KULTURNO UMJETNIČKO DRUŠTVO PIN, PULA</derivirana_varijabla>
  </DomainObject.Predmet.ProtustrankaFormated>
  <DomainObject.Predmet.ProtustrankaFormatedOIB>
    <izvorni_sadrzaj>  KULTURNO UMJETNIČKO DRUŠTVO PIN, PULA, OIB 64386574813</izvorni_sadrzaj>
    <derivirana_varijabla naziv="DomainObject.Predmet.ProtustrankaFormatedOIB_1">  KULTURNO UMJETNIČKO DRUŠTVO PIN, PULA, OIB 64386574813</derivirana_varijabla>
  </DomainObject.Predmet.ProtustrankaFormatedOIB>
  <DomainObject.Predmet.ProtustrankaFormatedWithAdress>
    <izvorni_sadrzaj> KULTURNO UMJETNIČKO DRUŠTVO PIN, PULA, Banovčeva 9, 52100 Pula</izvorni_sadrzaj>
    <derivirana_varijabla naziv="DomainObject.Predmet.ProtustrankaFormatedWithAdress_1"> KULTURNO UMJETNIČKO DRUŠTVO PIN, PULA, Banovčeva 9, 52100 Pula</derivirana_varijabla>
  </DomainObject.Predmet.ProtustrankaFormatedWithAdress>
  <DomainObject.Predmet.ProtustrankaFormatedWithAdressOIB>
    <izvorni_sadrzaj> KULTURNO UMJETNIČKO DRUŠTVO PIN, PULA, OIB 64386574813, Banovčeva 9, 52100 Pula</izvorni_sadrzaj>
    <derivirana_varijabla naziv="DomainObject.Predmet.ProtustrankaFormatedWithAdressOIB_1"> KULTURNO UMJETNIČKO DRUŠTVO PIN, PULA, OIB 64386574813, Banovčeva 9, 52100 Pula</derivirana_varijabla>
  </DomainObject.Predmet.ProtustrankaFormatedWithAdressOIB>
  <DomainObject.Predmet.ProtustrankaWithAdress>
    <izvorni_sadrzaj>KULTURNO UMJETNIČKO DRUŠTVO PIN, PULA Banovčeva 9, 52100 Pula</izvorni_sadrzaj>
    <derivirana_varijabla naziv="DomainObject.Predmet.ProtustrankaWithAdress_1">KULTURNO UMJETNIČKO DRUŠTVO PIN, PULA Banovčeva 9, 52100 Pula</derivirana_varijabla>
  </DomainObject.Predmet.ProtustrankaWithAdress>
  <DomainObject.Predmet.ProtustrankaWithAdressOIB>
    <izvorni_sadrzaj>KULTURNO UMJETNIČKO DRUŠTVO PIN, PULA, OIB 64386574813, Banovčeva 9, 52100 Pula</izvorni_sadrzaj>
    <derivirana_varijabla naziv="DomainObject.Predmet.ProtustrankaWithAdressOIB_1">KULTURNO UMJETNIČKO DRUŠTVO PIN, PULA, OIB 64386574813, Banovčeva 9, 52100 Pula</derivirana_varijabla>
  </DomainObject.Predmet.ProtustrankaWithAdressOIB>
  <DomainObject.Predmet.ProtustrankaNazivFormated>
    <izvorni_sadrzaj>KULTURNO UMJETNIČKO DRUŠTVO PIN, PULA</izvorni_sadrzaj>
    <derivirana_varijabla naziv="DomainObject.Predmet.ProtustrankaNazivFormated_1">KULTURNO UMJETNIČKO DRUŠTVO PIN, PULA</derivirana_varijabla>
  </DomainObject.Predmet.ProtustrankaNazivFormated>
  <DomainObject.Predmet.ProtustrankaNazivFormatedOIB>
    <izvorni_sadrzaj>KULTURNO UMJETNIČKO DRUŠTVO PIN, PULA, OIB 64386574813</izvorni_sadrzaj>
    <derivirana_varijabla naziv="DomainObject.Predmet.ProtustrankaNazivFormatedOIB_1">KULTURNO UMJETNIČKO DRUŠTVO PIN, PULA, OIB 64386574813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44953.88</izvorni_sadrzaj>
    <derivirana_varijabla naziv="DomainObject.Predmet.TrenutnaVrijednost_1">44953.88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KULTURNO UMJETNIČKO DRUŠTVO PIN, PULA</item>
    </izvorni_sadrzaj>
    <derivirana_varijabla naziv="DomainObject.Predmet.ProtuStrankaListFormated_1">
      <item>KULTURNO UMJETNIČKO DRUŠTVO PIN, PULA</item>
    </derivirana_varijabla>
  </DomainObject.Predmet.ProtuStrankaListFormated>
  <DomainObject.Predmet.ProtuStrankaListFormatedOIB>
    <izvorni_sadrzaj>
      <item>KULTURNO UMJETNIČKO DRUŠTVO PIN, PULA, OIB 64386574813</item>
    </izvorni_sadrzaj>
    <derivirana_varijabla naziv="DomainObject.Predmet.ProtuStrankaListFormatedOIB_1">
      <item>KULTURNO UMJETNIČKO DRUŠTVO PIN, PULA, OIB 64386574813</item>
    </derivirana_varijabla>
  </DomainObject.Predmet.ProtuStrankaListFormatedOIB>
  <DomainObject.Predmet.ProtuStrankaListFormatedWithAdress>
    <izvorni_sadrzaj>
      <item>KULTURNO UMJETNIČKO DRUŠTVO PIN, PULA, Banovčeva 9, 52100 Pula</item>
    </izvorni_sadrzaj>
    <derivirana_varijabla naziv="DomainObject.Predmet.ProtuStrankaListFormatedWithAdress_1">
      <item>KULTURNO UMJETNIČKO DRUŠTVO PIN, PULA, Banovčeva 9, 52100 Pula</item>
    </derivirana_varijabla>
  </DomainObject.Predmet.ProtuStrankaListFormatedWithAdress>
  <DomainObject.Predmet.ProtuStrankaListFormatedWithAdressOIB>
    <izvorni_sadrzaj>
      <item>KULTURNO UMJETNIČKO DRUŠTVO PIN, PULA, OIB 64386574813, Banovčeva 9, 52100 Pula</item>
    </izvorni_sadrzaj>
    <derivirana_varijabla naziv="DomainObject.Predmet.ProtuStrankaListFormatedWithAdressOIB_1">
      <item>KULTURNO UMJETNIČKO DRUŠTVO PIN, PULA, OIB 64386574813, Banovčeva 9, 52100 Pula</item>
    </derivirana_varijabla>
  </DomainObject.Predmet.ProtuStrankaListFormatedWithAdressOIB>
  <DomainObject.Predmet.ProtuStrankaListNazivFormated>
    <izvorni_sadrzaj>
      <item>KULTURNO UMJETNIČKO DRUŠTVO PIN, PULA</item>
    </izvorni_sadrzaj>
    <derivirana_varijabla naziv="DomainObject.Predmet.ProtuStrankaListNazivFormated_1">
      <item>KULTURNO UMJETNIČKO DRUŠTVO PIN, PULA</item>
    </derivirana_varijabla>
  </DomainObject.Predmet.ProtuStrankaListNazivFormated>
  <DomainObject.Predmet.ProtuStrankaListNazivFormatedOIB>
    <izvorni_sadrzaj>
      <item>KULTURNO UMJETNIČKO DRUŠTVO PIN, PULA, OIB 64386574813</item>
    </izvorni_sadrzaj>
    <derivirana_varijabla naziv="DomainObject.Predmet.ProtuStrankaListNazivFormatedOIB_1">
      <item>KULTURNO UMJETNIČKO DRUŠTVO PIN, PULA, OIB 64386574813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KULTURNO UMJETNIČKO DRUŠTVO PIN, PULA</izvorni_sadrzaj>
    <derivirana_varijabla naziv="DomainObject.Predmet.ProtustrankaIDrugi_1">KULTURNO UMJETNIČKO DRUŠTVO PIN,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KULTURNO UMJETNIČKO DRUŠTVO PIN, PULA, OIB 64386574813, Banovčeva 9, 52100 Pula</izvorni_sadrzaj>
    <derivirana_varijabla naziv="DomainObject.Predmet.ProtustrankaIDrugiAdressOIB_1">KULTURNO UMJETNIČKO DRUŠTVO PIN, PULA, OIB 64386574813, Banovčeva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KULTURNO UMJETNIČKO DRUŠTVO PIN, PULA</item>
    </izvorni_sadrzaj>
    <derivirana_varijabla naziv="DomainObject.Predmet.SudioniciListNaziv_1">
      <item>FINANCIJSKA AGENCIJA, RC RIJEKA, PODRUŽNICA PULA, PULA</item>
      <item>KULTURNO UMJETNIČKO DRUŠTVO PIN,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KULTURNO UMJETNIČKO DRUŠTVO PIN, PULA, OIB 64386574813, Banovčeva 9,52100 Pula</item>
    </izvorni_sadrzaj>
    <derivirana_varijabla naziv="DomainObject.Predmet.SudioniciListAdressOIB_1">
      <item>FINANCIJSKA AGENCIJA, RC RIJEKA, PODRUŽNICA PULA, PULA, OIB 85821130368, Ulica grada Vukovara 70,Zagreb</item>
      <item>KULTURNO UMJETNIČKO DRUŠTVO PIN, PULA, OIB 64386574813, Banovčeva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64386574813</item>
    </izvorni_sadrzaj>
    <derivirana_varijabla naziv="DomainObject.Predmet.SudioniciListNazivOIB_1">
      <item>, OIB 85821130368</item>
      <item>, OIB 64386574813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4047</properties:Characters>
  <properties:Lines>90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2016-07-06T05:51:00Z</dcterms:created>
  <dc:creator>Mihaela Kaligari</dc:creator>
  <dc:description/>
  <cp:keywords/>
  <cp:lastModifiedBy>Sanja Prodan</cp:lastModifiedBy>
  <cp:lastPrinted>2016-07-07T05:58:00Z</cp:lastPrinted>
  <dcterms:modified xmlns:xsi="http://www.w3.org/2001/XMLSchema-instance" xsi:type="dcterms:W3CDTF">2016-07-07T05:58:00Z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