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c6dc" w14:paraId="5ecc6dc" w:rsidRDefault="002129B9" w:rsidP="0085221D" w:rsidR="00750685" w:rsidRPr="00A23889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A23889">
        <w:rPr>
          <w:noProof/>
        </w:rPr>
        <w:t xml:space="preserve">         </w:t>
      </w:r>
      <w:r w:rsidR="00193220" w:rsidRPr="00A23889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A23889">
      <w:pPr>
        <w:ind w:hanging="720" w:left="360"/>
        <w:jc w:val="both"/>
        <w:rPr>
          <w:rStyle w:val="Naglaeno"/>
          <w:b w:val="false"/>
        </w:rPr>
      </w:pPr>
      <w:r w:rsidRPr="00A23889">
        <w:rPr>
          <w:rStyle w:val="Naglaeno"/>
          <w:b w:val="false"/>
        </w:rPr>
        <w:t xml:space="preserve">   </w:t>
      </w:r>
      <w:r w:rsidR="00750685" w:rsidRPr="00A23889">
        <w:rPr>
          <w:rStyle w:val="Naglaeno"/>
          <w:b w:val="false"/>
        </w:rPr>
        <w:t>REPUBLIKA HRVATSKA</w:t>
      </w:r>
    </w:p>
    <w:p w:rsidRDefault="00750685" w:rsidP="00EB5E2F" w:rsidR="00647636" w:rsidRPr="00A23889">
      <w:pPr>
        <w:ind w:hanging="720" w:left="360"/>
        <w:jc w:val="both"/>
        <w:rPr>
          <w:rStyle w:val="Naglaeno"/>
          <w:b w:val="false"/>
        </w:rPr>
      </w:pPr>
      <w:r w:rsidRPr="00A23889">
        <w:rPr>
          <w:rStyle w:val="Naglaeno"/>
          <w:b w:val="false"/>
        </w:rPr>
        <w:t>TRGOVAČKI SUD U OSIJEKU</w:t>
      </w:r>
    </w:p>
    <w:p w:rsidRDefault="004F11EE" w:rsidP="0085221D" w:rsidR="004F11EE" w:rsidRPr="00A23889">
      <w:pPr>
        <w:jc w:val="both"/>
        <w:rPr>
          <w:rStyle w:val="Naglaeno"/>
          <w:b w:val="false"/>
        </w:rPr>
      </w:pPr>
    </w:p>
    <w:p w:rsidRDefault="004C645A" w:rsidP="0085221D" w:rsidR="004C645A" w:rsidRPr="00A23889">
      <w:pPr>
        <w:jc w:val="both"/>
        <w:rPr>
          <w:rStyle w:val="Naglaeno"/>
          <w:b w:val="false"/>
        </w:rPr>
      </w:pPr>
    </w:p>
    <w:p w:rsidRDefault="00E10140" w:rsidP="00B1707E" w:rsidR="004F11EE" w:rsidRPr="00A23889">
      <w:pPr>
        <w:jc w:val="center"/>
      </w:pPr>
      <w:r w:rsidRPr="00A23889">
        <w:t>R E P U B L I K A   H R V A T S K A</w:t>
      </w:r>
    </w:p>
    <w:p w:rsidRDefault="00E10140" w:rsidP="00E10140" w:rsidR="00E10140" w:rsidRPr="00A23889">
      <w:pPr>
        <w:jc w:val="center"/>
      </w:pPr>
      <w:r w:rsidRPr="00A23889">
        <w:t>R J E Š E N J E</w:t>
      </w:r>
    </w:p>
    <w:p w:rsidRDefault="004C645A" w:rsidP="00E10140" w:rsidR="004C645A" w:rsidRPr="00A23889"/>
    <w:p w:rsidRDefault="004C645A" w:rsidP="00E10140" w:rsidR="004C645A" w:rsidRPr="00A23889"/>
    <w:p w:rsidRDefault="00864FF8" w:rsidP="009C6537" w:rsidR="004C645A" w:rsidRPr="00A23889">
      <w:pPr>
        <w:ind w:firstLine="708"/>
        <w:jc w:val="both"/>
      </w:pPr>
      <w:r w:rsidRPr="00A23889">
        <w:t xml:space="preserve">Trgovački sud u Osijeku, po stečajnom sucu mr. sc. Borisu Vukoviću, u stečajnom postupku nad dužnikom </w:t>
      </w:r>
      <w:r w:rsidR="00443A40">
        <w:t xml:space="preserve">ISTRIA GOLD d.o.o. u stečaju, Osijek, </w:t>
      </w:r>
      <w:proofErr w:type="spellStart"/>
      <w:r w:rsidR="00443A40">
        <w:t>J.J</w:t>
      </w:r>
      <w:proofErr w:type="spellEnd"/>
      <w:r w:rsidR="00443A40">
        <w:t>. Strossmayera 333, MBS: 030168237, OIB: 69753887420</w:t>
      </w:r>
      <w:r w:rsidRPr="00A23889">
        <w:t xml:space="preserve">, dana </w:t>
      </w:r>
      <w:r w:rsidR="00443A40">
        <w:t>18</w:t>
      </w:r>
      <w:r w:rsidRPr="00A23889">
        <w:t>. rujna 2018. godine</w:t>
      </w:r>
    </w:p>
    <w:p w:rsidRDefault="009C6537" w:rsidP="009C6537" w:rsidR="009C6537" w:rsidRPr="00A23889">
      <w:pPr>
        <w:ind w:firstLine="708"/>
        <w:jc w:val="both"/>
      </w:pPr>
    </w:p>
    <w:p w:rsidRDefault="009C6537" w:rsidP="009C6537" w:rsidR="009C6537" w:rsidRPr="00A23889">
      <w:pPr>
        <w:ind w:firstLine="708"/>
        <w:jc w:val="both"/>
      </w:pPr>
    </w:p>
    <w:p w:rsidRDefault="00E671A5" w:rsidP="00E671A5" w:rsidR="00E671A5" w:rsidRPr="00A23889">
      <w:pPr>
        <w:jc w:val="center"/>
      </w:pPr>
      <w:r w:rsidRPr="00A23889">
        <w:t>r i j e š i o  j e</w:t>
      </w:r>
    </w:p>
    <w:p w:rsidRDefault="003560D7" w:rsidP="003560D7" w:rsidR="003560D7" w:rsidRPr="00A23889">
      <w:pPr>
        <w:jc w:val="both"/>
      </w:pPr>
    </w:p>
    <w:p w:rsidRDefault="004C645A" w:rsidP="003560D7" w:rsidR="004C645A" w:rsidRPr="00A23889">
      <w:pPr>
        <w:jc w:val="both"/>
      </w:pPr>
    </w:p>
    <w:p w:rsidRDefault="00E671A5" w:rsidP="00E671A5" w:rsidR="00E671A5" w:rsidRPr="00A23889">
      <w:pPr>
        <w:pStyle w:val="Odlomakpopisa"/>
        <w:numPr>
          <w:ilvl w:val="0"/>
          <w:numId w:val="29"/>
        </w:numPr>
        <w:jc w:val="both"/>
      </w:pPr>
      <w:r w:rsidRPr="00A23889">
        <w:t xml:space="preserve">Utvrđuju se tražbine </w:t>
      </w:r>
      <w:r w:rsidR="00814724" w:rsidRPr="00A23889">
        <w:rPr>
          <w:b/>
          <w:lang w:val="hr-HR"/>
        </w:rPr>
        <w:t>prvog</w:t>
      </w:r>
      <w:r w:rsidRPr="00A23889">
        <w:t xml:space="preserve"> višeg isplatnog reda:</w:t>
      </w:r>
    </w:p>
    <w:p w:rsidRDefault="003C106D" w:rsidP="003C106D" w:rsidR="003C106D" w:rsidRPr="00A23889">
      <w:pPr>
        <w:jc w:val="both"/>
      </w:pPr>
    </w:p>
    <w:p w:rsidRDefault="00382F8F" w:rsidP="003560D7" w:rsidR="003560D7" w:rsidRPr="00A23889">
      <w:pPr>
        <w:pStyle w:val="Odlomakpopisa"/>
        <w:numPr>
          <w:ilvl w:val="0"/>
          <w:numId w:val="44"/>
        </w:numPr>
        <w:jc w:val="both"/>
        <w:rPr>
          <w:color w:val="000000"/>
        </w:rPr>
      </w:pPr>
      <w:r>
        <w:rPr>
          <w:color w:val="00000A"/>
        </w:rPr>
        <w:t>Republika Hrvatska, Porezna uprava, Područni ured Slavonija i Baranja</w:t>
      </w:r>
      <w:r w:rsidR="003560D7" w:rsidRPr="00A23889">
        <w:rPr>
          <w:color w:val="000000"/>
          <w:lang w:val="hr-HR"/>
        </w:rPr>
        <w:t xml:space="preserve">, </w:t>
      </w:r>
      <w:r>
        <w:rPr>
          <w:color w:val="00000A"/>
        </w:rPr>
        <w:t>Katančićeva 5/a, 10000 Zagreb</w:t>
      </w:r>
      <w:r w:rsidR="00F95747" w:rsidRPr="00A23889">
        <w:t xml:space="preserve">, </w:t>
      </w:r>
      <w:r w:rsidR="00AD47B2" w:rsidRPr="00A23889">
        <w:rPr>
          <w:bCs/>
          <w:color w:val="000000"/>
        </w:rPr>
        <w:t xml:space="preserve">OIB: </w:t>
      </w:r>
      <w:r>
        <w:rPr>
          <w:color w:val="00000A"/>
        </w:rPr>
        <w:t>18683136487</w:t>
      </w:r>
      <w:r w:rsidR="00AD47B2" w:rsidRPr="00A23889">
        <w:rPr>
          <w:bCs/>
          <w:color w:val="000000"/>
        </w:rPr>
        <w:t xml:space="preserve">, </w:t>
      </w:r>
      <w:r w:rsidR="00721A2A" w:rsidRPr="00A23889">
        <w:rPr>
          <w:bCs/>
          <w:color w:val="000000"/>
        </w:rPr>
        <w:t xml:space="preserve">u iznosu od </w:t>
      </w:r>
      <w:r>
        <w:rPr>
          <w:color w:val="000000"/>
        </w:rPr>
        <w:t>288,91</w:t>
      </w:r>
      <w:r w:rsidR="00721A2A" w:rsidRPr="00A23889">
        <w:rPr>
          <w:bCs/>
          <w:color w:val="000000"/>
        </w:rPr>
        <w:t>kn</w:t>
      </w:r>
      <w:r w:rsidR="002C6667" w:rsidRPr="00A23889">
        <w:rPr>
          <w:bCs/>
          <w:color w:val="000000"/>
          <w:lang w:val="hr-HR"/>
        </w:rPr>
        <w:t>,</w:t>
      </w:r>
    </w:p>
    <w:p w:rsidRDefault="003560D7" w:rsidP="003560D7" w:rsidR="003560D7" w:rsidRPr="00A23889">
      <w:pPr>
        <w:pStyle w:val="Odlomakpopisa"/>
        <w:jc w:val="both"/>
        <w:rPr>
          <w:color w:val="000000"/>
        </w:rPr>
      </w:pPr>
    </w:p>
    <w:p w:rsidRDefault="009C6537" w:rsidP="00E671A5" w:rsidR="009C6537" w:rsidRPr="00A23889">
      <w:pPr>
        <w:jc w:val="both"/>
      </w:pPr>
    </w:p>
    <w:p w:rsidRDefault="003B3F6C" w:rsidP="003B3F6C" w:rsidR="003B3F6C" w:rsidRPr="00A23889">
      <w:pPr>
        <w:pStyle w:val="Odlomakpopisa"/>
        <w:numPr>
          <w:ilvl w:val="0"/>
          <w:numId w:val="29"/>
        </w:numPr>
        <w:jc w:val="both"/>
      </w:pPr>
      <w:r w:rsidRPr="00A23889">
        <w:t xml:space="preserve">Utvrđuju se tražbine </w:t>
      </w:r>
      <w:r w:rsidRPr="00A23889">
        <w:rPr>
          <w:b/>
          <w:lang w:val="hr-HR"/>
        </w:rPr>
        <w:t>drugog</w:t>
      </w:r>
      <w:r w:rsidRPr="00A23889">
        <w:t xml:space="preserve"> višeg isplatnog reda:</w:t>
      </w:r>
    </w:p>
    <w:p w:rsidRDefault="003B3F6C" w:rsidP="003B3F6C" w:rsidR="003B3F6C" w:rsidRPr="00A23889">
      <w:pPr>
        <w:jc w:val="both"/>
      </w:pPr>
    </w:p>
    <w:p w:rsidRDefault="00EC69F0" w:rsidP="003B3F6C" w:rsidR="003B3F6C" w:rsidRPr="00A23889">
      <w:pPr>
        <w:pStyle w:val="Odlomakpopisa"/>
        <w:numPr>
          <w:ilvl w:val="0"/>
          <w:numId w:val="31"/>
        </w:numPr>
        <w:jc w:val="both"/>
        <w:rPr>
          <w:rFonts w:eastAsia="Calibri"/>
          <w:color w:val="000000"/>
        </w:rPr>
      </w:pPr>
      <w:r>
        <w:rPr>
          <w:color w:val="00000A"/>
        </w:rPr>
        <w:t>Republika Hrvatska, Porezna uprava, Područni ured Slavonija i Baranja</w:t>
      </w:r>
      <w:r w:rsidR="003B3F6C" w:rsidRPr="00A23889">
        <w:rPr>
          <w:color w:val="000000"/>
        </w:rPr>
        <w:t xml:space="preserve">, </w:t>
      </w:r>
      <w:r>
        <w:rPr>
          <w:color w:val="00000A"/>
        </w:rPr>
        <w:t>Katančićeva 5/a, Zagreb</w:t>
      </w:r>
      <w:r>
        <w:rPr>
          <w:color w:val="00000A"/>
          <w:lang w:val="hr-HR"/>
        </w:rPr>
        <w:t>,</w:t>
      </w:r>
      <w:r w:rsidR="003B3F6C" w:rsidRPr="00A23889">
        <w:rPr>
          <w:color w:val="000000"/>
        </w:rPr>
        <w:t xml:space="preserve"> </w:t>
      </w:r>
      <w:r w:rsidR="003B3F6C" w:rsidRPr="00A23889">
        <w:rPr>
          <w:lang w:val="hr-HR"/>
        </w:rPr>
        <w:t>OIB:</w:t>
      </w:r>
      <w:r w:rsidR="003B3F6C" w:rsidRPr="00A23889">
        <w:rPr>
          <w:color w:val="000000"/>
        </w:rPr>
        <w:t xml:space="preserve"> </w:t>
      </w:r>
      <w:r>
        <w:rPr>
          <w:color w:val="00000A"/>
        </w:rPr>
        <w:t>18683136487</w:t>
      </w:r>
      <w:r w:rsidR="003B3F6C" w:rsidRPr="00A23889">
        <w:rPr>
          <w:color w:val="000000"/>
        </w:rPr>
        <w:t xml:space="preserve">, </w:t>
      </w:r>
      <w:r w:rsidR="003B3F6C" w:rsidRPr="00A23889">
        <w:t xml:space="preserve">u iznosu od </w:t>
      </w:r>
      <w:r>
        <w:rPr>
          <w:color w:val="000000"/>
        </w:rPr>
        <w:t>969.136,64</w:t>
      </w:r>
      <w:r>
        <w:rPr>
          <w:color w:val="000000"/>
          <w:lang w:val="hr-HR"/>
        </w:rPr>
        <w:t xml:space="preserve"> </w:t>
      </w:r>
      <w:r w:rsidR="003B3F6C" w:rsidRPr="00A23889">
        <w:rPr>
          <w:color w:val="000000"/>
        </w:rPr>
        <w:t>kn</w:t>
      </w:r>
    </w:p>
    <w:p w:rsidRDefault="003B3F6C" w:rsidP="003B3F6C" w:rsidR="003B3F6C" w:rsidRPr="00A23889">
      <w:pPr>
        <w:pStyle w:val="Odlomakpopisa"/>
        <w:jc w:val="both"/>
        <w:rPr>
          <w:rFonts w:eastAsia="Calibri"/>
          <w:color w:val="000000"/>
        </w:rPr>
      </w:pPr>
    </w:p>
    <w:p w:rsidRDefault="00EC69F0" w:rsidP="003B3F6C" w:rsidR="003B3F6C" w:rsidRPr="00A23889">
      <w:pPr>
        <w:pStyle w:val="Odlomakpopisa"/>
        <w:numPr>
          <w:ilvl w:val="0"/>
          <w:numId w:val="31"/>
        </w:numPr>
        <w:jc w:val="both"/>
        <w:rPr>
          <w:color w:val="000000"/>
        </w:rPr>
      </w:pPr>
      <w:r>
        <w:rPr>
          <w:color w:val="00000A"/>
        </w:rPr>
        <w:t>HP - Hrvatska pošta d.d.</w:t>
      </w:r>
      <w:r w:rsidR="003B3F6C" w:rsidRPr="00A23889">
        <w:rPr>
          <w:color w:val="000000"/>
        </w:rPr>
        <w:t xml:space="preserve">, </w:t>
      </w:r>
      <w:proofErr w:type="spellStart"/>
      <w:r>
        <w:rPr>
          <w:color w:val="00000A"/>
        </w:rPr>
        <w:t>Jurišićeva</w:t>
      </w:r>
      <w:proofErr w:type="spellEnd"/>
      <w:r>
        <w:rPr>
          <w:color w:val="00000A"/>
        </w:rPr>
        <w:t xml:space="preserve"> 13, Zagreb</w:t>
      </w:r>
      <w:r w:rsidR="003B3F6C" w:rsidRPr="00A23889">
        <w:rPr>
          <w:color w:val="000000"/>
        </w:rPr>
        <w:t>,</w:t>
      </w:r>
      <w:r w:rsidR="003B3F6C" w:rsidRPr="00A23889">
        <w:t xml:space="preserve"> </w:t>
      </w:r>
      <w:r w:rsidR="003B3F6C" w:rsidRPr="00A23889">
        <w:rPr>
          <w:lang w:val="hr-HR"/>
        </w:rPr>
        <w:t>OIB:</w:t>
      </w:r>
      <w:r w:rsidR="003B3F6C" w:rsidRPr="00A23889">
        <w:rPr>
          <w:color w:val="000000"/>
        </w:rPr>
        <w:t xml:space="preserve"> </w:t>
      </w:r>
      <w:r>
        <w:rPr>
          <w:color w:val="00000A"/>
        </w:rPr>
        <w:t>87311810356</w:t>
      </w:r>
      <w:r w:rsidR="003B3F6C" w:rsidRPr="00A23889">
        <w:rPr>
          <w:color w:val="000000"/>
        </w:rPr>
        <w:t xml:space="preserve">, u iznosu od </w:t>
      </w:r>
      <w:r>
        <w:rPr>
          <w:color w:val="000000"/>
        </w:rPr>
        <w:t>834,76</w:t>
      </w:r>
      <w:r>
        <w:rPr>
          <w:color w:val="000000"/>
          <w:lang w:val="hr-HR"/>
        </w:rPr>
        <w:t xml:space="preserve"> </w:t>
      </w:r>
      <w:r w:rsidR="003B3F6C" w:rsidRPr="00A23889">
        <w:rPr>
          <w:color w:val="000000"/>
        </w:rPr>
        <w:t>kn</w:t>
      </w:r>
    </w:p>
    <w:p w:rsidRDefault="00EC69F0" w:rsidP="004D78DA" w:rsidR="00EC69F0"/>
    <w:p w:rsidRDefault="003B3F6C" w:rsidP="003B3F6C" w:rsidR="003B3F6C" w:rsidRPr="00A23889">
      <w:pPr>
        <w:jc w:val="center"/>
      </w:pPr>
      <w:r w:rsidRPr="00A23889">
        <w:t>Obrazloženje</w:t>
      </w:r>
    </w:p>
    <w:p w:rsidRDefault="003B3F6C" w:rsidP="003B3F6C" w:rsidR="003B3F6C" w:rsidRPr="00A23889"/>
    <w:p w:rsidRDefault="003B3F6C" w:rsidP="003B3F6C" w:rsidR="003B3F6C" w:rsidRPr="00A23889"/>
    <w:p w:rsidRDefault="003B3F6C" w:rsidP="003B3F6C" w:rsidR="003B3F6C" w:rsidRPr="00A23889">
      <w:pPr>
        <w:jc w:val="both"/>
      </w:pPr>
      <w:r w:rsidRPr="00A23889">
        <w:tab/>
        <w:t xml:space="preserve">Na ispitnom ročištu održanom </w:t>
      </w:r>
      <w:r w:rsidR="004D78DA">
        <w:t>18</w:t>
      </w:r>
      <w:r w:rsidR="006D6A1E" w:rsidRPr="00A23889">
        <w:t>. rujna</w:t>
      </w:r>
      <w:r w:rsidRPr="00A23889">
        <w:t xml:space="preserve"> 2018. ispitane su sve prijavljene tražbine prema iznosima i redu, a koje su prijavljene u roku.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pStyle w:val="Tijeloteksta"/>
        <w:rPr>
          <w:sz w:val="24"/>
        </w:rPr>
      </w:pPr>
      <w:r w:rsidRPr="00A23889">
        <w:rPr>
          <w:sz w:val="24"/>
        </w:rPr>
        <w:tab/>
        <w:t>Sud je temel</w:t>
      </w:r>
      <w:r w:rsidR="006D6A1E" w:rsidRPr="00A23889">
        <w:rPr>
          <w:sz w:val="24"/>
        </w:rPr>
        <w:t>jem čl. 264. Stečajnog zakona (Narodne novine</w:t>
      </w:r>
      <w:r w:rsidRPr="00A23889">
        <w:rPr>
          <w:sz w:val="24"/>
        </w:rPr>
        <w:t xml:space="preserve"> broj 71/15 i 104/17; u daljnjem tekstu SZ) sastavio tablicu ispitanih tražbina u koju su za svaku prijavljenu tražbinu uneseni podaci o tome u kojoj je mjeri tražbina utvrđena, odnosno osporena prema svom iznosu i svom redu. 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  <w:r w:rsidRPr="00A23889">
        <w:tab/>
        <w:t xml:space="preserve">Tražbine navedene pod </w:t>
      </w:r>
      <w:proofErr w:type="spellStart"/>
      <w:r w:rsidRPr="00A23889">
        <w:t>toč</w:t>
      </w:r>
      <w:proofErr w:type="spellEnd"/>
      <w:r w:rsidRPr="00A23889">
        <w:t xml:space="preserve">. I. i II. ovog rješenja stečajni upravitelj je u cijelosti priznao, a radi se o tražbinama prvog i drugog višeg isplatnog reda a koje tražbine nije osporio niti nazočni stečajni vjerovnik, te se stoga smatraju utvrđenim, u smislu odredbi čl. 260., čl. 263.i čl. 265. SZ-a. 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ind w:firstLine="708"/>
        <w:jc w:val="both"/>
      </w:pPr>
      <w:r w:rsidRPr="00A23889">
        <w:lastRenderedPageBreak/>
        <w:t xml:space="preserve">Slijedom navedenog, odlučeno je kao u izreci temeljem odredbi čl. 263., čl. 265. i čl. 266. SZ-a. </w:t>
      </w:r>
    </w:p>
    <w:p w:rsidRDefault="003B3F6C" w:rsidP="003B3F6C" w:rsidR="003B3F6C" w:rsidRPr="00A23889">
      <w:pPr>
        <w:ind w:firstLine="708"/>
        <w:jc w:val="both"/>
      </w:pPr>
    </w:p>
    <w:p w:rsidRDefault="003B3F6C" w:rsidP="003B3F6C" w:rsidR="003B3F6C" w:rsidRPr="00A23889">
      <w:pPr>
        <w:pStyle w:val="Tijeloteksta"/>
        <w:jc w:val="center"/>
        <w:rPr>
          <w:sz w:val="24"/>
          <w:lang w:val="hr-HR"/>
        </w:rPr>
      </w:pPr>
      <w:r w:rsidRPr="00A23889">
        <w:rPr>
          <w:sz w:val="24"/>
        </w:rPr>
        <w:t>U Osijeku</w:t>
      </w:r>
      <w:r w:rsidRPr="00A23889">
        <w:rPr>
          <w:sz w:val="24"/>
          <w:lang w:val="hr-HR"/>
        </w:rPr>
        <w:t xml:space="preserve"> </w:t>
      </w:r>
      <w:r w:rsidR="004D78DA">
        <w:rPr>
          <w:sz w:val="24"/>
          <w:lang w:val="hr-HR"/>
        </w:rPr>
        <w:t>18</w:t>
      </w:r>
      <w:r w:rsidR="006D6A1E" w:rsidRPr="00A23889">
        <w:rPr>
          <w:sz w:val="24"/>
          <w:lang w:val="hr-HR"/>
        </w:rPr>
        <w:t>. rujna</w:t>
      </w:r>
      <w:r w:rsidRPr="00A23889">
        <w:rPr>
          <w:sz w:val="24"/>
          <w:lang w:val="hr-HR"/>
        </w:rPr>
        <w:t xml:space="preserve"> 2018. </w:t>
      </w:r>
    </w:p>
    <w:p w:rsidRDefault="003B3F6C" w:rsidP="003B3F6C" w:rsidR="003B3F6C" w:rsidRPr="00A23889">
      <w:pPr>
        <w:pStyle w:val="Tijeloteksta"/>
        <w:jc w:val="center"/>
        <w:rPr>
          <w:sz w:val="24"/>
          <w:lang w:val="hr-HR"/>
        </w:rPr>
      </w:pPr>
    </w:p>
    <w:p w:rsidRDefault="003B3F6C" w:rsidP="003B3F6C" w:rsidR="003B3F6C" w:rsidRPr="00A23889">
      <w:pPr>
        <w:pStyle w:val="Tijeloteksta"/>
        <w:jc w:val="center"/>
        <w:rPr>
          <w:sz w:val="24"/>
          <w:lang w:val="hr-HR"/>
        </w:rPr>
      </w:pPr>
    </w:p>
    <w:p w:rsidRDefault="003B3F6C" w:rsidP="003B3F6C" w:rsidR="003B3F6C" w:rsidRPr="00A23889">
      <w:pPr>
        <w:ind w:firstLine="708" w:left="5664"/>
        <w:jc w:val="both"/>
      </w:pPr>
      <w:r w:rsidRPr="00A23889">
        <w:t xml:space="preserve">    STEČAJNI SUDAC</w:t>
      </w:r>
    </w:p>
    <w:p w:rsidRDefault="003B3F6C" w:rsidP="003B3F6C" w:rsidR="003B3F6C" w:rsidRPr="00A23889">
      <w:pPr>
        <w:ind w:left="4956"/>
        <w:jc w:val="center"/>
      </w:pPr>
      <w:r w:rsidRPr="00A23889">
        <w:t xml:space="preserve">                  mr. sc. Boris Vuković</w:t>
      </w:r>
    </w:p>
    <w:p w:rsidRDefault="003B3F6C" w:rsidP="003B3F6C" w:rsidR="003B3F6C" w:rsidRPr="00A23889">
      <w:pPr>
        <w:jc w:val="both"/>
      </w:pPr>
      <w:r w:rsidRPr="00A23889">
        <w:t xml:space="preserve">Zapisničar: Danijela Špeletić         </w:t>
      </w:r>
    </w:p>
    <w:p w:rsidRDefault="003B3F6C" w:rsidP="003B3F6C" w:rsidR="003B3F6C" w:rsidRPr="00A23889">
      <w:pPr>
        <w:jc w:val="both"/>
      </w:pPr>
      <w:r w:rsidRPr="00A23889">
        <w:t xml:space="preserve">                        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  <w:r w:rsidRPr="00A23889">
        <w:t xml:space="preserve">    </w:t>
      </w:r>
    </w:p>
    <w:p w:rsidRDefault="003B3F6C" w:rsidP="003B3F6C" w:rsidR="003B3F6C" w:rsidRPr="00A23889">
      <w:pPr>
        <w:jc w:val="both"/>
      </w:pPr>
      <w:r w:rsidRPr="00A23889">
        <w:t>UPUTA O PRAVNOM LIJEKU:</w:t>
      </w:r>
    </w:p>
    <w:p w:rsidRDefault="003B3F6C" w:rsidP="003B3F6C" w:rsidR="003B3F6C" w:rsidRPr="00A23889">
      <w:pPr>
        <w:jc w:val="both"/>
      </w:pPr>
      <w:r w:rsidRPr="00A23889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  <w:r w:rsidRPr="00A23889">
        <w:t>DNA:</w:t>
      </w:r>
    </w:p>
    <w:p w:rsidRDefault="00D562E9" w:rsidP="00F90CEB" w:rsidR="00F90CEB" w:rsidRPr="00A23889">
      <w:pPr>
        <w:pStyle w:val="Tijeloteksta"/>
        <w:rPr>
          <w:sz w:val="24"/>
        </w:rPr>
      </w:pPr>
      <w:r>
        <w:rPr>
          <w:sz w:val="24"/>
          <w:lang w:val="hr-HR"/>
        </w:rPr>
        <w:t>-</w:t>
      </w:r>
      <w:r w:rsidR="003B3F6C" w:rsidRPr="00A23889">
        <w:rPr>
          <w:sz w:val="24"/>
        </w:rPr>
        <w:t xml:space="preserve">Stečajni upravitelj </w:t>
      </w:r>
      <w:r w:rsidR="004D78DA">
        <w:t>Zvonko Tomljanović, Našice, J. Runjanina 7</w:t>
      </w:r>
    </w:p>
    <w:p w:rsidRDefault="003B3F6C" w:rsidP="00F90CEB" w:rsidR="003B3F6C" w:rsidRPr="00A23889">
      <w:pPr>
        <w:pStyle w:val="Tijeloteksta"/>
        <w:rPr>
          <w:sz w:val="24"/>
          <w:lang w:val="hr-HR"/>
        </w:rPr>
      </w:pPr>
      <w:r w:rsidRPr="00A23889">
        <w:rPr>
          <w:sz w:val="24"/>
        </w:rPr>
        <w:t xml:space="preserve">-mrežna stranica e-Oglasna ploča sudova </w:t>
      </w:r>
    </w:p>
    <w:p w:rsidRDefault="003B3F6C" w:rsidP="003B3F6C" w:rsidR="003B3F6C" w:rsidRPr="00A23889">
      <w:pPr>
        <w:jc w:val="both"/>
      </w:pPr>
      <w:r w:rsidRPr="00A23889">
        <w:t xml:space="preserve">-kal. </w:t>
      </w:r>
      <w:r w:rsidR="004D78DA">
        <w:t>09</w:t>
      </w:r>
      <w:r w:rsidR="00F90CEB" w:rsidRPr="00A23889">
        <w:t>.</w:t>
      </w:r>
      <w:r w:rsidR="004D78DA">
        <w:t>11</w:t>
      </w:r>
      <w:r w:rsidRPr="00A23889">
        <w:t>.2018.</w:t>
      </w:r>
    </w:p>
    <w:p w:rsidRDefault="003B3F6C" w:rsidP="003B3F6C" w:rsidR="003B3F6C" w:rsidRPr="00A23889">
      <w:pPr>
        <w:jc w:val="center"/>
      </w:pPr>
    </w:p>
    <w:p w:rsidRDefault="00FC055E" w:rsidP="003B3F6C" w:rsidR="00FC055E" w:rsidRPr="00A23889">
      <w:pPr>
        <w:jc w:val="center"/>
      </w:pPr>
    </w:p>
    <w:sectPr w:rsidSect="00B92159" w:rsidR="00FC055E" w:rsidRPr="00A238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81F" w:rsidR="00D4481F">
      <w:r>
        <w:separator/>
      </w:r>
    </w:p>
  </w:endnote>
  <w:endnote w:id="0" w:type="continuationSeparator">
    <w:p w:rsidRDefault="00D4481F" w:rsidR="00D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81F" w:rsidR="00D4481F">
      <w:r>
        <w:separator/>
      </w:r>
    </w:p>
  </w:footnote>
  <w:footnote w:id="0" w:type="continuationSeparator">
    <w:p w:rsidRDefault="00D4481F" w:rsidR="00D448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9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7053" w:rsidP="001B13AB" w:rsidR="001B13AB" w:rsidRPr="001B13AB">
    <w:pPr>
      <w:pStyle w:val="Zaglavlje"/>
      <w:jc w:val="right"/>
      <w:rPr>
        <w:lang w:val="hr-HR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B13AB">
      <w:t>7 St-505/17-3</w:t>
    </w:r>
    <w:r w:rsidR="001B13AB">
      <w:rPr>
        <w:lang w:val="hr-HR"/>
      </w:rPr>
      <w:t>5</w:t>
    </w:r>
  </w:p>
  <w:p w:rsidRDefault="00A76B97" w:rsidP="00A76B97" w:rsidR="00A76B97">
    <w:pPr>
      <w:jc w:val="right"/>
    </w:pPr>
    <w:r>
      <w:t>7 St-1428/17-25</w:t>
    </w:r>
  </w:p>
  <w:p w:rsidRDefault="002C7460" w:rsidP="002C7460" w:rsidR="002C7460">
    <w:pPr>
      <w:jc w:val="right"/>
    </w:pPr>
  </w:p>
  <w:p w:rsidRDefault="00797053" w:rsidP="00FF2FA0" w:rsidR="0079705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15pt" type="#_x0000_t75">
          <v:imagedata r:id="rId1" o:title=""/>
        </v:shape>
        <o:OLEObject r:id="rId2" ObjectID="_1598848900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6B97" w:rsidP="00A76B97" w:rsidR="00A76B97">
    <w:pPr>
      <w:jc w:val="right"/>
    </w:pPr>
    <w:r>
      <w:t>7 St-1428/17-25</w:t>
    </w:r>
  </w:p>
  <w:p w:rsidRDefault="001B13AB" w:rsidP="001B13AB" w:rsidR="001B13AB" w:rsidRPr="001B13AB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2ED43C5A"/>
    <w:multiLevelType w:val="hybridMultilevel"/>
    <w:tmpl w:val="9AF669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61451D0"/>
    <w:multiLevelType w:val="hybridMultilevel"/>
    <w:tmpl w:val="80A6E3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5FEF28A3"/>
    <w:multiLevelType w:val="hybridMultilevel"/>
    <w:tmpl w:val="EAD0AEDE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173CABCC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 w:val="false"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2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5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3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7"/>
  </w:num>
  <w:num w:numId="13">
    <w:abstractNumId w:val="14"/>
  </w:num>
  <w:num w:numId="14">
    <w:abstractNumId w:val="36"/>
  </w:num>
  <w:num w:numId="15">
    <w:abstractNumId w:val="22"/>
  </w:num>
  <w:num w:numId="16">
    <w:abstractNumId w:val="30"/>
  </w:num>
  <w:num w:numId="17">
    <w:abstractNumId w:val="18"/>
  </w:num>
  <w:num w:numId="18">
    <w:abstractNumId w:val="20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3"/>
  </w:num>
  <w:num w:numId="22">
    <w:abstractNumId w:val="35"/>
  </w:num>
  <w:num w:numId="23">
    <w:abstractNumId w:val="13"/>
  </w:num>
  <w:num w:numId="24">
    <w:abstractNumId w:val="19"/>
  </w:num>
  <w:num w:numId="25">
    <w:abstractNumId w:val="21"/>
  </w:num>
  <w:num w:numId="26">
    <w:abstractNumId w:val="27"/>
  </w:num>
  <w:num w:numId="27">
    <w:abstractNumId w:val="23"/>
  </w:num>
  <w:num w:numId="28">
    <w:abstractNumId w:val="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32"/>
  </w:num>
  <w:num w:numId="35">
    <w:abstractNumId w:val="29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5"/>
  </w:num>
  <w:num w:numId="43">
    <w:abstractNumId w:val="12"/>
  </w:num>
  <w:num w:numId="4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8CC"/>
    <w:rsid w:val="000B625B"/>
    <w:rsid w:val="000B79B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2803"/>
    <w:rsid w:val="000E29BF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B55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5AB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03F3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3AB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5D37"/>
    <w:rsid w:val="001C612D"/>
    <w:rsid w:val="001C6991"/>
    <w:rsid w:val="001C750B"/>
    <w:rsid w:val="001C7AF8"/>
    <w:rsid w:val="001D0270"/>
    <w:rsid w:val="001D1D26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4D2E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5F09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C6667"/>
    <w:rsid w:val="002C7460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48B0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0D7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4774"/>
    <w:rsid w:val="003751E5"/>
    <w:rsid w:val="0037659F"/>
    <w:rsid w:val="003770D3"/>
    <w:rsid w:val="0037757C"/>
    <w:rsid w:val="003818D8"/>
    <w:rsid w:val="00382E90"/>
    <w:rsid w:val="00382F8F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3F6C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489A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4E59"/>
    <w:rsid w:val="004166D4"/>
    <w:rsid w:val="0041765F"/>
    <w:rsid w:val="00420827"/>
    <w:rsid w:val="00421F42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3A40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0181"/>
    <w:rsid w:val="004A160A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B7134"/>
    <w:rsid w:val="004C1D6C"/>
    <w:rsid w:val="004C28A4"/>
    <w:rsid w:val="004C3A3D"/>
    <w:rsid w:val="004C645A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D78DA"/>
    <w:rsid w:val="004E1D26"/>
    <w:rsid w:val="004E22D1"/>
    <w:rsid w:val="004E300F"/>
    <w:rsid w:val="004E3126"/>
    <w:rsid w:val="004E3CF8"/>
    <w:rsid w:val="004E4381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3CC1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3343"/>
    <w:rsid w:val="005546FE"/>
    <w:rsid w:val="005552B1"/>
    <w:rsid w:val="00555621"/>
    <w:rsid w:val="00556815"/>
    <w:rsid w:val="0055716C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6454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57FD1"/>
    <w:rsid w:val="00662461"/>
    <w:rsid w:val="006661E8"/>
    <w:rsid w:val="006701FC"/>
    <w:rsid w:val="0067181A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6A1E"/>
    <w:rsid w:val="006D7002"/>
    <w:rsid w:val="006D78BA"/>
    <w:rsid w:val="006E13F9"/>
    <w:rsid w:val="006E140B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A25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790"/>
    <w:rsid w:val="00774834"/>
    <w:rsid w:val="007755A5"/>
    <w:rsid w:val="00775EFA"/>
    <w:rsid w:val="00775FF9"/>
    <w:rsid w:val="007762C4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9004B"/>
    <w:rsid w:val="007903D5"/>
    <w:rsid w:val="00791F43"/>
    <w:rsid w:val="007920D5"/>
    <w:rsid w:val="00793949"/>
    <w:rsid w:val="00793BF8"/>
    <w:rsid w:val="00797053"/>
    <w:rsid w:val="007A122F"/>
    <w:rsid w:val="007A3407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3DE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4BD1"/>
    <w:rsid w:val="008062BF"/>
    <w:rsid w:val="008122CF"/>
    <w:rsid w:val="00812532"/>
    <w:rsid w:val="0081323C"/>
    <w:rsid w:val="008134E3"/>
    <w:rsid w:val="00814374"/>
    <w:rsid w:val="0081472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46EDA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4FF8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2F80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49"/>
    <w:rsid w:val="008C0630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5C49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4466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537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4ADD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5FA4"/>
    <w:rsid w:val="009E6BEE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3889"/>
    <w:rsid w:val="00A246FD"/>
    <w:rsid w:val="00A2488C"/>
    <w:rsid w:val="00A25A7C"/>
    <w:rsid w:val="00A25A82"/>
    <w:rsid w:val="00A27692"/>
    <w:rsid w:val="00A27F09"/>
    <w:rsid w:val="00A35298"/>
    <w:rsid w:val="00A35993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76B97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0C12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A48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7B2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DD6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07E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3D98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5FA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2B5C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9D8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DC2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5275"/>
    <w:rsid w:val="00CC6031"/>
    <w:rsid w:val="00CC6DCF"/>
    <w:rsid w:val="00CD1962"/>
    <w:rsid w:val="00CD2318"/>
    <w:rsid w:val="00CD2B75"/>
    <w:rsid w:val="00CD46AF"/>
    <w:rsid w:val="00CD47DB"/>
    <w:rsid w:val="00CD4836"/>
    <w:rsid w:val="00CD49CB"/>
    <w:rsid w:val="00CD575B"/>
    <w:rsid w:val="00CD5B65"/>
    <w:rsid w:val="00CD5D2E"/>
    <w:rsid w:val="00CD63A6"/>
    <w:rsid w:val="00CE0A60"/>
    <w:rsid w:val="00CE2B46"/>
    <w:rsid w:val="00CE2C20"/>
    <w:rsid w:val="00CE5174"/>
    <w:rsid w:val="00CE5635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481F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2E9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FA6"/>
    <w:rsid w:val="00D92CEF"/>
    <w:rsid w:val="00D93907"/>
    <w:rsid w:val="00D93B28"/>
    <w:rsid w:val="00D94205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5F8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C69F0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2225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D51"/>
    <w:rsid w:val="00F80ED7"/>
    <w:rsid w:val="00F81E21"/>
    <w:rsid w:val="00F83813"/>
    <w:rsid w:val="00F8527D"/>
    <w:rsid w:val="00F90246"/>
    <w:rsid w:val="00F90BE0"/>
    <w:rsid w:val="00F90CEB"/>
    <w:rsid w:val="00F91975"/>
    <w:rsid w:val="00F92006"/>
    <w:rsid w:val="00F9354C"/>
    <w:rsid w:val="00F94499"/>
    <w:rsid w:val="00F94FCC"/>
    <w:rsid w:val="00F95128"/>
    <w:rsid w:val="00F95747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B7F66"/>
    <w:rsid w:val="00FC055E"/>
    <w:rsid w:val="00FC1AAC"/>
    <w:rsid w:val="00FC37ED"/>
    <w:rsid w:val="00FC4CB5"/>
    <w:rsid w:val="00FC50F9"/>
    <w:rsid w:val="00FC5916"/>
    <w:rsid w:val="00FD2AE9"/>
    <w:rsid w:val="00FD3127"/>
    <w:rsid w:val="00FD5D78"/>
    <w:rsid w:val="00FD7F2C"/>
    <w:rsid w:val="00FE09AC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76B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76B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4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2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05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12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030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04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118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2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35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94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3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904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193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107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73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85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904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08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01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St-1428/2017</izvorni_sadrzaj>
    <derivirana_varijabla naziv="DomainObject.Predmet.OznakaBroj_1">St-1428/2017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ISTRIA GOLD društvo s ograničenom odgovornošću za trgovinu i usluge zastupanog po punomoćniku Berislav Mihalj; Rudolf Gergelj</izvorni_sadrzaj>
    <derivirana_varijabla naziv="DomainObject.Predmet.ProtustrankaFormated_1">  ISTRIA GOLD društvo s ograničenom odgovornošću za trgovinu i usluge zastupanog po punomoćniku Berislav Mihalj; Rudolf Gergelj</derivirana_varijabla>
  </DomainObject.Predmet.ProtustrankaFormated>
  <DomainObject.Predmet.ProtustrankaFormatedOIB>
    <izvorni_sadrzaj>  ISTRIA GOLD društvo s ograničenom odgovornošću za trgovinu i usluge, OIB 69753887420 zastupanog po punomoćniku Berislav Mihalj; Rudolf Gergelj</izvorni_sadrzaj>
    <derivirana_varijabla naziv="DomainObject.Predmet.ProtustrankaFormatedOIB_1">  ISTRIA GOLD društvo s ograničenom odgovornošću za trgovinu i usluge, OIB 69753887420 zastupanog po punomoćniku Berislav Mihalj; Rudolf Gergelj</derivirana_varijabla>
  </DomainObject.Predmet.ProtustrankaFormatedOIB>
  <DomainObject.Predmet.ProtustrankaFormatedWithAdress>
    <izvorni_sadrzaj> ISTRIA GOLD društvo s ograničenom odgovornošću za trgovinu i usluge, J.J. Strossmayera 333, 31000 Osijek zastupanog po punomoćniku Berislav Mihalj; Rudolf Gergelj</izvorni_sadrzaj>
    <derivirana_varijabla naziv="DomainObject.Predmet.ProtustrankaFormatedWithAdress_1"> ISTRIA GOLD društvo s ograničenom odgovornošću za trgovinu i usluge, J.J. Strossmayera 333, 31000 Osijek zastupanog po punomoćniku Berislav Mihalj; Rudolf Gergelj</derivirana_varijabla>
  </DomainObject.Predmet.ProtustrankaFormatedWithAdress>
  <DomainObject.Predmet.ProtustrankaFormatedWithAdressOIB>
    <izvorni_sadrzaj> ISTRIA GOLD društvo s ograničenom odgovornošću za trgovinu i usluge, OIB 69753887420, J.J. Strossmayera 333, 31000 Osijek zastupanog po punomoćniku Berislav Mihalj; Rudolf Gergelj</izvorni_sadrzaj>
    <derivirana_varijabla naziv="DomainObject.Predmet.ProtustrankaFormatedWithAdressOIB_1"> ISTRIA GOLD društvo s ograničenom odgovornošću za trgovinu i usluge, OIB 69753887420, J.J. Strossmayera 333, 31000 Osijek zastupanog po punomoćniku Berislav Mihalj; Rudolf Gergelj</derivirana_varijabla>
  </DomainObject.Predmet.ProtustrankaFormatedWithAdressOIB>
  <DomainObject.Predmet.ProtustrankaWithAdress>
    <izvorni_sadrzaj>ISTRIA GOLD društvo s ograničenom odgovornošću za trgovinu i usluge J.J. Strossmayera 333, 31000 Osijek</izvorni_sadrzaj>
    <derivirana_varijabla naziv="DomainObject.Predmet.ProtustrankaWithAdress_1">ISTRIA GOLD društvo s ograničenom odgovornošću za trgovinu i usluge J.J. Strossmayera 333, 31000 Osijek</derivirana_varijabla>
  </DomainObject.Predmet.ProtustrankaWithAdress>
  <DomainObject.Predmet.ProtustrankaWithAdressOIB>
    <izvorni_sadrzaj>ISTRIA GOLD društvo s ograničenom odgovornošću za trgovinu i usluge, OIB 69753887420, J.J. Strossmayera 333, 31000 Osijek</izvorni_sadrzaj>
    <derivirana_varijabla naziv="DomainObject.Predmet.ProtustrankaWithAdressOIB_1">ISTRIA GOLD društvo s ograničenom odgovornošću za trgovinu i usluge, OIB 69753887420, J.J. Strossmayera 333, 31000 Osijek</derivirana_varijabla>
  </DomainObject.Predmet.ProtustrankaWithAdressOIB>
  <DomainObject.Predmet.ProtustrankaNazivFormated>
    <izvorni_sadrzaj>ISTRIA GOLD društvo s ograničenom odgovornošću za trgovinu i usluge</izvorni_sadrzaj>
    <derivirana_varijabla naziv="DomainObject.Predmet.ProtustrankaNazivFormated_1">ISTRIA GOLD društvo s ograničenom odgovornošću za trgovinu i usluge</derivirana_varijabla>
  </DomainObject.Predmet.ProtustrankaNazivFormated>
  <DomainObject.Predmet.ProtustrankaNazivFormatedOIB>
    <izvorni_sadrzaj>ISTRIA GOLD društvo s ograničenom odgovornošću za trgovinu i usluge, OIB 69753887420</izvorni_sadrzaj>
    <derivirana_varijabla naziv="DomainObject.Predmet.ProtustrankaNazivFormatedOIB_1">ISTRIA GOLD društvo s ograničenom odgovornošću za trgovinu i usluge, OIB 69753887420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ISTRIA GOLD društvo s ograničenom odgovornošću za trgovinu i usluge zastupanog po punomoćniku Berislav Mihalj; Rudolf Gergelj</item>
    </izvorni_sadrzaj>
    <derivirana_varijabla naziv="DomainObject.Predmet.ProtuStrankaListFormated_1">
      <item>ISTRIA GOLD društvo s ograničenom odgovornošću za trgovinu i usluge zastupanog po punomoćniku Berislav Mihalj; Rudolf Gergelj</item>
    </derivirana_varijabla>
  </DomainObject.Predmet.ProtuStrankaListFormated>
  <DomainObject.Predmet.ProtuStrankaListFormatedOIB>
    <izvorni_sadrzaj>
      <item>ISTRIA GOLD društvo s ograničenom odgovornošću za trgovinu i usluge, OIB 69753887420 zastupanog po punomoćniku Berislav Mihalj; Rudolf Gergelj</item>
    </izvorni_sadrzaj>
    <derivirana_varijabla naziv="DomainObject.Predmet.ProtuStrankaListFormatedOIB_1">
      <item>ISTRIA GOLD društvo s ograničenom odgovornošću za trgovinu i usluge, OIB 69753887420 zastupanog po punomoćniku Berislav Mihalj; Rudolf Gergelj</item>
    </derivirana_varijabla>
  </DomainObject.Predmet.ProtuStrankaListFormatedOIB>
  <DomainObject.Predmet.ProtuStrankaListFormatedWithAdress>
    <izvorni_sadrzaj>
      <item>ISTRIA GOLD društvo s ograničenom odgovornošću za trgovinu i usluge, J.J. Strossmayera 333, 31000 Osijek zastupanog po punomoćniku Berislav Mihalj; Rudolf Gergelj</item>
    </izvorni_sadrzaj>
    <derivirana_varijabla naziv="DomainObject.Predmet.ProtuStrankaListFormatedWithAdress_1">
      <item>ISTRIA GOLD društvo s ograničenom odgovornošću za trgovinu i usluge, J.J. Strossmayera 333, 31000 Osijek zastupanog po punomoćniku Berislav Mihalj; Rudolf Gergelj</item>
    </derivirana_varijabla>
  </DomainObject.Predmet.ProtuStrankaListFormatedWithAdress>
  <DomainObject.Predmet.ProtuStrankaListFormatedWithAdressOIB>
    <izvorni_sadrzaj>
      <item>ISTRIA GOLD društvo s ograničenom odgovornošću za trgovinu i usluge, OIB 69753887420, J.J. Strossmayera 333, 31000 Osijek zastupanog po punomoćniku Berislav Mihalj; Rudolf Gergelj</item>
    </izvorni_sadrzaj>
    <derivirana_varijabla naziv="DomainObject.Predmet.ProtuStrankaListFormatedWithAdressOIB_1">
      <item>ISTRIA GOLD društvo s ograničenom odgovornošću za trgovinu i usluge, OIB 69753887420, J.J. Strossmayera 333, 31000 Osijek zastupanog po punomoćniku Berislav Mihalj; Rudolf Gergelj</item>
    </derivirana_varijabla>
  </DomainObject.Predmet.ProtuStrankaListFormatedWithAdressOIB>
  <DomainObject.Predmet.ProtuStrankaListNazivFormated>
    <izvorni_sadrzaj>
      <item>ISTRIA GOLD društvo s ograničenom odgovornošću za trgovinu i usluge</item>
    </izvorni_sadrzaj>
    <derivirana_varijabla naziv="DomainObject.Predmet.ProtuStrankaListNazivFormated_1">
      <item>ISTRIA GOLD društvo s ograničenom odgovornošću za trgovinu i usluge</item>
    </derivirana_varijabla>
  </DomainObject.Predmet.ProtuStrankaListNazivFormated>
  <DomainObject.Predmet.ProtuStrankaListNazivFormatedOIB>
    <izvorni_sadrzaj>
      <item>ISTRIA GOLD društvo s ograničenom odgovornošću za trgovinu i usluge, OIB 69753887420</item>
    </izvorni_sadrzaj>
    <derivirana_varijabla naziv="DomainObject.Predmet.ProtuStrankaListNazivFormatedOIB_1">
      <item>ISTRIA GOLD društvo s ograničenom odgovornošću za trgovinu i usluge, OIB 69753887420</item>
    </derivirana_varijabla>
  </DomainObject.Predmet.ProtuStrankaListNazivFormatedOIB>
  <DomainObject.Predmet.OstaliListFormated>
    <izvorni_sadrzaj>
      <item>Berislav Mihalj punomoćnik sudionika u postupku ISTRIA GOLD društvo s ograničenom odgovornošću za trgovinu i usluge</item>
      <item>Rudolf Gergelj punomoćnik sudionika u postupku ISTRIA GOLD društvo s ograničenom odgovornošću za trgovinu i usluge</item>
      <item>Županijsko državno odvjetništvo u Osijeku</item>
    </izvorni_sadrzaj>
    <derivirana_varijabla naziv="DomainObject.Predmet.OstaliListFormated_1">
      <item>Berislav Mihalj punomoćnik sudionika u postupku ISTRIA GOLD društvo s ograničenom odgovornošću za trgovinu i usluge</item>
      <item>Rudolf Gergelj punomoćnik sudionika u postupku ISTRIA GOLD društvo s ograničenom odgovornošću za trgovinu i usluge</item>
      <item>Županijsko državno odvjetništvo u Osijeku</item>
    </derivirana_varijabla>
  </DomainObject.Predmet.OstaliListFormated>
  <DomainObject.Predmet.OstaliListFormatedOIB>
    <izvorni_sadrzaj>
      <item>Berislav Mihalj, OIB 57358488430 punomoćnik sudionika u postupku ISTRIA GOLD društvo s ograničenom odgovornošću za trgovinu i usluge</item>
      <item>Rudolf Gergelj, OIB 60536718657 punomoćnik sudionika u postupku ISTRIA GOLD društvo s ograničenom odgovornošću za trgovinu i usluge</item>
      <item>Županijsko državno odvjetništvo u Osijeku, OIB 61379160880</item>
    </izvorni_sadrzaj>
    <derivirana_varijabla naziv="DomainObject.Predmet.OstaliListFormatedOIB_1">
      <item>Berislav Mihalj, OIB 57358488430 punomoćnik sudionika u postupku ISTRIA GOLD društvo s ograničenom odgovornošću za trgovinu i usluge</item>
      <item>Rudolf Gergelj, OIB 60536718657 punomoćnik sudionika u postupku ISTRIA GOLD društvo s ograničenom odgovornošću za trgovinu i usluge</item>
      <item>Županijsko državno odvjetništvo u Osijeku, OIB 61379160880</item>
    </derivirana_varijabla>
  </DomainObject.Predmet.OstaliListFormatedOIB>
  <DomainObject.Predmet.OstaliListFormatedWithAdress>
    <izvorni_sadrzaj>
      <item>Berislav Mihalj, Dr. Filipa Potrebice 4, 34000 Požega punomoćnik sudionika u postupku ISTRIA GOLD društvo s ograničenom odgovornošću za trgovinu i usluge</item>
      <item>Rudolf Gergelj, Ivana Meštrovića 43, 31326 Darda punomoćnik sudionika u postupku ISTRIA GOLD društvo s ograničenom odgovornošću za trgovinu i usluge</item>
      <item>Županijsko državno odvjetništvo u Osijeku</item>
    </izvorni_sadrzaj>
    <derivirana_varijabla naziv="DomainObject.Predmet.OstaliListFormatedWithAdress_1">
      <item>Berislav Mihalj, Dr. Filipa Potrebice 4, 34000 Požega punomoćnik sudionika u postupku ISTRIA GOLD društvo s ograničenom odgovornošću za trgovinu i usluge</item>
      <item>Rudolf Gergelj, Ivana Meštrovića 43, 31326 Darda punomoćnik sudionika u postupku ISTRIA GOLD društvo s ograničenom odgovornošću za trgovinu i usluge</item>
      <item>Županijsko državno odvjetništvo u Osijeku</item>
    </derivirana_varijabla>
  </DomainObject.Predmet.OstaliListFormatedWithAdress>
  <DomainObject.Predmet.OstaliListFormatedWithAdressOIB>
    <izvorni_sadrzaj>
      <item>Berislav Mihalj, OIB 57358488430, Dr. Filipa Potrebice 4, 34000 Požega punomoćnik sudionika u postupku ISTRIA GOLD društvo s ograničenom odgovornošću za trgovinu i usluge</item>
      <item>Rudolf Gergelj, OIB 60536718657, Ivana Meštrovića 43, 31326 Darda punomoćnik sudionika u postupku ISTRIA GOLD društvo s ograničenom odgovornošću za trgovinu i usluge</item>
      <item>Županijsko državno odvjetništvo u Osijeku, OIB 61379160880</item>
    </izvorni_sadrzaj>
    <derivirana_varijabla naziv="DomainObject.Predmet.OstaliListFormatedWithAdressOIB_1">
      <item>Berislav Mihalj, OIB 57358488430, Dr. Filipa Potrebice 4, 34000 Požega punomoćnik sudionika u postupku ISTRIA GOLD društvo s ograničenom odgovornošću za trgovinu i usluge</item>
      <item>Rudolf Gergelj, OIB 60536718657, Ivana Meštrovića 43, 31326 Darda punomoćnik sudionika u postupku ISTRIA GOLD društvo s ograničenom odgovornošću za trgovinu i usluge</item>
      <item>Županijsko državno odvjetništvo u Osijeku, OIB 61379160880</item>
    </derivirana_varijabla>
  </DomainObject.Predmet.OstaliListFormatedWithAdressOIB>
  <DomainObject.Predmet.OstaliListNazivFormated>
    <izvorni_sadrzaj>
      <item>Berislav Mihalj</item>
      <item>Rudolf Gergelj</item>
      <item>Županijsko državno odvjetništvo u Osijeku</item>
    </izvorni_sadrzaj>
    <derivirana_varijabla naziv="DomainObject.Predmet.OstaliListNazivFormated_1">
      <item>Berislav Mihalj</item>
      <item>Rudolf Gergelj</item>
      <item>Županijsko državno odvjetništvo u Osijeku</item>
    </derivirana_varijabla>
  </DomainObject.Predmet.OstaliListNazivFormated>
  <DomainObject.Predmet.OstaliListNazivFormatedOIB>
    <izvorni_sadrzaj>
      <item>Berislav Mihalj, OIB 57358488430</item>
      <item>Rudolf Gergelj, OIB 60536718657</item>
      <item>Županijsko državno odvjetništvo u Osijeku, OIB 61379160880</item>
    </izvorni_sadrzaj>
    <derivirana_varijabla naziv="DomainObject.Predmet.OstaliListNazivFormatedOIB_1">
      <item>Berislav Mihalj, OIB 57358488430</item>
      <item>Rudolf Gergelj, OIB 60536718657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ISTRIA GOLD društvo s ograničenom odgovornošću za trgovinu i usluge</izvorni_sadrzaj>
    <derivirana_varijabla naziv="DomainObject.Predmet.ProtustrankaIDrugi_1">ISTRIA GOLD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ISTRIA GOLD društvo s ograničenom odgovornošću za trgovinu i usluge, OIB 69753887420, J.J. Strossmayera 333, 31000 Osijek</izvorni_sadrzaj>
    <derivirana_varijabla naziv="DomainObject.Predmet.ProtustrankaIDrugiAdressOIB_1">ISTRIA GOLD društvo s ograničenom odgovornošću za trgovinu i usluge, OIB 69753887420, J.J. Strossmayera 333,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ISTRIA GOLD društvo s ograničenom odgovornošću za trgovinu i usluge</item>
      <item>Berislav Mihalj</item>
      <item>Rudolf Gergelj</item>
      <item>Županijsko državno odvjetništvo u Osijeku</item>
    </izvorni_sadrzaj>
    <derivirana_varijabla naziv="DomainObject.Predmet.SudioniciListNaziv_1">
      <item>FINA RC OSIJEK</item>
      <item>ISTRIA GOLD društvo s ograničenom odgovornošću za trgovinu i usluge</item>
      <item>Berislav Mihalj</item>
      <item>Rudolf Gergelj</item>
      <item>Županijsko državno odvjetništvo u Osijeku</item>
    </derivirana_varijabla>
  </DomainObject.Predmet.SudioniciListNaziv>
  <DomainObject.Predmet.SudioniciListAdressOIB>
    <izvorni_sadrzaj>
      <item>FINA RC OSIJEK, OIB 85821130368</item>
      <item>ISTRIA GOLD društvo s ograničenom odgovornošću za trgovinu i usluge, OIB 69753887420, J.J. Strossmayera 333,31000 Osijek</item>
      <item>Berislav Mihalj, OIB 57358488430, Dr. Filipa Potrebice 4,34000 Požega</item>
      <item>Rudolf Gergelj, OIB 60536718657, Ivana Meštrovića 43,31326 Darda</item>
      <item>Županijsko državno odvjetništvo u Osijeku, OIB 61379160880</item>
    </izvorni_sadrzaj>
    <derivirana_varijabla naziv="DomainObject.Predmet.SudioniciListAdressOIB_1">
      <item>FINA RC OSIJEK, OIB 85821130368</item>
      <item>ISTRIA GOLD društvo s ograničenom odgovornošću za trgovinu i usluge, OIB 69753887420, J.J. Strossmayera 333,31000 Osijek</item>
      <item>Berislav Mihalj, OIB 57358488430, Dr. Filipa Potrebice 4,34000 Požega</item>
      <item>Rudolf Gergelj, OIB 60536718657, Ivana Meštrovića 43,31326 Darda</item>
      <item>Županijsko državno odvjetništvo u Osijeku,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69753887420</item>
      <item>, OIB 57358488430</item>
      <item>, OIB 60536718657</item>
      <item>, OIB 61379160880</item>
    </izvorni_sadrzaj>
    <derivirana_varijabla naziv="DomainObject.Predmet.SudioniciListNazivOIB_1">
      <item>, OIB 85821130368</item>
      <item>, OIB 69753887420</item>
      <item>, OIB 57358488430</item>
      <item>, OIB 60536718657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4708FE-0A1A-4BC7-8ADB-F35355E4B6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1981</properties:Characters>
  <properties:Lines>75</properties:Lines>
  <properties:Paragraphs>26</properties:Paragraphs>
  <properties:TotalTime>484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2018-09-06T09:56:00Z</cp:lastPrinted>
  <dcterms:modified xmlns:xsi="http://www.w3.org/2001/XMLSchema-instance" xsi:type="dcterms:W3CDTF">2018-09-19T05:55:00Z</dcterms:modified>
  <cp:revision>603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 (-25) ISTRIA GOLD - ZVONKO TOMLJANOVIĆ.docx)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