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03a58" w14:paraId="c203a58"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435E43" w:rsidP="00435E43" w:rsidR="00435E43"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166773">
        <w:t>KELAVA METALI j.d.o.o.</w:t>
      </w:r>
      <w:r>
        <w:t xml:space="preserve">, </w:t>
      </w:r>
      <w:r w:rsidRPr="00F1134B">
        <w:t>Đakovo</w:t>
      </w:r>
      <w:r>
        <w:t xml:space="preserve">, </w:t>
      </w:r>
      <w:r w:rsidRPr="00F1134B">
        <w:t>Otona Ivekovića 29</w:t>
      </w:r>
      <w:r>
        <w:t xml:space="preserve">, MBS: </w:t>
      </w:r>
      <w:r w:rsidRPr="00F1134B">
        <w:t>030136334</w:t>
      </w:r>
      <w:r>
        <w:t xml:space="preserve">, OIB: </w:t>
      </w:r>
      <w:r w:rsidRPr="00F1134B">
        <w:t>98307399227</w:t>
      </w:r>
      <w:r w:rsidRPr="00B37760">
        <w:rPr>
          <w:color w:val="000000"/>
        </w:rPr>
        <w:t xml:space="preserve">, dana </w:t>
      </w:r>
      <w:r>
        <w:rPr>
          <w:color w:val="000000"/>
        </w:rPr>
        <w:t>19. siječnja 2018</w:t>
      </w:r>
      <w:r w:rsidRPr="00B37760">
        <w:rPr>
          <w:color w:val="000000"/>
        </w:rPr>
        <w:t>. godine</w:t>
      </w:r>
      <w:r>
        <w:rPr>
          <w:color w:val="000000"/>
        </w:rPr>
        <w:t xml:space="preserve"> </w:t>
      </w:r>
    </w:p>
    <w:p w:rsidRDefault="00C9441F" w:rsidP="00AA2F76" w:rsidR="00BD59EA" w:rsidRPr="00B37760">
      <w:pPr>
        <w:ind w:firstLine="708"/>
        <w:jc w:val="both"/>
      </w:pPr>
      <w:r>
        <w:rPr>
          <w:color w:val="000000"/>
        </w:rPr>
        <w:t xml:space="preserv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9F6470" w:rsidRPr="009F6470">
        <w:t>Mari</w:t>
      </w:r>
      <w:r w:rsidR="009F6470">
        <w:t>u</w:t>
      </w:r>
      <w:r w:rsidR="009F6470" w:rsidRPr="009F6470">
        <w:t xml:space="preserve"> Kelava, OIB: 62433493147</w:t>
      </w:r>
      <w:r>
        <w:t xml:space="preserve">, </w:t>
      </w:r>
      <w:r w:rsidR="00AA2F76" w:rsidRPr="00AA2F76">
        <w:t xml:space="preserve">Bošnjaci, </w:t>
      </w:r>
      <w:r w:rsidR="009F6470" w:rsidRPr="009F6470">
        <w:t>Đakovo, Otona Ivekovića 29</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BD59EA" w:rsidP="00BD59EA" w:rsidR="00BD59EA" w:rsidRPr="00047B69">
      <w:pPr>
        <w:jc w:val="both"/>
        <w:rPr>
          <w:rFonts w:eastAsia="Calibri"/>
        </w:rPr>
      </w:pPr>
      <w:r>
        <w:t>1</w:t>
      </w:r>
      <w:r w:rsidRPr="00047B69">
        <w:t>.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9F6470">
        <w:t>KELAVA METALI j.d.o.o., Đakovo, Otona Ivekovića 29, MBS: 030136334, OIB: 98307399227</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lastRenderedPageBreak/>
        <w:t>prosječnih mjesečnih troškova redovnoga poslovanja dužnika u posljednjih godinu dana</w:t>
      </w:r>
    </w:p>
    <w:p w:rsidRDefault="00BD59EA" w:rsidP="00BD59EA" w:rsidR="00BD59EA">
      <w:pPr>
        <w:pStyle w:val="Odlomakpopisa"/>
        <w:numPr>
          <w:ilvl w:val="0"/>
          <w:numId w:val="13"/>
        </w:numPr>
        <w:ind w:right="-2"/>
        <w:jc w:val="both"/>
      </w:pPr>
      <w:r>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390022" w:rsidP="00390022" w:rsidR="00390022">
      <w:pPr>
        <w:ind w:firstLine="708"/>
        <w:jc w:val="both"/>
      </w:pPr>
      <w:r w:rsidRPr="00311641">
        <w:t xml:space="preserve">Dana </w:t>
      </w:r>
      <w:r>
        <w:t>10. kolovoza 2016</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110-07/16-01/04 </w:t>
      </w:r>
      <w:proofErr w:type="spellStart"/>
      <w:r>
        <w:t>Ur</w:t>
      </w:r>
      <w:proofErr w:type="spellEnd"/>
      <w:r>
        <w:t xml:space="preserve">. broj 04-06-16-10928 od 9. kolovoza 2016. godine, za otvaranje stečajnog postupka nad dužnikom KELAVA METALI j.d.o.o., Đakovo, Otona Ivekovića 29, MBS: 030136334, OIB: 98307399227.  </w:t>
      </w:r>
    </w:p>
    <w:p w:rsidRDefault="00390022" w:rsidP="00390022" w:rsidR="00390022">
      <w:pPr>
        <w:ind w:firstLine="708"/>
        <w:jc w:val="both"/>
      </w:pPr>
    </w:p>
    <w:p w:rsidRDefault="00390022" w:rsidP="00390022" w:rsidR="00390022">
      <w:pPr>
        <w:ind w:firstLine="708"/>
        <w:jc w:val="both"/>
      </w:pPr>
      <w:r>
        <w:t>U zahtjevu je navela da na dan 13. srpnja 2016. godine dužnik u Očevidniku redoslijeda osnova za plaćanje ima evidentirane neizvršene osnove za plaćanje u neprekinutom razdoblju od 120 dana, u ukupnom iznosu od 45.219,55 kn, u koji iznos je uračunata kamata i naknada FINE za provedbu ovrhe na novčanim sredstvima dužnika. Navodi da dužnik ima 1 zaposlenog radnika.</w:t>
      </w:r>
    </w:p>
    <w:p w:rsidRDefault="00390022" w:rsidP="00390022" w:rsidR="00390022">
      <w:pPr>
        <w:ind w:firstLine="708"/>
        <w:jc w:val="both"/>
      </w:pPr>
    </w:p>
    <w:p w:rsidRDefault="00390022" w:rsidP="00390022" w:rsidR="00390022">
      <w:pPr>
        <w:ind w:firstLine="708"/>
        <w:jc w:val="both"/>
      </w:pPr>
      <w:r>
        <w:t>FINA je dostavila popis računa i oročenih novčanih sredstava dužnika na dan 13. srpnja 2016. godine te u svom podnesku od 9. kolovoza 2016. godine navodi da dužnik na dan 13. srpnja 2016. godine u Jedinstvenom registru računa ima otvorene sljedeće račune i oročena novčana sredstva: HR7323400091110603907 Privredna banka</w:t>
      </w:r>
      <w:r>
        <w:rPr>
          <w:color w:val="000000"/>
        </w:rPr>
        <w:t xml:space="preserve">, </w:t>
      </w:r>
      <w:r>
        <w:t>te da na temelju čl. 112. st. 5. Stečajnog zakona dužnik na dan 13. srpnja</w:t>
      </w:r>
      <w:r w:rsidRPr="00B34666">
        <w:t xml:space="preserve"> 2016. godine</w:t>
      </w:r>
      <w:r>
        <w:t xml:space="preserve"> na ime predujma za </w:t>
      </w:r>
      <w:r w:rsidRPr="001B4D44">
        <w:t>namirenje troškova stečajnog postupka nema zaplijenjena novčana sredstva.</w:t>
      </w:r>
    </w:p>
    <w:p w:rsidRDefault="00390022" w:rsidP="00390022" w:rsidR="00390022">
      <w:pPr>
        <w:ind w:firstLine="708"/>
        <w:jc w:val="both"/>
      </w:pPr>
    </w:p>
    <w:p w:rsidRDefault="00390022" w:rsidP="00390022" w:rsidR="00BD59EA">
      <w:pPr>
        <w:ind w:firstLine="708"/>
        <w:jc w:val="both"/>
      </w:pPr>
      <w:r w:rsidRPr="004A52D1">
        <w:t xml:space="preserve">Zaključkom </w:t>
      </w:r>
      <w:proofErr w:type="spellStart"/>
      <w:r w:rsidRPr="004A52D1">
        <w:t>posl</w:t>
      </w:r>
      <w:proofErr w:type="spellEnd"/>
      <w:r w:rsidRPr="004A52D1">
        <w:t>. br. 13 St-</w:t>
      </w:r>
      <w:r>
        <w:t>2129</w:t>
      </w:r>
      <w:r w:rsidRPr="004A52D1">
        <w:t>/16-</w:t>
      </w:r>
      <w:r>
        <w:t>3</w:t>
      </w:r>
      <w:r w:rsidRPr="004A52D1">
        <w:t xml:space="preserve"> od 1</w:t>
      </w:r>
      <w:r>
        <w:t>9</w:t>
      </w:r>
      <w:r w:rsidRPr="004A52D1">
        <w:t xml:space="preserve">. </w:t>
      </w:r>
      <w:r>
        <w:t>listopada</w:t>
      </w:r>
      <w:r w:rsidRPr="004A52D1">
        <w:t xml:space="preserve"> 2016. godine pozvana je osoba ovlaštena za zastupanje dužnika </w:t>
      </w:r>
      <w:r w:rsidRPr="001B4D44">
        <w:t>Mario Kelava, OIB: 62433493147</w:t>
      </w:r>
      <w:r w:rsidRPr="004A52D1">
        <w:t xml:space="preserve">, </w:t>
      </w:r>
      <w:r w:rsidRPr="001B4D44">
        <w:t>Đakovo, Otona Ivekovića 29</w:t>
      </w:r>
      <w:r>
        <w:t xml:space="preserve"> </w:t>
      </w:r>
      <w:r w:rsidRPr="004A52D1">
        <w:t xml:space="preserve">na uplatu predujma u iznosu od 1.000,00 kn u Fond za namirenje troškova stečajnog </w:t>
      </w:r>
      <w:r w:rsidRPr="004A52D1">
        <w:lastRenderedPageBreak/>
        <w:t>postupka kao i dodatnog iznosa predujma u iznosu od 3.500,00 kn a po kojem zaključku osoba ovlaštena za zastupanje dužnika</w:t>
      </w:r>
      <w:r>
        <w:t xml:space="preserve"> nije postupila te je sud svojim rješenjem poslovni broj 13 St-2129/16-5 od 19. prosinca 2016. godine naložio osobi ovlaštenoj za zastupanje dužnika da u roku od 8 dana do dana dostave rješenja uplati predujam </w:t>
      </w:r>
      <w:r w:rsidRPr="004A52D1">
        <w:t>u iznosu od 1.000,00 kn u Fond za namirenje troškova stečajnog postupka kao i dodatn</w:t>
      </w:r>
      <w:r>
        <w:t>i</w:t>
      </w:r>
      <w:r w:rsidRPr="004A52D1">
        <w:t xml:space="preserve"> </w:t>
      </w:r>
      <w:r>
        <w:t>predujam</w:t>
      </w:r>
      <w:r w:rsidRPr="004A52D1">
        <w:t xml:space="preserve"> u iznosu od 3.500,00 kn</w:t>
      </w:r>
      <w:r>
        <w:t xml:space="preserve"> pod prijetnjom ovrhe te isto po pravomoćnosti dostavo FINI RC Osijek na provedbu.</w:t>
      </w:r>
    </w:p>
    <w:p w:rsidRDefault="00390022" w:rsidP="00390022" w:rsidR="00390022">
      <w:pPr>
        <w:ind w:firstLine="708"/>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390022">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4B10CE">
        <w:t>1</w:t>
      </w:r>
      <w:r w:rsidR="00654F91">
        <w:t>9</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BD59EA">
      <w:pPr>
        <w:jc w:val="both"/>
      </w:pPr>
      <w:r w:rsidRPr="00047B69">
        <w:t xml:space="preserve">1. </w:t>
      </w:r>
      <w:proofErr w:type="spellStart"/>
      <w:r>
        <w:t>z.z</w:t>
      </w:r>
      <w:proofErr w:type="spellEnd"/>
      <w:r>
        <w:t>.</w:t>
      </w:r>
      <w:r w:rsidRPr="00047B69">
        <w:t xml:space="preserve"> dužnika </w:t>
      </w:r>
      <w:r w:rsidR="00FE40C1">
        <w:rPr>
          <w:color w:val="000000"/>
        </w:rPr>
        <w:t>Mario Kelava, Đakovo, Otona Ivekovića 29</w:t>
      </w:r>
    </w:p>
    <w:p w:rsidRDefault="00BD59EA" w:rsidP="00BD59EA" w:rsidR="00A72B84">
      <w:pPr>
        <w:jc w:val="both"/>
      </w:pPr>
      <w:r w:rsidRPr="00047B69">
        <w:t xml:space="preserve">2. dužnik </w:t>
      </w:r>
      <w:r w:rsidR="00FE40C1">
        <w:t>KELAVA METALI j.d.o.o., Đakovo, Otona Ivekovića 29</w:t>
      </w:r>
    </w:p>
    <w:p w:rsidRDefault="00BD59EA" w:rsidP="00BD59EA" w:rsidR="00BD59EA" w:rsidRPr="00047B69">
      <w:pPr>
        <w:jc w:val="both"/>
      </w:pPr>
      <w:r w:rsidRPr="00047B69">
        <w:t xml:space="preserve">3. e-oglasna ploča </w:t>
      </w:r>
    </w:p>
    <w:p w:rsidRDefault="00BD59EA" w:rsidP="004B10CE" w:rsidR="004B10CE" w:rsidRPr="00B37760">
      <w:pPr>
        <w:jc w:val="both"/>
      </w:pPr>
      <w:r w:rsidRPr="00047B69">
        <w:t xml:space="preserve">3. </w:t>
      </w:r>
      <w:r w:rsidR="004B10CE" w:rsidRPr="00A215B5">
        <w:rPr>
          <w:color w:val="000000"/>
        </w:rPr>
        <w:t xml:space="preserve">R </w:t>
      </w:r>
      <w:r w:rsidR="00A72B84">
        <w:rPr>
          <w:color w:val="000000"/>
        </w:rPr>
        <w:t>7</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954" w:rsidR="00734954">
      <w:r>
        <w:separator/>
      </w:r>
    </w:p>
  </w:endnote>
  <w:endnote w:id="0" w:type="continuationSeparator">
    <w:p w:rsidRDefault="00734954" w:rsidR="007349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954" w:rsidR="00734954">
      <w:r>
        <w:separator/>
      </w:r>
    </w:p>
  </w:footnote>
  <w:footnote w:id="0" w:type="continuationSeparator">
    <w:p w:rsidRDefault="00734954" w:rsidR="007349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3B72">
      <w:rPr>
        <w:rStyle w:val="Brojstranice"/>
        <w:noProof/>
      </w:rPr>
      <w:t>3</w:t>
    </w:r>
    <w:r>
      <w:rPr>
        <w:rStyle w:val="Brojstranice"/>
      </w:rPr>
      <w:fldChar w:fldCharType="end"/>
    </w:r>
  </w:p>
  <w:p w:rsidRDefault="00121C62" w:rsidP="00121C62" w:rsidR="00121C62">
    <w:pPr>
      <w:jc w:val="right"/>
    </w:pPr>
    <w:r>
      <w:t>7 St-2129/16-12</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593E" w:rsidP="00F5593E" w:rsidR="00F5593E">
    <w:pPr>
      <w:jc w:val="right"/>
    </w:pPr>
    <w:r>
      <w:t>7 St-2129/16-12</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C62"/>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0022"/>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5E43"/>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954"/>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3B72"/>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647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593E"/>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40C1"/>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21C6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833B72"/>
    <w:rPr>
      <w:color w:val="808080"/>
      <w:bdr w:space="0" w:sz="0" w:color="auto" w:val="none"/>
      <w:shd w:fill="CCFFFF" w:color="auto" w:val="clear"/>
    </w:rPr>
  </w:style>
  <w:style w:customStyle="true" w:styleId="eSPISCCParagraphDefaultFont" w:type="character">
    <w:name w:val="eSPIS_CC_Paragraph Default Font"/>
    <w:basedOn w:val="Naglaeno"/>
    <w:rsid w:val="00833B7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33B72"/>
    <w:rPr>
      <w:b/>
      <w:bCs/>
      <w:bdr w:space="0" w:sz="0" w:color="auto" w:val="none"/>
      <w:shd w:fill="FFFFCC" w:color="auto" w:val="clear"/>
      <w:lang w:val="hr-HR"/>
    </w:rPr>
  </w:style>
  <w:style w:customStyle="true" w:styleId="PozadinaSvijetloCrvena" w:type="character">
    <w:name w:val="Pozadina_SvijetloCrvena"/>
    <w:basedOn w:val="eSPISCCParagraphDefaultFont"/>
    <w:rsid w:val="00833B7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33B7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21C6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833B72"/>
    <w:rPr>
      <w:color w:val="808080"/>
      <w:bdr w:color="auto" w:space="0" w:sz="0" w:val="none"/>
      <w:shd w:color="auto" w:fill="CCFFFF" w:val="clear"/>
    </w:rPr>
  </w:style>
  <w:style w:customStyle="1" w:styleId="eSPISCCParagraphDefaultFont" w:type="character">
    <w:name w:val="eSPIS_CC_Paragraph Default Font"/>
    <w:basedOn w:val="Naglaeno"/>
    <w:rsid w:val="00833B7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33B72"/>
    <w:rPr>
      <w:b/>
      <w:bCs/>
      <w:bdr w:color="auto" w:space="0" w:sz="0" w:val="none"/>
      <w:shd w:color="auto" w:fill="FFFFCC" w:val="clear"/>
      <w:lang w:val="hr-HR"/>
    </w:rPr>
  </w:style>
  <w:style w:customStyle="1" w:styleId="PozadinaSvijetloCrvena" w:type="character">
    <w:name w:val="Pozadina_SvijetloCrvena"/>
    <w:basedOn w:val="eSPISCCParagraphDefaultFont"/>
    <w:rsid w:val="00833B7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33B7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4047753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003820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2129</izvorni_sadrzaj>
    <derivirana_varijabla naziv="DomainObject.Predmet.Broj_1">2129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St-2129/2016</izvorni_sadrzaj>
    <derivirana_varijabla naziv="DomainObject.Predmet.OznakaBroj_1">St-2129/2016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KELAVA METALI j.d.o.o. za  proizvodnju, trgovinu i usluge</izvorni_sadrzaj>
    <derivirana_varijabla naziv="DomainObject.Predmet.ProtustrankaFormated_1">  KELAVA METALI j.d.o.o. za  proizvodnju, trgovinu i usluge</derivirana_varijabla>
  </DomainObject.Predmet.ProtustrankaFormated>
  <DomainObject.Predmet.ProtustrankaFormatedOIB>
    <izvorni_sadrzaj>  KELAVA METALI j.d.o.o. za  proizvodnju, trgovinu i usluge, OIB 98307399227</izvorni_sadrzaj>
    <derivirana_varijabla naziv="DomainObject.Predmet.ProtustrankaFormatedOIB_1">  KELAVA METALI j.d.o.o. za  proizvodnju, trgovinu i usluge, OIB 98307399227</derivirana_varijabla>
  </DomainObject.Predmet.ProtustrankaFormatedOIB>
  <DomainObject.Predmet.ProtustrankaFormatedWithAdress>
    <izvorni_sadrzaj> KELAVA METALI j.d.o.o. za  proizvodnju, trgovinu i usluge, Otona Ivekovića 29, 31400 Đakovo</izvorni_sadrzaj>
    <derivirana_varijabla naziv="DomainObject.Predmet.ProtustrankaFormatedWithAdress_1"> KELAVA METALI j.d.o.o. za  proizvodnju, trgovinu i usluge, Otona Ivekovića 29, 31400 Đakovo</derivirana_varijabla>
  </DomainObject.Predmet.ProtustrankaFormatedWithAdress>
  <DomainObject.Predmet.ProtustrankaFormatedWithAdressOIB>
    <izvorni_sadrzaj> KELAVA METALI j.d.o.o. za  proizvodnju, trgovinu i usluge, OIB 98307399227, Otona Ivekovića 29, 31400 Đakovo</izvorni_sadrzaj>
    <derivirana_varijabla naziv="DomainObject.Predmet.ProtustrankaFormatedWithAdressOIB_1"> KELAVA METALI j.d.o.o. za  proizvodnju, trgovinu i usluge, OIB 98307399227, Otona Ivekovića 29, 31400 Đakovo</derivirana_varijabla>
  </DomainObject.Predmet.ProtustrankaFormatedWithAdressOIB>
  <DomainObject.Predmet.ProtustrankaWithAdress>
    <izvorni_sadrzaj>KELAVA METALI j.d.o.o. za  proizvodnju, trgovinu i usluge Otona Ivekovića 29, 31400 Đakovo</izvorni_sadrzaj>
    <derivirana_varijabla naziv="DomainObject.Predmet.ProtustrankaWithAdress_1">KELAVA METALI j.d.o.o. za  proizvodnju, trgovinu i usluge Otona Ivekovića 29, 31400 Đakovo</derivirana_varijabla>
  </DomainObject.Predmet.ProtustrankaWithAdress>
  <DomainObject.Predmet.ProtustrankaWithAdressOIB>
    <izvorni_sadrzaj>KELAVA METALI j.d.o.o. za  proizvodnju, trgovinu i usluge, OIB 98307399227, Otona Ivekovića 29, 31400 Đakovo</izvorni_sadrzaj>
    <derivirana_varijabla naziv="DomainObject.Predmet.ProtustrankaWithAdressOIB_1">KELAVA METALI j.d.o.o. za  proizvodnju, trgovinu i usluge, OIB 98307399227, Otona Ivekovića 29, 31400 Đakovo</derivirana_varijabla>
  </DomainObject.Predmet.ProtustrankaWithAdressOIB>
  <DomainObject.Predmet.ProtustrankaNazivFormated>
    <izvorni_sadrzaj>KELAVA METALI j.d.o.o. za  proizvodnju, trgovinu i usluge</izvorni_sadrzaj>
    <derivirana_varijabla naziv="DomainObject.Predmet.ProtustrankaNazivFormated_1">KELAVA METALI j.d.o.o. za  proizvodnju, trgovinu i usluge</derivirana_varijabla>
  </DomainObject.Predmet.ProtustrankaNazivFormated>
  <DomainObject.Predmet.ProtustrankaNazivFormatedOIB>
    <izvorni_sadrzaj>KELAVA METALI j.d.o.o. za  proizvodnju, trgovinu i usluge, OIB 98307399227</izvorni_sadrzaj>
    <derivirana_varijabla naziv="DomainObject.Predmet.ProtustrankaNazivFormatedOIB_1">KELAVA METALI j.d.o.o. za  proizvodnju, trgovinu i usluge, OIB 98307399227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KELAVA METALI j.d.o.o. za  proizvodnju, trgovinu i usluge</item>
    </izvorni_sadrzaj>
    <derivirana_varijabla naziv="DomainObject.Predmet.ProtuStrankaListFormated_1">
      <item>KELAVA METALI j.d.o.o. za  proizvodnju, trgovinu i usluge</item>
    </derivirana_varijabla>
  </DomainObject.Predmet.ProtuStrankaListFormated>
  <DomainObject.Predmet.ProtuStrankaListFormatedOIB>
    <izvorni_sadrzaj>
      <item>KELAVA METALI j.d.o.o. za  proizvodnju, trgovinu i usluge, OIB 98307399227</item>
    </izvorni_sadrzaj>
    <derivirana_varijabla naziv="DomainObject.Predmet.ProtuStrankaListFormatedOIB_1">
      <item>KELAVA METALI j.d.o.o. za  proizvodnju, trgovinu i usluge, OIB 98307399227</item>
    </derivirana_varijabla>
  </DomainObject.Predmet.ProtuStrankaListFormatedOIB>
  <DomainObject.Predmet.ProtuStrankaListFormatedWithAdress>
    <izvorni_sadrzaj>
      <item>KELAVA METALI j.d.o.o. za  proizvodnju, trgovinu i usluge, Otona Ivekovića 29, 31400 Đakovo</item>
    </izvorni_sadrzaj>
    <derivirana_varijabla naziv="DomainObject.Predmet.ProtuStrankaListFormatedWithAdress_1">
      <item>KELAVA METALI j.d.o.o. za  proizvodnju, trgovinu i usluge, Otona Ivekovića 29, 31400 Đakovo</item>
    </derivirana_varijabla>
  </DomainObject.Predmet.ProtuStrankaListFormatedWithAdress>
  <DomainObject.Predmet.ProtuStrankaListFormatedWithAdressOIB>
    <izvorni_sadrzaj>
      <item>KELAVA METALI j.d.o.o. za  proizvodnju, trgovinu i usluge, OIB 98307399227, Otona Ivekovića 29, 31400 Đakovo</item>
    </izvorni_sadrzaj>
    <derivirana_varijabla naziv="DomainObject.Predmet.ProtuStrankaListFormatedWithAdressOIB_1">
      <item>KELAVA METALI j.d.o.o. za  proizvodnju, trgovinu i usluge, OIB 98307399227, Otona Ivekovića 29, 31400 Đakovo</item>
    </derivirana_varijabla>
  </DomainObject.Predmet.ProtuStrankaListFormatedWithAdressOIB>
  <DomainObject.Predmet.ProtuStrankaListNazivFormated>
    <izvorni_sadrzaj>
      <item>KELAVA METALI j.d.o.o. za  proizvodnju, trgovinu i usluge</item>
    </izvorni_sadrzaj>
    <derivirana_varijabla naziv="DomainObject.Predmet.ProtuStrankaListNazivFormated_1">
      <item>KELAVA METALI j.d.o.o. za  proizvodnju, trgovinu i usluge</item>
    </derivirana_varijabla>
  </DomainObject.Predmet.ProtuStrankaListNazivFormated>
  <DomainObject.Predmet.ProtuStrankaListNazivFormatedOIB>
    <izvorni_sadrzaj>
      <item>KELAVA METALI j.d.o.o. za  proizvodnju, trgovinu i usluge, OIB 98307399227</item>
    </izvorni_sadrzaj>
    <derivirana_varijabla naziv="DomainObject.Predmet.ProtuStrankaListNazivFormatedOIB_1">
      <item>KELAVA METALI j.d.o.o. za  proizvodnju, trgovinu i usluge, OIB 98307399227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KELAVA METALI j.d.o.o. za  proizvodnju, trgovinu i usluge</izvorni_sadrzaj>
    <derivirana_varijabla naziv="DomainObject.Predmet.ProtustrankaIDrugi_1">KELAVA METALI j.d.o.o.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KELAVA METALI j.d.o.o. za  proizvodnju, trgovinu i usluge, OIB 98307399227, Otona Ivekovića 29, 31400 Đakovo</izvorni_sadrzaj>
    <derivirana_varijabla naziv="DomainObject.Predmet.ProtustrankaIDrugiAdressOIB_1">KELAVA METALI j.d.o.o. za  proizvodnju, trgovinu i usluge, OIB 98307399227, Otona Ivekovića 29,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KELAVA METALI j.d.o.o. za  proizvodnju, trgovinu i usluge</item>
    </izvorni_sadrzaj>
    <derivirana_varijabla naziv="DomainObject.Predmet.SudioniciListNaziv_1">
      <item>FINA RC OSIJEK</item>
      <item>KELAVA METALI j.d.o.o. za  proizvodnju, trgovinu i usluge</item>
    </derivirana_varijabla>
  </DomainObject.Predmet.SudioniciListNaziv>
  <DomainObject.Predmet.SudioniciListAdressOIB>
    <izvorni_sadrzaj>
      <item>FINA RC OSIJEK, OIB 85821130368</item>
      <item>KELAVA METALI j.d.o.o. za  proizvodnju, trgovinu i usluge, OIB 98307399227, Otona Ivekovića 29,31400 Đakovo</item>
    </izvorni_sadrzaj>
    <derivirana_varijabla naziv="DomainObject.Predmet.SudioniciListAdressOIB_1">
      <item>FINA RC OSIJEK, OIB 85821130368</item>
      <item>KELAVA METALI j.d.o.o. za  proizvodnju, trgovinu i usluge, OIB 98307399227, Otona Ivekovića 29,31400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98307399227</item>
    </izvorni_sadrzaj>
    <derivirana_varijabla naziv="DomainObject.Predmet.SudioniciListNazivOIB_1">
      <item>, OIB 85821130368</item>
      <item>, OIB 98307399227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6977EB-8C47-484D-BF93-15A63503DA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953</properties:Words>
  <properties:Characters>5160</properties:Characters>
  <properties:Lines>193</properties:Lines>
  <properties:Paragraphs>42</properties:Paragraphs>
  <properties:TotalTime>435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2018-01-19T11:34:00Z</dcterms:modified>
  <cp:revision>591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