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e002" w14:paraId="444e002" w:rsidRDefault="00B667A3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C6726B">
        <w:t>515</w:t>
      </w:r>
      <w:r w:rsidR="00CC5885">
        <w:t>/2017</w:t>
      </w:r>
      <w:r w:rsidR="00946625">
        <w:t>-</w:t>
      </w:r>
      <w:r w:rsidR="004304DE">
        <w:t>12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B667A3" w:rsidP="00B667A3" w:rsidR="00B66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667A3" w:rsidP="00B667A3" w:rsidR="00B66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C6726B" w:rsidRPr="0077787B">
        <w:t>DAN Adria d.o.o., Zadar, Ulica Hrvatskog sabora 16, OIB: 51654759669</w:t>
      </w:r>
      <w:r w:rsidR="00A4401E">
        <w:t xml:space="preserve">, dana </w:t>
      </w:r>
      <w:r w:rsidR="00840528">
        <w:t>25</w:t>
      </w:r>
      <w:r w:rsidR="0044771D">
        <w:t>.</w:t>
      </w:r>
      <w:r w:rsidR="00F01A47">
        <w:t xml:space="preserve"> </w:t>
      </w:r>
      <w:r w:rsidR="00025E3B">
        <w:t>siječnja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840528" w:rsidP="00BB7CB3" w:rsidR="00BB7CB3" w:rsidRPr="00E1656B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</w:pPr>
      <w:r>
        <w:t>Milan Macura</w:t>
      </w:r>
      <w:r w:rsidR="006F167D" w:rsidRPr="00E1656B">
        <w:t xml:space="preserve"> iz </w:t>
      </w:r>
      <w:r>
        <w:t>Šibenika, Stjepana Radića 24</w:t>
      </w:r>
      <w:r w:rsidR="006F167D" w:rsidRPr="00E1656B">
        <w:t xml:space="preserve">, OIB: </w:t>
      </w:r>
      <w:r>
        <w:t>25991506239</w:t>
      </w:r>
      <w:r w:rsidR="00BB7CB3" w:rsidRPr="00E1656B">
        <w:t>,</w:t>
      </w:r>
      <w:r w:rsidR="00E1656B" w:rsidRPr="00E1656B">
        <w:t xml:space="preserve"> imenuje se za privremen</w:t>
      </w:r>
      <w:r>
        <w:t>og</w:t>
      </w:r>
      <w:r w:rsidR="00E1656B" w:rsidRPr="00E1656B">
        <w:t xml:space="preserve"> stečajn</w:t>
      </w:r>
      <w:r>
        <w:t>og</w:t>
      </w:r>
      <w:r w:rsidR="00E1656B" w:rsidRPr="00E1656B">
        <w:t xml:space="preserve"> upravitelj</w:t>
      </w:r>
      <w:r>
        <w:t>a</w:t>
      </w:r>
      <w:r w:rsidR="00BB7CB3" w:rsidRPr="00E1656B">
        <w:t xml:space="preserve"> nad stečajnim dužnikom </w:t>
      </w:r>
      <w:r w:rsidR="00C6726B" w:rsidRPr="0077787B">
        <w:t>DAN Adria d.o.o., Zadar, Ulica Hrvatskog sabora 16, OIB: 51654759669</w:t>
      </w:r>
      <w:r w:rsidR="00BB7CB3" w:rsidRPr="00E1656B">
        <w:t>.</w:t>
      </w:r>
      <w:r w:rsidR="003F2345" w:rsidRPr="00E1656B">
        <w:t xml:space="preserve"> </w:t>
      </w:r>
      <w:r w:rsidR="001A547B" w:rsidRPr="00E1656B">
        <w:t xml:space="preserve"> </w:t>
      </w:r>
    </w:p>
    <w:p w:rsidRDefault="00BB7CB3" w:rsidP="00BB7CB3" w:rsidR="00BB7CB3" w:rsidRPr="00025E3B">
      <w:pPr>
        <w:pStyle w:val="Odlomakpopisa"/>
        <w:ind w:left="900"/>
        <w:jc w:val="both"/>
        <w:rPr>
          <w:color w:val="FF0000"/>
        </w:rPr>
      </w:pPr>
      <w:r w:rsidRPr="00025E3B">
        <w:rPr>
          <w:color w:val="FF0000"/>
        </w:rPr>
        <w:t xml:space="preserve"> </w:t>
      </w:r>
    </w:p>
    <w:p w:rsidRDefault="00840528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F5F8A">
        <w:t xml:space="preserve"> duž</w:t>
      </w:r>
      <w:r>
        <w:t>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840528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 w:rsidRPr="00840528">
        <w:t xml:space="preserve">Privremeni stečajni upravitelj </w:t>
      </w:r>
      <w:r w:rsidR="00E1656B">
        <w:t>duža</w:t>
      </w:r>
      <w:r>
        <w:t xml:space="preserve">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1A547B" w:rsidP="001A547B" w:rsidR="001A547B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C6726B" w:rsidRPr="0077787B">
        <w:t>DAN Adria</w:t>
      </w:r>
      <w:r w:rsidR="00C6726B">
        <w:t xml:space="preserve"> d.o.o., Zadar</w:t>
      </w:r>
      <w:r>
        <w:t>.</w:t>
      </w:r>
    </w:p>
    <w:p w:rsidRDefault="001A547B" w:rsidP="001A547B" w:rsidR="001A547B">
      <w:pPr>
        <w:ind w:firstLine="708"/>
        <w:jc w:val="both"/>
      </w:pPr>
      <w:r>
        <w:t xml:space="preserve">Postupak je inicirala </w:t>
      </w:r>
      <w:r w:rsidR="00025E3B">
        <w:t>Republika Hrvatska, Ministarstvo financija, Porezna uprava.</w:t>
      </w:r>
      <w:r w:rsidR="00F01A47">
        <w:t xml:space="preserve"> </w:t>
      </w:r>
    </w:p>
    <w:p w:rsidRDefault="00025E3B" w:rsidP="00025E3B" w:rsidR="001A547B">
      <w:pPr>
        <w:ind w:firstLine="708"/>
        <w:jc w:val="both"/>
      </w:pPr>
      <w:r>
        <w:t>Na ročište</w:t>
      </w:r>
      <w:r w:rsidR="001A547B" w:rsidRPr="00772151">
        <w:t xml:space="preserve"> za utvrđivanje uvjeta za otvaranje stečajnog postupka zastupni</w:t>
      </w:r>
      <w:r>
        <w:t>k</w:t>
      </w:r>
      <w:r w:rsidR="001A547B" w:rsidRPr="00772151">
        <w:t xml:space="preserve"> po zakonu stečajnog dužnika </w:t>
      </w:r>
      <w:r>
        <w:t>nije pristupio</w:t>
      </w:r>
      <w:r w:rsidR="004304DE">
        <w:t>.</w:t>
      </w:r>
    </w:p>
    <w:p w:rsidRDefault="001A547B" w:rsidP="001A547B" w:rsidR="001A547B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1A547B" w:rsidP="001A547B" w:rsidR="001A547B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</w:t>
      </w:r>
      <w:r w:rsidR="00E1656B">
        <w:t>ivremenog stečajnog upravitelja, uz iznimku trojice stečajnih upravitelj koji su zatražili da ih se neko vrijeme ne imenuje.</w:t>
      </w:r>
    </w:p>
    <w:p w:rsidRDefault="004304DE" w:rsidP="001A547B" w:rsidR="001A547B" w:rsidRPr="00EF7C9A">
      <w:pPr>
        <w:ind w:firstLine="708"/>
        <w:jc w:val="both"/>
      </w:pPr>
      <w:r>
        <w:t>Privremen</w:t>
      </w:r>
      <w:r w:rsidR="00840528">
        <w:t>i</w:t>
      </w:r>
      <w:r>
        <w:t xml:space="preserve"> stečajn</w:t>
      </w:r>
      <w:r w:rsidR="00840528">
        <w:t>i</w:t>
      </w:r>
      <w:r w:rsidR="001A547B" w:rsidRPr="00EF7C9A">
        <w:t xml:space="preserve"> upravitelj</w:t>
      </w:r>
      <w:r>
        <w:t xml:space="preserve"> dužna</w:t>
      </w:r>
      <w:r w:rsidR="001A547B" w:rsidRPr="00EF7C9A">
        <w:t xml:space="preserve"> je svoje izvješće dostaviti sudu u roku od </w:t>
      </w:r>
      <w:r w:rsidR="001A547B">
        <w:t>30</w:t>
      </w:r>
      <w:r w:rsidR="001A547B" w:rsidRPr="00EF7C9A">
        <w:t xml:space="preserve"> dana.</w:t>
      </w:r>
    </w:p>
    <w:p w:rsidRDefault="001A547B" w:rsidP="001A547B" w:rsidR="001A547B">
      <w:pPr>
        <w:ind w:firstLine="708"/>
        <w:jc w:val="both"/>
      </w:pPr>
      <w:r>
        <w:t xml:space="preserve">Stoga je odlučeno kao u izreci. </w:t>
      </w:r>
    </w:p>
    <w:p w:rsidRDefault="001A547B" w:rsidP="001A547B" w:rsidR="001A547B" w:rsidRPr="00EF7C9A"/>
    <w:p w:rsidRDefault="001A547B" w:rsidP="001A547B" w:rsidR="001A547B" w:rsidRPr="00EF7C9A">
      <w:pPr>
        <w:jc w:val="center"/>
      </w:pPr>
      <w:r w:rsidRPr="00EF7C9A">
        <w:t xml:space="preserve">U Zadru, dana </w:t>
      </w:r>
      <w:r w:rsidR="00840528">
        <w:t>25</w:t>
      </w:r>
      <w:r w:rsidR="0044771D">
        <w:t>.</w:t>
      </w:r>
      <w:r w:rsidR="00F01A47">
        <w:t xml:space="preserve"> </w:t>
      </w:r>
      <w:r w:rsidR="00025E3B">
        <w:t>siječnja 2018</w:t>
      </w:r>
      <w:r>
        <w:t>.</w:t>
      </w:r>
    </w:p>
    <w:p w:rsidRDefault="001A547B" w:rsidP="001A547B" w:rsidR="001A547B" w:rsidRPr="00EF7C9A">
      <w:pPr>
        <w:jc w:val="center"/>
      </w:pPr>
    </w:p>
    <w:p w:rsidRDefault="00C47A79" w:rsidP="00A921F4" w:rsidR="001A547B">
      <w:r>
        <w:t>Za točnost otpravka – ovlašteni službenik</w:t>
      </w:r>
      <w:r w:rsidR="00E1656B">
        <w:tab/>
      </w:r>
      <w:r>
        <w:tab/>
      </w:r>
      <w:r>
        <w:tab/>
      </w:r>
      <w:r>
        <w:tab/>
      </w:r>
      <w:r>
        <w:tab/>
      </w:r>
      <w:r w:rsidR="001A547B">
        <w:t>S</w:t>
      </w:r>
      <w:r w:rsidR="001A547B" w:rsidRPr="002C500F">
        <w:t>u</w:t>
      </w:r>
      <w:r w:rsidR="00B667A3">
        <w:t>tkinja</w:t>
      </w:r>
    </w:p>
    <w:p w:rsidRDefault="00C47A79" w:rsidP="00A921F4" w:rsidR="001A547B" w:rsidRPr="00F60CD9">
      <w:r>
        <w:t>Ante Rubelj</w:t>
      </w:r>
      <w:r w:rsidR="008E6D6D">
        <w:tab/>
      </w:r>
      <w:r w:rsidR="008E6D6D">
        <w:tab/>
      </w:r>
      <w:r w:rsidR="008E6D6D">
        <w:tab/>
      </w:r>
      <w:r w:rsidR="008E6D6D">
        <w:tab/>
      </w:r>
      <w:r w:rsidR="008E6D6D">
        <w:tab/>
      </w:r>
      <w:r w:rsidR="008E6D6D">
        <w:tab/>
      </w:r>
      <w:r w:rsidR="00A921F4">
        <w:tab/>
      </w:r>
      <w:r w:rsidR="00E1656B">
        <w:tab/>
      </w:r>
      <w:r>
        <w:tab/>
      </w:r>
      <w:r w:rsidR="001A547B">
        <w:t>Ardena Bajlo</w:t>
      </w:r>
      <w:r>
        <w:t>, v.r.</w:t>
      </w:r>
    </w:p>
    <w:p w:rsidRDefault="001A547B" w:rsidP="001A547B" w:rsidR="001A547B"/>
    <w:p w:rsidRDefault="001A547B" w:rsidP="001A547B" w:rsidR="001A547B" w:rsidRPr="00EF7C9A">
      <w:pPr>
        <w:jc w:val="right"/>
      </w:pPr>
    </w:p>
    <w:p w:rsidRDefault="001A547B" w:rsidP="001A547B" w:rsidR="001A547B"/>
    <w:p w:rsidRDefault="001A547B" w:rsidP="001A547B" w:rsidR="001A547B"/>
    <w:p w:rsidRDefault="001A547B" w:rsidP="001A547B" w:rsidR="001A547B" w:rsidRPr="00EF7C9A"/>
    <w:p w:rsidRDefault="00B667A3" w:rsidP="001A547B" w:rsidR="001A547B" w:rsidRPr="00EF7C9A">
      <w:r>
        <w:t>Pouka o pravnom lijeku</w:t>
      </w:r>
    </w:p>
    <w:p w:rsidRDefault="001A547B" w:rsidP="001A547B" w:rsidR="001A547B" w:rsidRPr="00EF7C9A">
      <w:r w:rsidRPr="00EF7C9A">
        <w:t>Protiv ovog rješenja dopuštena je žalba u roku od 8 dana od dostave istog.</w:t>
      </w:r>
    </w:p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t xml:space="preserve"> </w:t>
      </w:r>
    </w:p>
    <w:p w:rsidRDefault="001A547B" w:rsidP="001A547B" w:rsidR="001A547B" w:rsidRPr="00EF7C9A">
      <w:r w:rsidRPr="00EF7C9A">
        <w:t xml:space="preserve">Dostaviti : </w:t>
      </w:r>
    </w:p>
    <w:p w:rsidRDefault="00E1656B" w:rsidP="001A547B" w:rsidR="001A547B">
      <w:pPr>
        <w:numPr>
          <w:ilvl w:val="0"/>
          <w:numId w:val="1"/>
        </w:numPr>
      </w:pPr>
      <w:r>
        <w:t>Privremeno</w:t>
      </w:r>
      <w:r w:rsidR="00840528">
        <w:t>m</w:t>
      </w:r>
      <w:r w:rsidR="004304DE">
        <w:t xml:space="preserve"> stečajno</w:t>
      </w:r>
      <w:r w:rsidR="00840528">
        <w:t>m</w:t>
      </w:r>
      <w:r>
        <w:t xml:space="preserve"> upravitelj</w:t>
      </w:r>
      <w:r w:rsidR="00840528">
        <w:t>u</w:t>
      </w:r>
      <w:r w:rsidR="001A547B" w:rsidRPr="00EF7C9A">
        <w:t xml:space="preserve"> uz izjavu i potvrdu o imenovanju</w:t>
      </w:r>
    </w:p>
    <w:p w:rsidRDefault="001A547B" w:rsidP="001A547B" w:rsidR="001A547B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4304DE" w:rsidP="001A547B" w:rsidR="004304DE" w:rsidRPr="00EF7C9A">
      <w:pPr>
        <w:numPr>
          <w:ilvl w:val="0"/>
          <w:numId w:val="1"/>
        </w:numPr>
      </w:pPr>
      <w:r>
        <w:t>registar suda</w:t>
      </w:r>
    </w:p>
    <w:p w:rsidRDefault="001A547B" w:rsidP="001A547B" w:rsidR="001A547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1A547B" w:rsidP="001A547B" w:rsidR="001A547B" w:rsidRPr="00EF7C9A">
      <w:pPr>
        <w:jc w:val="center"/>
      </w:pPr>
    </w:p>
    <w:p w:rsidRDefault="001A547B" w:rsidP="001A547B" w:rsidR="001A547B" w:rsidRPr="00C0079A"/>
    <w:p w:rsidRDefault="001A547B" w:rsidP="001A547B" w:rsidR="001A547B" w:rsidRPr="00C0079A"/>
    <w:p w:rsidRDefault="001A547B" w:rsidP="001A547B" w:rsidR="001A547B" w:rsidRPr="00C0079A">
      <w:pPr>
        <w:ind w:firstLine="708"/>
        <w:jc w:val="both"/>
      </w:pP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857">
          <w:rPr>
            <w:noProof/>
          </w:rPr>
          <w:t>2</w:t>
        </w:r>
        <w:r>
          <w:fldChar w:fldCharType="end"/>
        </w:r>
        <w:r w:rsidR="00B667A3">
          <w:tab/>
        </w:r>
        <w:r>
          <w:tab/>
        </w:r>
        <w:r w:rsidR="00B667A3">
          <w:t xml:space="preserve">Poslovni broj: </w:t>
        </w:r>
        <w:r w:rsidRPr="00EF7C9A">
          <w:t>1 St-</w:t>
        </w:r>
        <w:r w:rsidR="00C6726B">
          <w:t>515</w:t>
        </w:r>
        <w:r w:rsidR="00D26084">
          <w:t>/</w:t>
        </w:r>
        <w:r w:rsidR="00CC5885">
          <w:t>2017-</w:t>
        </w:r>
        <w:r w:rsidR="004304DE">
          <w:t>12</w:t>
        </w:r>
      </w:p>
      <w:p w:rsidRDefault="00E12FEA" w:rsidP="009C0FF2" w:rsidR="00E12FEA" w:rsidRPr="00EF7C9A">
        <w:pPr>
          <w:jc w:val="right"/>
        </w:pPr>
      </w:p>
      <w:p w:rsidRDefault="003A0857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5E3B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264C8"/>
    <w:rsid w:val="0013102B"/>
    <w:rsid w:val="00154DF7"/>
    <w:rsid w:val="001624D4"/>
    <w:rsid w:val="00170940"/>
    <w:rsid w:val="0017371F"/>
    <w:rsid w:val="001840A0"/>
    <w:rsid w:val="00193C4C"/>
    <w:rsid w:val="001A363B"/>
    <w:rsid w:val="001A547B"/>
    <w:rsid w:val="001C306A"/>
    <w:rsid w:val="001C347E"/>
    <w:rsid w:val="0020672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A0857"/>
    <w:rsid w:val="003C4494"/>
    <w:rsid w:val="003C624E"/>
    <w:rsid w:val="003C6DA5"/>
    <w:rsid w:val="003D73F1"/>
    <w:rsid w:val="003F2345"/>
    <w:rsid w:val="00414DDA"/>
    <w:rsid w:val="0041715A"/>
    <w:rsid w:val="004304DE"/>
    <w:rsid w:val="0044771D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E4034"/>
    <w:rsid w:val="004F1515"/>
    <w:rsid w:val="00515656"/>
    <w:rsid w:val="00531CC9"/>
    <w:rsid w:val="00563127"/>
    <w:rsid w:val="005A29BC"/>
    <w:rsid w:val="005A2E2A"/>
    <w:rsid w:val="005D284B"/>
    <w:rsid w:val="00665069"/>
    <w:rsid w:val="006A6847"/>
    <w:rsid w:val="006D1468"/>
    <w:rsid w:val="006F167D"/>
    <w:rsid w:val="006F6B60"/>
    <w:rsid w:val="007002A2"/>
    <w:rsid w:val="00701BE8"/>
    <w:rsid w:val="007042E6"/>
    <w:rsid w:val="00710885"/>
    <w:rsid w:val="00717AA5"/>
    <w:rsid w:val="0073027C"/>
    <w:rsid w:val="0074396A"/>
    <w:rsid w:val="0076490C"/>
    <w:rsid w:val="00770395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0528"/>
    <w:rsid w:val="00842CEB"/>
    <w:rsid w:val="00881A15"/>
    <w:rsid w:val="00895943"/>
    <w:rsid w:val="008B123A"/>
    <w:rsid w:val="008E6D6D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E3AC3"/>
    <w:rsid w:val="009F62F2"/>
    <w:rsid w:val="00A4401E"/>
    <w:rsid w:val="00A520DC"/>
    <w:rsid w:val="00A5292A"/>
    <w:rsid w:val="00A56386"/>
    <w:rsid w:val="00A921F4"/>
    <w:rsid w:val="00A97ED6"/>
    <w:rsid w:val="00AA6990"/>
    <w:rsid w:val="00AB08B3"/>
    <w:rsid w:val="00AE7788"/>
    <w:rsid w:val="00AF455E"/>
    <w:rsid w:val="00B310F0"/>
    <w:rsid w:val="00B54522"/>
    <w:rsid w:val="00B667A3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47A79"/>
    <w:rsid w:val="00C6726B"/>
    <w:rsid w:val="00C75ACF"/>
    <w:rsid w:val="00C85781"/>
    <w:rsid w:val="00C9120F"/>
    <w:rsid w:val="00CC5885"/>
    <w:rsid w:val="00CF5F8A"/>
    <w:rsid w:val="00D12CD2"/>
    <w:rsid w:val="00D26084"/>
    <w:rsid w:val="00DF0026"/>
    <w:rsid w:val="00E05B11"/>
    <w:rsid w:val="00E0746D"/>
    <w:rsid w:val="00E12FEA"/>
    <w:rsid w:val="00E1656B"/>
    <w:rsid w:val="00E2438C"/>
    <w:rsid w:val="00E774AE"/>
    <w:rsid w:val="00E86E81"/>
    <w:rsid w:val="00E86F87"/>
    <w:rsid w:val="00E91CCD"/>
    <w:rsid w:val="00E9550E"/>
    <w:rsid w:val="00EB1A94"/>
    <w:rsid w:val="00EB3FAB"/>
    <w:rsid w:val="00EB7836"/>
    <w:rsid w:val="00EF7C9A"/>
    <w:rsid w:val="00F01A47"/>
    <w:rsid w:val="00F046B4"/>
    <w:rsid w:val="00F20D80"/>
    <w:rsid w:val="00F2402F"/>
    <w:rsid w:val="00F27195"/>
    <w:rsid w:val="00F47A12"/>
    <w:rsid w:val="00F77AE0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B667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0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8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8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8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8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B667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0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8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8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8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8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 Adria d.o.o. za trgovinu</izvorni_sadrzaj>
    <derivirana_varijabla naziv="DomainObject.Predmet.ProtustrankaFormated_1">  DAN Adria d.o.o. za trgovinu</derivirana_varijabla>
  </DomainObject.Predmet.ProtustrankaFormated>
  <DomainObject.Predmet.ProtustrankaFormatedOIB>
    <izvorni_sadrzaj>  DAN Adria d.o.o. za trgovinu, OIB 51654759669</izvorni_sadrzaj>
    <derivirana_varijabla naziv="DomainObject.Predmet.ProtustrankaFormatedOIB_1">  DAN Adria d.o.o. za trgovinu, OIB 51654759669</derivirana_varijabla>
  </DomainObject.Predmet.ProtustrankaFormatedOIB>
  <DomainObject.Predmet.ProtustrankaFormatedWithAdress>
    <izvorni_sadrzaj> DAN Adria d.o.o. za trgovinu, Ulica Hrvatskog Sabora 16, 23000 Zadar</izvorni_sadrzaj>
    <derivirana_varijabla naziv="DomainObject.Predmet.ProtustrankaFormatedWithAdress_1"> DAN Adria d.o.o. za trgovinu, Ulica Hrvatskog Sabora 16, 23000 Zadar</derivirana_varijabla>
  </DomainObject.Predmet.ProtustrankaFormatedWithAdress>
  <DomainObject.Predmet.ProtustrankaFormatedWithAdressOIB>
    <izvorni_sadrzaj> DAN Adria d.o.o. za trgovinu, OIB 51654759669, Ulica Hrvatskog Sabora 16, 23000 Zadar</izvorni_sadrzaj>
    <derivirana_varijabla naziv="DomainObject.Predmet.ProtustrankaFormatedWithAdressOIB_1"> DAN Adria d.o.o. za trgovinu, OIB 51654759669, Ulica Hrvatskog Sabora 16, 23000 Zadar</derivirana_varijabla>
  </DomainObject.Predmet.ProtustrankaFormatedWithAdressOIB>
  <DomainObject.Predmet.ProtustrankaWithAdress>
    <izvorni_sadrzaj>DAN Adria d.o.o. za trgovinu Ulica Hrvatskog Sabora 16, 23000 Zadar</izvorni_sadrzaj>
    <derivirana_varijabla naziv="DomainObject.Predmet.ProtustrankaWithAdress_1">DAN Adria d.o.o. za trgovinu Ulica Hrvatskog Sabora 16, 23000 Zadar</derivirana_varijabla>
  </DomainObject.Predmet.ProtustrankaWithAdress>
  <DomainObject.Predmet.ProtustrankaWithAdressOIB>
    <izvorni_sadrzaj>DAN Adria d.o.o. za trgovinu, OIB 51654759669, Ulica Hrvatskog Sabora 16, 23000 Zadar</izvorni_sadrzaj>
    <derivirana_varijabla naziv="DomainObject.Predmet.ProtustrankaWithAdressOIB_1">DAN Adria d.o.o. za trgovinu, OIB 51654759669, Ulica Hrvatskog Sabora 16, 23000 Zadar</derivirana_varijabla>
  </DomainObject.Predmet.ProtustrankaWithAdressOIB>
  <DomainObject.Predmet.ProtustrankaNazivFormated>
    <izvorni_sadrzaj>DAN Adria d.o.o. za trgovinu</izvorni_sadrzaj>
    <derivirana_varijabla naziv="DomainObject.Predmet.ProtustrankaNazivFormated_1">DAN Adria d.o.o. za trgovinu</derivirana_varijabla>
  </DomainObject.Predmet.ProtustrankaNazivFormated>
  <DomainObject.Predmet.ProtustrankaNazivFormatedOIB>
    <izvorni_sadrzaj>DAN Adria d.o.o. za trgovinu, OIB 51654759669</izvorni_sadrzaj>
    <derivirana_varijabla naziv="DomainObject.Predmet.ProtustrankaNazivFormatedOIB_1">DAN Adria d.o.o. za trgovinu, OIB 51654759669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DAN Adria d.o.o. za trgovinu</item>
    </izvorni_sadrzaj>
    <derivirana_varijabla naziv="DomainObject.Predmet.ProtuStrankaListFormated_1">
      <item>DAN Adria d.o.o. za trgovinu</item>
    </derivirana_varijabla>
  </DomainObject.Predmet.ProtuStrankaListFormated>
  <DomainObject.Predmet.ProtuStrankaListFormatedOIB>
    <izvorni_sadrzaj>
      <item>DAN Adria d.o.o. za trgovinu, OIB 51654759669</item>
    </izvorni_sadrzaj>
    <derivirana_varijabla naziv="DomainObject.Predmet.ProtuStrankaListFormatedOIB_1">
      <item>DAN Adria d.o.o. za trgovinu, OIB 51654759669</item>
    </derivirana_varijabla>
  </DomainObject.Predmet.ProtuStrankaListFormatedOIB>
  <DomainObject.Predmet.ProtuStrankaListFormatedWithAdress>
    <izvorni_sadrzaj>
      <item>DAN Adria d.o.o. za trgovinu, Ulica Hrvatskog Sabora 16, 23000 Zadar</item>
    </izvorni_sadrzaj>
    <derivirana_varijabla naziv="DomainObject.Predmet.ProtuStrankaListFormatedWithAdress_1">
      <item>DAN Adria d.o.o. za trgovinu, Ulica Hrvatskog Sabora 16, 23000 Zadar</item>
    </derivirana_varijabla>
  </DomainObject.Predmet.ProtuStrankaListFormatedWithAdress>
  <DomainObject.Predmet.ProtuStrankaListFormatedWithAdressOIB>
    <izvorni_sadrzaj>
      <item>DAN Adria d.o.o. za trgovinu, OIB 51654759669, Ulica Hrvatskog Sabora 16, 23000 Zadar</item>
    </izvorni_sadrzaj>
    <derivirana_varijabla naziv="DomainObject.Predmet.ProtuStrankaListFormatedWithAdressOIB_1">
      <item>DAN Adria d.o.o. za trgovinu, OIB 51654759669, Ulica Hrvatskog Sabora 16, 23000 Zadar</item>
    </derivirana_varijabla>
  </DomainObject.Predmet.ProtuStrankaListFormatedWithAdressOIB>
  <DomainObject.Predmet.ProtuStrankaListNazivFormated>
    <izvorni_sadrzaj>
      <item>DAN Adria d.o.o. za trgovinu</item>
    </izvorni_sadrzaj>
    <derivirana_varijabla naziv="DomainObject.Predmet.ProtuStrankaListNazivFormated_1">
      <item>DAN Adria d.o.o. za trgovinu</item>
    </derivirana_varijabla>
  </DomainObject.Predmet.ProtuStrankaListNazivFormated>
  <DomainObject.Predmet.ProtuStrankaListNazivFormatedOIB>
    <izvorni_sadrzaj>
      <item>DAN Adria d.o.o. za trgovinu, OIB 51654759669</item>
    </izvorni_sadrzaj>
    <derivirana_varijabla naziv="DomainObject.Predmet.ProtuStrankaListNazivFormatedOIB_1">
      <item>DAN Adria d.o.o. za trgovinu, OIB 51654759669</item>
    </derivirana_varijabla>
  </DomainObject.Predmet.ProtuStrankaListNazivFormatedOIB>
  <DomainObject.Predmet.OstaliListFormated>
    <izvorni_sadrzaj>
      <item>Ivan Mandić</item>
    </izvorni_sadrzaj>
    <derivirana_varijabla naziv="DomainObject.Predmet.OstaliListFormated_1">
      <item>Ivan Mandić</item>
    </derivirana_varijabla>
  </DomainObject.Predmet.OstaliListFormated>
  <DomainObject.Predmet.OstaliListFormatedOIB>
    <izvorni_sadrzaj>
      <item>Ivan Mandić, OIB 88828364198</item>
    </izvorni_sadrzaj>
    <derivirana_varijabla naziv="DomainObject.Predmet.OstaliListFormatedOIB_1">
      <item>Ivan Mandić, OIB 88828364198</item>
    </derivirana_varijabla>
  </DomainObject.Predmet.OstaliListFormatedOIB>
  <DomainObject.Predmet.OstaliListFormatedWithAdress>
    <izvorni_sadrzaj>
      <item>Ivan Mandić, Trg Mladosti 4, 10290 Zaprešić</item>
    </izvorni_sadrzaj>
    <derivirana_varijabla naziv="DomainObject.Predmet.OstaliListFormatedWithAdress_1">
      <item>Ivan Mandić, Trg Mladosti 4, 10290 Zaprešić</item>
    </derivirana_varijabla>
  </DomainObject.Predmet.OstaliListFormatedWithAdress>
  <DomainObject.Predmet.OstaliListFormatedWithAdressOIB>
    <izvorni_sadrzaj>
      <item>Ivan Mandić, OIB 88828364198, Trg Mladosti 4, 10290 Zaprešić</item>
    </izvorni_sadrzaj>
    <derivirana_varijabla naziv="DomainObject.Predmet.OstaliListFormatedWithAdressOIB_1">
      <item>Ivan Mandić, OIB 88828364198, Trg Mladosti 4, 10290 Zaprešić</item>
    </derivirana_varijabla>
  </DomainObject.Predmet.OstaliListFormatedWithAdressOIB>
  <DomainObject.Predmet.OstaliListNazivFormated>
    <izvorni_sadrzaj>
      <item>Ivan Mandić</item>
    </izvorni_sadrzaj>
    <derivirana_varijabla naziv="DomainObject.Predmet.OstaliListNazivFormated_1">
      <item>Ivan Mandić</item>
    </derivirana_varijabla>
  </DomainObject.Predmet.OstaliListNazivFormated>
  <DomainObject.Predmet.OstaliListNazivFormatedOIB>
    <izvorni_sadrzaj>
      <item>Ivan Mandić, OIB 88828364198</item>
    </izvorni_sadrzaj>
    <derivirana_varijabla naziv="DomainObject.Predmet.OstaliListNazivFormatedOIB_1">
      <item>Ivan Mandić, OIB 88828364198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DAN Adria d.o.o. za trgovinu</izvorni_sadrzaj>
    <derivirana_varijabla naziv="DomainObject.Predmet.ProtustrankaIDrugi_1">DAN Adria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DAN Adria d.o.o. za trgovinu, OIB 51654759669, Ulica Hrvatskog Sabora 16, 23000 Zadar</izvorni_sadrzaj>
    <derivirana_varijabla naziv="DomainObject.Predmet.ProtustrankaIDrugiAdressOIB_1">DAN Adria d.o.o. za trgovinu, OIB 51654759669, Ulica Hrvatskog Sabora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 Adria d.o.o. za trgovinu</item>
      <item>FINA</item>
      <item>Ivan Mandić</item>
    </izvorni_sadrzaj>
    <derivirana_varijabla naziv="DomainObject.Predmet.SudioniciListNaziv_1">
      <item>DAN Adria d.o.o. za trgovinu</item>
      <item>FINA</item>
      <item>Ivan Mandić</item>
    </derivirana_varijabla>
  </DomainObject.Predmet.SudioniciListNaziv>
  <DomainObject.Predmet.SudioniciListAdressOIB>
    <izvorni_sadrzaj>
      <item>DAN Adria d.o.o. za trgovinu, OIB 51654759669, Ulica Hrvatskog Sabora 16,23000 Zadar</item>
      <item>FINA, OIB 85821130368</item>
      <item>Ivan Mandić, OIB 88828364198, Trg Mladosti 4,10290 Zaprešić</item>
    </izvorni_sadrzaj>
    <derivirana_varijabla naziv="DomainObject.Predmet.SudioniciListAdressOIB_1">
      <item>DAN Adria d.o.o. za trgovinu, OIB 51654759669, Ulica Hrvatskog Sabora 16,23000 Zadar</item>
      <item>FINA, OIB 85821130368</item>
      <item>Ivan Mandić, OIB 88828364198, Trg Mladosti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51654759669</item>
      <item>, OIB 85821130368</item>
      <item>, OIB 88828364198</item>
    </izvorni_sadrzaj>
    <derivirana_varijabla naziv="DomainObject.Predmet.SudioniciListNazivOIB_1">
      <item>, OIB 51654759669</item>
      <item>, OIB 85821130368</item>
      <item>, OIB 88828364198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362</properties:Words>
  <properties:Characters>1903</properties:Characters>
  <properties:Lines>71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2018-01-24T12:13:00Z</dcterms:created>
  <dc:creator>Ardena Bajlo</dc:creator>
  <cp:lastModifiedBy>Nena Mužanović</cp:lastModifiedBy>
  <cp:lastPrinted>2018-01-22T08:37:00Z</cp:lastPrinted>
  <dcterms:modified xmlns:xsi="http://www.w3.org/2001/XMLSchema-instance" xsi:type="dcterms:W3CDTF">2018-01-29T11:44:00Z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