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973f" w14:paraId="983973f" w:rsidRDefault="002A62BF" w:rsidP="001D2D32" w:rsidR="00BA15EE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id:image001.png@01D4B6EA.4F2C1A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4B6EA.4F2C1AC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5EE" w:rsidP="001D2D32" w:rsidR="00BA15EE">
      <w:pPr>
        <w:jc w:val="both"/>
      </w:pPr>
      <w:r>
        <w:tab/>
        <w:t xml:space="preserve">   </w:t>
      </w:r>
    </w:p>
    <w:p w:rsidRDefault="00BA15EE" w:rsidP="001D2D32" w:rsidR="00BA15EE">
      <w:pPr>
        <w:jc w:val="both"/>
      </w:pPr>
    </w:p>
    <w:p w:rsidRDefault="00BA15EE" w:rsidP="001D2D32" w:rsidR="00BA15EE">
      <w:pPr>
        <w:jc w:val="both"/>
      </w:pPr>
      <w:r>
        <w:t>REPUBLIKA HRVATSKA</w:t>
      </w:r>
    </w:p>
    <w:p w:rsidRDefault="00BA15EE" w:rsidP="001D2D32" w:rsidR="00BA15EE">
      <w:pPr>
        <w:jc w:val="both"/>
      </w:pPr>
      <w:r>
        <w:t>Trgovački sud u Zagrebu</w:t>
      </w:r>
    </w:p>
    <w:p w:rsidRDefault="00BA15EE" w:rsidP="001D2D32" w:rsidR="00BA15EE">
      <w:pPr>
        <w:jc w:val="both"/>
      </w:pPr>
      <w:r>
        <w:t>Zagreb, Amruševa 2/II</w:t>
      </w:r>
    </w:p>
    <w:p w:rsidRDefault="006273B5" w:rsidP="001D2D32" w:rsidR="00BA15E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St-3128</w:t>
      </w:r>
      <w:r w:rsidR="00294DFF">
        <w:t>/2018</w:t>
      </w:r>
      <w:r w:rsidR="00A3508E">
        <w:t>-</w:t>
      </w:r>
      <w:r w:rsidR="002A62BF">
        <w:t>16</w:t>
      </w:r>
    </w:p>
    <w:p w:rsidRDefault="00BA15EE" w:rsidP="001D2D32" w:rsidR="00BA15EE">
      <w:pPr>
        <w:jc w:val="both"/>
      </w:pPr>
    </w:p>
    <w:p w:rsidRDefault="00BA15EE" w:rsidP="001D2D32" w:rsidR="00BA15EE">
      <w:pPr>
        <w:jc w:val="both"/>
      </w:pPr>
    </w:p>
    <w:p w:rsidRDefault="00BA15EE" w:rsidP="001D2D32" w:rsidR="00BA15EE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Default="00BA15EE" w:rsidP="001D2D32" w:rsidR="00BA15EE">
      <w:pPr>
        <w:jc w:val="both"/>
      </w:pPr>
    </w:p>
    <w:p w:rsidRDefault="00BA15EE" w:rsidP="001D2D32" w:rsidR="00BA15E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R J E Š E NJ E </w:t>
      </w:r>
      <w:r>
        <w:tab/>
      </w:r>
    </w:p>
    <w:p w:rsidRDefault="00BA15EE" w:rsidP="001D2D32" w:rsidR="00BA15EE">
      <w:pPr>
        <w:jc w:val="both"/>
      </w:pPr>
      <w:r>
        <w:tab/>
      </w:r>
      <w:r>
        <w:tab/>
      </w:r>
      <w:r>
        <w:tab/>
      </w:r>
      <w:r>
        <w:tab/>
      </w:r>
    </w:p>
    <w:p w:rsidRDefault="00BA15EE" w:rsidP="001D2D32" w:rsidR="00BA15EE">
      <w:pPr>
        <w:jc w:val="both"/>
      </w:pPr>
      <w:r>
        <w:tab/>
      </w:r>
    </w:p>
    <w:p w:rsidRDefault="00BA15EE" w:rsidP="006273B5" w:rsidR="00BA15EE">
      <w:pPr>
        <w:ind w:firstLine="708"/>
        <w:jc w:val="both"/>
      </w:pPr>
      <w:r>
        <w:t>Trgovački sud u Zagrebu, sudac Danijela Uzelac, u stečajnom postupku u povodu prijedloga FINANCIJSKE AGENCIJE, OIB 85821130368,  Zagreb, Ulica grada Vukovara 70, za otvaranje stečajnog postupka nad dužnikom</w:t>
      </w:r>
      <w:r w:rsidR="001A4F1F" w:rsidRPr="001A4F1F">
        <w:t xml:space="preserve"> INNO DIZAJN d.o.o., OIB 26916681450, </w:t>
      </w:r>
      <w:r w:rsidR="00642E36">
        <w:t xml:space="preserve">Sesvete, Trg Lovre </w:t>
      </w:r>
      <w:r w:rsidR="001A4F1F">
        <w:t>Matačića 11</w:t>
      </w:r>
      <w:r>
        <w:t xml:space="preserve">, </w:t>
      </w:r>
      <w:r w:rsidR="00294DFF">
        <w:t>5.</w:t>
      </w:r>
      <w:r w:rsidR="00B730CC">
        <w:t xml:space="preserve"> ožujka</w:t>
      </w:r>
      <w:r>
        <w:t xml:space="preserve"> 2019.</w:t>
      </w:r>
    </w:p>
    <w:p w:rsidRDefault="00BA15EE" w:rsidP="001D2D32" w:rsidR="00BA15EE">
      <w:pPr>
        <w:jc w:val="both"/>
      </w:pPr>
    </w:p>
    <w:p w:rsidRDefault="00BA15EE" w:rsidP="001D2D32" w:rsidR="00BA15EE">
      <w:pPr>
        <w:jc w:val="both"/>
      </w:pPr>
    </w:p>
    <w:p w:rsidRDefault="00BA15EE" w:rsidP="001D2D32" w:rsidR="00BA15EE">
      <w:pPr>
        <w:ind w:firstLine="708" w:left="2832"/>
        <w:jc w:val="both"/>
      </w:pPr>
      <w:r>
        <w:t xml:space="preserve">r i j e š i o    j e </w:t>
      </w:r>
    </w:p>
    <w:p w:rsidRDefault="00BA15EE" w:rsidP="001D2D32" w:rsidR="00BA15EE">
      <w:pPr>
        <w:jc w:val="both"/>
      </w:pPr>
    </w:p>
    <w:p w:rsidRDefault="00BA15EE" w:rsidP="001D2D32" w:rsidR="00BA15EE">
      <w:pPr>
        <w:jc w:val="both"/>
      </w:pPr>
    </w:p>
    <w:p w:rsidRDefault="00BA15EE" w:rsidP="001D2D32" w:rsidR="00BA15EE">
      <w:pPr>
        <w:ind w:firstLine="708"/>
        <w:jc w:val="both"/>
      </w:pPr>
      <w:r>
        <w:t>I. Nalaže se osob</w:t>
      </w:r>
      <w:r w:rsidR="008E3AB3">
        <w:t>ama</w:t>
      </w:r>
      <w:r>
        <w:t xml:space="preserve"> ovlašten</w:t>
      </w:r>
      <w:r w:rsidR="008E3AB3">
        <w:t>ima</w:t>
      </w:r>
      <w:r>
        <w:t xml:space="preserve"> za zastupanje dužnika </w:t>
      </w:r>
      <w:r w:rsidR="002A0C6B">
        <w:t xml:space="preserve">Ivanu Ražiću, OIB 886594220901, </w:t>
      </w:r>
      <w:r w:rsidR="00294DFF">
        <w:t>Sesvete, Trg Lovre Matačića 11</w:t>
      </w:r>
      <w:r w:rsidR="008E3AB3">
        <w:t xml:space="preserve"> i Aleksandru </w:t>
      </w:r>
      <w:r w:rsidR="00A3508E">
        <w:t xml:space="preserve">Zekiću, </w:t>
      </w:r>
      <w:r w:rsidR="008E3AB3">
        <w:t xml:space="preserve">OIB 13278869849, Zaprešić, </w:t>
      </w:r>
      <w:r w:rsidR="00A3508E">
        <w:t xml:space="preserve">Ulica </w:t>
      </w:r>
      <w:r w:rsidR="008E3AB3">
        <w:t xml:space="preserve">Matije Skurjenija 81, </w:t>
      </w:r>
      <w:r>
        <w:t xml:space="preserve"> u roku od osam dana od dostave ovog rješenja platiti predujam u iznosu 1.000,00 kn u Fond za namirenje troškova stečajnog postupka na račun Trgovačkog suda u Zagrebu broj IBAN HR9223900011300000460, model 05, poziv na broj 2001-3128-18.</w:t>
      </w:r>
    </w:p>
    <w:p w:rsidRDefault="00BA15EE" w:rsidP="001D2D32" w:rsidR="00BA15EE">
      <w:pPr>
        <w:jc w:val="both"/>
      </w:pPr>
    </w:p>
    <w:p w:rsidRDefault="00BA15EE" w:rsidP="001D2D32" w:rsidR="00BA15EE">
      <w:pPr>
        <w:ind w:firstLine="708"/>
        <w:jc w:val="both"/>
      </w:pPr>
      <w:r>
        <w:t>II. Ako osob</w:t>
      </w:r>
      <w:r w:rsidR="0051133D">
        <w:t>e</w:t>
      </w:r>
      <w:r>
        <w:t xml:space="preserve"> iz točke I. ovog rješenja, u roku od osam dana ne plat</w:t>
      </w:r>
      <w:r w:rsidR="0051133D">
        <w:t>e</w:t>
      </w:r>
      <w:r>
        <w:t xml:space="preserve"> predujam, određeni predujam prisilno će se naplatiti u skladu s pravilima o naplati novčane kazne u parničnom postupku.</w:t>
      </w:r>
    </w:p>
    <w:p w:rsidRDefault="00BA15EE" w:rsidP="001D2D32" w:rsidR="00BA15EE">
      <w:pPr>
        <w:jc w:val="both"/>
      </w:pPr>
    </w:p>
    <w:p w:rsidRDefault="00BA15EE" w:rsidP="001D2D32" w:rsidR="00BA15E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BA15EE" w:rsidP="001D2D32" w:rsidR="00BA15EE">
      <w:pPr>
        <w:jc w:val="both"/>
      </w:pPr>
    </w:p>
    <w:p w:rsidRDefault="00BA15EE" w:rsidP="001D2D32" w:rsidR="00BA15EE">
      <w:pPr>
        <w:jc w:val="both"/>
      </w:pPr>
    </w:p>
    <w:p w:rsidRDefault="00BA15EE" w:rsidP="001D2D32" w:rsidR="00BA15EE">
      <w:pPr>
        <w:ind w:firstLine="708"/>
        <w:jc w:val="both"/>
      </w:pPr>
      <w:r>
        <w:t>Financijska agencija podnijela je ovom sudu prijedlog za otvaranje stečajnog postupka nad dužnikom</w:t>
      </w:r>
      <w:r w:rsidR="001A4F1F" w:rsidRPr="001A4F1F">
        <w:t xml:space="preserve"> INNO DIZAJN d.o.o., </w:t>
      </w:r>
      <w:r w:rsidR="00C35F0E">
        <w:t xml:space="preserve">Sesvete, Trg Lovre </w:t>
      </w:r>
      <w:r w:rsidR="001A4F1F">
        <w:t>Matačića 11</w:t>
      </w:r>
      <w:r>
        <w:t xml:space="preserve">, u skladu s odredbom čl. 110. st.1. Stečajnog zakona („Narodne novine“ broj: 71/15. i 104/17.; dalje: SZ) jer je dužnik na dan </w:t>
      </w:r>
      <w:r w:rsidR="006273B5">
        <w:t>10. prosinca</w:t>
      </w:r>
      <w:r>
        <w:t xml:space="preserve"> 2018. u Očevidniku redoslijeda osnova za plaćanje imao evidentirane neizvršene osnove za plaćanje u neprekinutom razdoblju od 120 dana.</w:t>
      </w:r>
    </w:p>
    <w:p w:rsidRDefault="00BA15EE" w:rsidP="001D2D32" w:rsidR="00BA15EE">
      <w:pPr>
        <w:jc w:val="both"/>
      </w:pPr>
    </w:p>
    <w:p w:rsidRDefault="00BA15EE" w:rsidP="001D2D32" w:rsidR="00BA15EE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BA15EE" w:rsidP="001D2D32" w:rsidR="00BA15EE">
      <w:pPr>
        <w:jc w:val="both"/>
      </w:pPr>
    </w:p>
    <w:p w:rsidRDefault="00BA15EE" w:rsidP="001D2D32" w:rsidR="00BA15EE">
      <w:pPr>
        <w:ind w:firstLine="708"/>
        <w:jc w:val="both"/>
      </w:pPr>
      <w:r>
        <w:t xml:space="preserve">Iz obavijesti Financijske agencije </w:t>
      </w:r>
      <w:r w:rsidR="001D2D32">
        <w:t>od</w:t>
      </w:r>
      <w:r>
        <w:t xml:space="preserve"> 14. veljače 2019. u smislu odredbe čl. 112. st. 5. SZ-a proizlazi da dužnik na ime predujma za namirenje troškova stečajnog postupka nema zaplijenjenih sredstava.</w:t>
      </w:r>
    </w:p>
    <w:p w:rsidRDefault="00BA15EE" w:rsidP="001D2D32" w:rsidR="00BA15EE">
      <w:pPr>
        <w:jc w:val="both"/>
      </w:pPr>
    </w:p>
    <w:p w:rsidRDefault="00BA15EE" w:rsidP="001D2D32" w:rsidR="00BA15EE">
      <w:pPr>
        <w:jc w:val="both"/>
      </w:pPr>
      <w:r>
        <w:tab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BA15EE" w:rsidP="001D2D32" w:rsidR="00BA15EE">
      <w:pPr>
        <w:jc w:val="both"/>
      </w:pPr>
    </w:p>
    <w:p w:rsidRDefault="00BA15EE" w:rsidP="001D2D32" w:rsidR="00BA15EE">
      <w:pPr>
        <w:ind w:firstLine="708"/>
        <w:jc w:val="both"/>
      </w:pPr>
      <w:r>
        <w:t xml:space="preserve">Odredbom čl. 114. st. 1. SZ-a propisano je da predujam koji se uplaćuje u Fond za namirenje troškova stečajnog postupka iznosi 1.000,00 kn. </w:t>
      </w:r>
    </w:p>
    <w:p w:rsidRDefault="00BA15EE" w:rsidP="001D2D32" w:rsidR="00BA15EE">
      <w:pPr>
        <w:jc w:val="both"/>
      </w:pPr>
    </w:p>
    <w:p w:rsidRDefault="00BA15EE" w:rsidP="001D2D32" w:rsidR="00BA15EE">
      <w:pPr>
        <w:ind w:firstLine="708"/>
        <w:jc w:val="both"/>
      </w:pPr>
      <w:r>
        <w:t>Kako osob</w:t>
      </w:r>
      <w:r w:rsidR="00C35F0E">
        <w:t>e</w:t>
      </w:r>
      <w:r>
        <w:t xml:space="preserve"> ovlašten</w:t>
      </w:r>
      <w:r w:rsidR="00C35F0E">
        <w:t>e</w:t>
      </w:r>
      <w:r>
        <w:t xml:space="preserve"> za zastupanje dužnika po zakonu ni</w:t>
      </w:r>
      <w:r w:rsidR="00C35F0E">
        <w:t>su</w:t>
      </w:r>
      <w:r>
        <w:t xml:space="preserve"> u roku od 21 dana od dana nastanka stečajnog razloga podnijel</w:t>
      </w:r>
      <w:r w:rsidR="00C35F0E">
        <w:t>e</w:t>
      </w:r>
      <w:r>
        <w:t xml:space="preserve"> prijedlog za otvaranje stečajnog postupka, sud je u skladu s navedenim odredbama SZ-a riješio kao u izreci. </w:t>
      </w:r>
    </w:p>
    <w:p w:rsidRDefault="00BA15EE" w:rsidP="001D2D32" w:rsidR="00BA15EE">
      <w:pPr>
        <w:jc w:val="both"/>
      </w:pPr>
    </w:p>
    <w:p w:rsidRDefault="00B730CC" w:rsidP="001D2D32" w:rsidR="00BA15EE">
      <w:pPr>
        <w:ind w:firstLine="708" w:left="2124"/>
        <w:jc w:val="both"/>
      </w:pPr>
      <w:r>
        <w:t xml:space="preserve">    </w:t>
      </w:r>
      <w:r w:rsidR="00294DFF">
        <w:t xml:space="preserve">  </w:t>
      </w:r>
      <w:r w:rsidR="00BA15EE">
        <w:t xml:space="preserve">Zagreb, </w:t>
      </w:r>
      <w:r>
        <w:t>4. ožujka</w:t>
      </w:r>
      <w:r w:rsidR="00BA15EE">
        <w:t xml:space="preserve"> 2019.</w:t>
      </w:r>
    </w:p>
    <w:p w:rsidRDefault="00BA15EE" w:rsidP="001D2D32" w:rsidR="00BA15EE">
      <w:pPr>
        <w:jc w:val="both"/>
      </w:pPr>
    </w:p>
    <w:p w:rsidRDefault="00BA15EE" w:rsidP="001D2D32" w:rsidR="00BA15EE">
      <w:pPr>
        <w:ind w:firstLine="708" w:left="6372"/>
        <w:jc w:val="both"/>
      </w:pPr>
      <w:r>
        <w:t>Sudac</w:t>
      </w:r>
    </w:p>
    <w:p w:rsidRDefault="00BA15EE" w:rsidP="001D2D32" w:rsidR="00BA15E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</w:t>
      </w:r>
      <w:r w:rsidR="00AB709A">
        <w:t xml:space="preserve"> v. r. </w:t>
      </w:r>
    </w:p>
    <w:p w:rsidRDefault="00294DFF" w:rsidP="001D2D32" w:rsidR="00294DFF">
      <w:pPr>
        <w:jc w:val="both"/>
      </w:pPr>
    </w:p>
    <w:p w:rsidRDefault="00BA15EE" w:rsidP="001D2D32" w:rsidR="00BA15EE">
      <w:pPr>
        <w:jc w:val="both"/>
      </w:pPr>
    </w:p>
    <w:p w:rsidRDefault="00BA15EE" w:rsidP="001D2D32" w:rsidR="00BA15EE">
      <w:pPr>
        <w:jc w:val="both"/>
      </w:pPr>
      <w:r>
        <w:t>Uputa o pravnom lijeku:</w:t>
      </w:r>
      <w:r w:rsidR="00A3508E">
        <w:t xml:space="preserve"> </w:t>
      </w:r>
      <w: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BA15EE" w:rsidP="001D2D32" w:rsidR="00BA15EE">
      <w:pPr>
        <w:jc w:val="both"/>
      </w:pPr>
    </w:p>
    <w:p w:rsidRDefault="00AB709A" w:rsidP="00AB709A" w:rsidR="00AB709A">
      <w:pPr>
        <w:ind w:firstLine="708" w:left="4956"/>
      </w:pPr>
      <w:r>
        <w:t>Za toč. otpravka – ovl. službenik</w:t>
      </w:r>
    </w:p>
    <w:p w:rsidRDefault="00AB709A" w:rsidP="00AB709A" w:rsidR="00AB70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BA15EE" w:rsidP="001D2D32" w:rsidR="00BA15EE">
      <w:pPr>
        <w:jc w:val="both"/>
      </w:pPr>
    </w:p>
    <w:p w:rsidRDefault="00D157CC" w:rsidP="001D2D32" w:rsidR="00D157CC">
      <w:pPr>
        <w:jc w:val="both"/>
      </w:pPr>
    </w:p>
    <w:sectPr w:rsidSect="002A62BF" w:rsidR="00D157C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2BF" w:rsidP="002A62BF" w:rsidR="002A62BF">
      <w:r>
        <w:separator/>
      </w:r>
    </w:p>
  </w:endnote>
  <w:endnote w:id="0" w:type="continuationSeparator">
    <w:p w:rsidRDefault="002A62BF" w:rsidP="002A62BF" w:rsidR="002A6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2BF" w:rsidP="002A62BF" w:rsidR="002A62BF">
      <w:r>
        <w:separator/>
      </w:r>
    </w:p>
  </w:footnote>
  <w:footnote w:id="0" w:type="continuationSeparator">
    <w:p w:rsidRDefault="002A62BF" w:rsidP="002A62BF" w:rsidR="002A6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7402920"/>
      <w:docPartObj>
        <w:docPartGallery w:val="Page Numbers (Top of Page)"/>
        <w:docPartUnique/>
      </w:docPartObj>
    </w:sdtPr>
    <w:sdtEndPr/>
    <w:sdtContent>
      <w:p w:rsidRDefault="002A62BF" w:rsidR="004854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09A">
          <w:rPr>
            <w:noProof/>
          </w:rPr>
          <w:t>2</w:t>
        </w:r>
        <w:r>
          <w:fldChar w:fldCharType="end"/>
        </w:r>
      </w:p>
      <w:p w:rsidRDefault="004854BF" w:rsidP="004854BF" w:rsidR="002A62BF">
        <w:pPr>
          <w:pStyle w:val="Zaglavlje"/>
          <w:jc w:val="right"/>
        </w:pPr>
        <w:r>
          <w:t xml:space="preserve">   18. St-3128/2018-16</w:t>
        </w:r>
      </w:p>
    </w:sdtContent>
  </w:sdt>
  <w:p w:rsidRDefault="002A62BF" w:rsidR="002A62B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8D3"/>
    <w:rsid w:val="001A4F1F"/>
    <w:rsid w:val="001D2D32"/>
    <w:rsid w:val="00294DFF"/>
    <w:rsid w:val="002A0C6B"/>
    <w:rsid w:val="002A62BF"/>
    <w:rsid w:val="004158D3"/>
    <w:rsid w:val="004854BF"/>
    <w:rsid w:val="0051133D"/>
    <w:rsid w:val="00601920"/>
    <w:rsid w:val="006273B5"/>
    <w:rsid w:val="00642E36"/>
    <w:rsid w:val="008E3AB3"/>
    <w:rsid w:val="00A3508E"/>
    <w:rsid w:val="00AB709A"/>
    <w:rsid w:val="00B730CC"/>
    <w:rsid w:val="00BA15EE"/>
    <w:rsid w:val="00C35F0E"/>
    <w:rsid w:val="00D1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62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62B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A6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62BF"/>
  </w:style>
  <w:style w:styleId="Podnoje" w:type="paragraph">
    <w:name w:val="footer"/>
    <w:basedOn w:val="Normal"/>
    <w:link w:val="PodnojeChar"/>
    <w:uiPriority w:val="99"/>
    <w:unhideWhenUsed/>
    <w:rsid w:val="002A6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62BF"/>
  </w:style>
  <w:style w:styleId="Tekstrezerviranogmjesta" w:type="character">
    <w:name w:val="Placeholder Text"/>
    <w:basedOn w:val="Zadanifontodlomka"/>
    <w:uiPriority w:val="99"/>
    <w:semiHidden/>
    <w:rsid w:val="00AB7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0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62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62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A6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62BF"/>
  </w:style>
  <w:style w:styleId="Podnoje" w:type="paragraph">
    <w:name w:val="footer"/>
    <w:basedOn w:val="Normal"/>
    <w:link w:val="PodnojeChar"/>
    <w:uiPriority w:val="99"/>
    <w:unhideWhenUsed/>
    <w:rsid w:val="002A6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62BF"/>
  </w:style>
  <w:style w:styleId="Tekstrezerviranogmjesta" w:type="character">
    <w:name w:val="Placeholder Text"/>
    <w:basedOn w:val="Zadanifontodlomka"/>
    <w:uiPriority w:val="99"/>
    <w:semiHidden/>
    <w:rsid w:val="00AB7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0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5220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4B6EA.4F2C1A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3128</izvorni_sadrzaj>
    <derivirana_varijabla naziv="DomainObject.Predmet.Broj_1">3128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St-3128/2018</izvorni_sadrzaj>
    <derivirana_varijabla naziv="DomainObject.Predmet.OznakaBroj_1">St-3128/2018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 DIZAJN društvo s ograničenom odgovornošću za trgovinu i usluge zastupanog po punomoćniku Aleksandar Zekić; Ivan Ražić</izvorni_sadrzaj>
    <derivirana_varijabla naziv="DomainObject.Predmet.ProtustrankaFormated_1">  INNO DIZAJN društvo s ograničenom odgovornošću za trgovinu i usluge zastupanog po punomoćniku Aleksandar Zekić; Ivan Ražić</derivirana_varijabla>
  </DomainObject.Predmet.ProtustrankaFormated>
  <DomainObject.Predmet.ProtustrankaFormatedOIB>
    <izvorni_sadrzaj>  INNO DIZAJN društvo s ograničenom odgovornošću za trgovinu i usluge, OIB 26916681450 zastupanog po punomoćniku Aleksandar Zekić; Ivan Ražić</izvorni_sadrzaj>
    <derivirana_varijabla naziv="DomainObject.Predmet.ProtustrankaFormatedOIB_1">  INNO DIZAJN društvo s ograničenom odgovornošću za trgovinu i usluge, OIB 26916681450 zastupanog po punomoćniku Aleksandar Zekić; Ivan Ražić</derivirana_varijabla>
  </DomainObject.Predmet.ProtustrankaFormatedOIB>
  <DomainObject.Predmet.ProtustrankaFormatedWithAdress>
    <izvorni_sadrzaj> INNO DIZAJN društvo s ograničenom odgovornošću za trgovinu i usluge, Trg Lovre Matačića 11, 10360 Sesvete zastupanog po punomoćniku Aleksandar Zekić; Ivan Ražić</izvorni_sadrzaj>
    <derivirana_varijabla naziv="DomainObject.Predmet.ProtustrankaFormatedWithAdress_1"> INNO DIZAJN društvo s ograničenom odgovornošću za trgovinu i usluge, Trg Lovre Matačića 11, 10360 Sesvete zastupanog po punomoćniku Aleksandar Zekić; Ivan Ražić</derivirana_varijabla>
  </DomainObject.Predmet.ProtustrankaFormatedWithAdress>
  <DomainObject.Predmet.ProtustrankaFormatedWithAdressOIB>
    <izvorni_sadrzaj> INNO DIZAJN društvo s ograničenom odgovornošću za trgovinu i usluge, OIB 26916681450, Trg Lovre Matačića 11, 10360 Sesvete zastupanog po punomoćniku Aleksandar Zekić; Ivan Ražić</izvorni_sadrzaj>
    <derivirana_varijabla naziv="DomainObject.Predmet.ProtustrankaFormatedWithAdressOIB_1"> INNO DIZAJN društvo s ograničenom odgovornošću za trgovinu i usluge, OIB 26916681450, Trg Lovre Matačića 11, 10360 Sesvete zastupanog po punomoćniku Aleksandar Zekić; Ivan Ražić</derivirana_varijabla>
  </DomainObject.Predmet.ProtustrankaFormatedWithAdressOIB>
  <DomainObject.Predmet.ProtustrankaWithAdress>
    <izvorni_sadrzaj>INNO DIZAJN društvo s ograničenom odgovornošću za trgovinu i usluge Trg Lovre Matačića 11, 10360 Sesvete</izvorni_sadrzaj>
    <derivirana_varijabla naziv="DomainObject.Predmet.ProtustrankaWithAdress_1">INNO DIZAJN društvo s ograničenom odgovornošću za trgovinu i usluge Trg Lovre Matačića 11, 10360 Sesvete</derivirana_varijabla>
  </DomainObject.Predmet.ProtustrankaWithAdress>
  <DomainObject.Predmet.ProtustrankaWithAdressOIB>
    <izvorni_sadrzaj>INNO DIZAJN društvo s ograničenom odgovornošću za trgovinu i usluge, OIB 26916681450, Trg Lovre Matačića 11, 10360 Sesvete</izvorni_sadrzaj>
    <derivirana_varijabla naziv="DomainObject.Predmet.ProtustrankaWithAdressOIB_1">INNO DIZAJN društvo s ograničenom odgovornošću za trgovinu i usluge, OIB 26916681450, Trg Lovre Matačića 11, 10360 Sesvete</derivirana_varijabla>
  </DomainObject.Predmet.ProtustrankaWithAdressOIB>
  <DomainObject.Predmet.ProtustrankaNazivFormated>
    <izvorni_sadrzaj>INNO DIZAJN društvo s ograničenom odgovornošću za trgovinu i usluge</izvorni_sadrzaj>
    <derivirana_varijabla naziv="DomainObject.Predmet.ProtustrankaNazivFormated_1">INNO DIZAJN društvo s ograničenom odgovornošću za trgovinu i usluge</derivirana_varijabla>
  </DomainObject.Predmet.ProtustrankaNazivFormated>
  <DomainObject.Predmet.ProtustrankaNazivFormatedOIB>
    <izvorni_sadrzaj>INNO DIZAJN društvo s ograničenom odgovornošću za trgovinu i usluge, OIB 26916681450</izvorni_sadrzaj>
    <derivirana_varijabla naziv="DomainObject.Predmet.ProtustrankaNazivFormatedOIB_1">INNO DIZAJN društvo s ograničenom odgovornošću za trgovinu i usluge, OIB 26916681450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INNO DIZAJN društvo s ograničenom odgovornošću za trgovinu i usluge zastupanog po punomoćniku Aleksandar Zekić; Ivan Ražić</item>
    </izvorni_sadrzaj>
    <derivirana_varijabla naziv="DomainObject.Predmet.ProtuStrankaListFormated_1">
      <item>INNO DIZAJN društvo s ograničenom odgovornošću za trgovinu i usluge zastupanog po punomoćniku Aleksandar Zekić; Ivan Ražić</item>
    </derivirana_varijabla>
  </DomainObject.Predmet.ProtuStrankaListFormated>
  <DomainObject.Predmet.ProtuStrankaListFormatedOIB>
    <izvorni_sadrzaj>
      <item>INNO DIZAJN društvo s ograničenom odgovornošću za trgovinu i usluge, OIB 26916681450 zastupanog po punomoćniku Aleksandar Zekić; Ivan Ražić</item>
    </izvorni_sadrzaj>
    <derivirana_varijabla naziv="DomainObject.Predmet.ProtuStrankaListFormatedOIB_1">
      <item>INNO DIZAJN društvo s ograničenom odgovornošću za trgovinu i usluge, OIB 26916681450 zastupanog po punomoćniku Aleksandar Zekić; Ivan Ražić</item>
    </derivirana_varijabla>
  </DomainObject.Predmet.ProtuStrankaListFormatedOIB>
  <DomainObject.Predmet.ProtuStrankaListFormatedWithAdress>
    <izvorni_sadrzaj>
      <item>INNO DIZAJN društvo s ograničenom odgovornošću za trgovinu i usluge, Trg Lovre Matačića 11, 10360 Sesvete zastupanog po punomoćniku Aleksandar Zekić; Ivan Ražić</item>
    </izvorni_sadrzaj>
    <derivirana_varijabla naziv="DomainObject.Predmet.ProtuStrankaListFormatedWithAdress_1">
      <item>INNO DIZAJN društvo s ograničenom odgovornošću za trgovinu i usluge, Trg Lovre Matačića 11, 10360 Sesvete zastupanog po punomoćniku Aleksandar Zekić; Ivan Ražić</item>
    </derivirana_varijabla>
  </DomainObject.Predmet.ProtuStrankaListFormatedWithAdress>
  <DomainObject.Predmet.ProtuStrankaListFormatedWithAdressOIB>
    <izvorni_sadrzaj>
      <item>INNO DIZAJN društvo s ograničenom odgovornošću za trgovinu i usluge, OIB 26916681450, Trg Lovre Matačića 11, 10360 Sesvete zastupanog po punomoćniku Aleksandar Zekić; Ivan Ražić</item>
    </izvorni_sadrzaj>
    <derivirana_varijabla naziv="DomainObject.Predmet.ProtuStrankaListFormatedWithAdressOIB_1">
      <item>INNO DIZAJN društvo s ograničenom odgovornošću za trgovinu i usluge, OIB 26916681450, Trg Lovre Matačića 11, 10360 Sesvete zastupanog po punomoćniku Aleksandar Zekić; Ivan Ražić</item>
    </derivirana_varijabla>
  </DomainObject.Predmet.ProtuStrankaListFormatedWithAdressOIB>
  <DomainObject.Predmet.ProtuStrankaListNazivFormated>
    <izvorni_sadrzaj>
      <item>INNO DIZAJN društvo s ograničenom odgovornošću za trgovinu i usluge</item>
    </izvorni_sadrzaj>
    <derivirana_varijabla naziv="DomainObject.Predmet.ProtuStrankaListNazivFormated_1">
      <item>INNO DIZAJN društvo s ograničenom odgovornošću za trgovinu i usluge</item>
    </derivirana_varijabla>
  </DomainObject.Predmet.ProtuStrankaListNazivFormated>
  <DomainObject.Predmet.ProtuStrankaListNazivFormatedOIB>
    <izvorni_sadrzaj>
      <item>INNO DIZAJN društvo s ograničenom odgovornošću za trgovinu i usluge, OIB 26916681450</item>
    </izvorni_sadrzaj>
    <derivirana_varijabla naziv="DomainObject.Predmet.ProtuStrankaListNazivFormatedOIB_1">
      <item>INNO DIZAJN društvo s ograničenom odgovornošću za trgovinu i usluge, OIB 26916681450</item>
    </derivirana_varijabla>
  </DomainObject.Predmet.ProtuStrankaListNazivFormatedOIB>
  <DomainObject.Predmet.OstaliListFormated>
    <izvorni_sadrzaj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izvorni_sadrzaj>
    <derivirana_varijabla naziv="DomainObject.Predmet.OstaliListFormated_1"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derivirana_varijabla>
  </DomainObject.Predmet.OstaliListFormated>
  <DomainObject.Predmet.OstaliListFormatedOIB>
    <izvorni_sadrzaj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izvorni_sadrzaj>
    <derivirana_varijabla naziv="DomainObject.Predmet.OstaliListFormatedOIB_1"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derivirana_varijabla>
  </DomainObject.Predmet.OstaliListFormatedOIB>
  <DomainObject.Predmet.OstaliListFormatedWithAdress>
    <izvorni_sadrzaj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izvorni_sadrzaj>
    <derivirana_varijabla naziv="DomainObject.Predmet.OstaliListFormatedWithAdress_1"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derivirana_varijabla>
  </DomainObject.Predmet.OstaliListFormatedWithAdress>
  <DomainObject.Predmet.OstaliListFormatedWithAdressOIB>
    <izvorni_sadrzaj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izvorni_sadrzaj>
    <derivirana_varijabla naziv="DomainObject.Predmet.OstaliListFormatedWithAdressOIB_1"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derivirana_varijabla>
  </DomainObject.Predmet.OstaliListFormatedWithAdressOIB>
  <DomainObject.Predmet.OstaliListNazivFormated>
    <izvorni_sadrzaj>
      <item>Ivan Ražić</item>
      <item>Aleksandar Zekić</item>
      <item>Raiffesisenbank Austria d.d.</item>
    </izvorni_sadrzaj>
    <derivirana_varijabla naziv="DomainObject.Predmet.OstaliListNazivFormated_1">
      <item>Ivan Ražić</item>
      <item>Aleksandar Zekić</item>
      <item>Raiffesisenbank Austria d.d.</item>
    </derivirana_varijabla>
  </DomainObject.Predmet.OstaliListNazivFormated>
  <DomainObject.Predmet.OstaliListNazivFormatedOIB>
    <izvorni_sadrzaj>
      <item>Ivan Ražić</item>
      <item>Aleksandar Zekić</item>
      <item>Raiffesisenbank Austria d.d.</item>
    </izvorni_sadrzaj>
    <derivirana_varijabla naziv="DomainObject.Predmet.OstaliListNazivFormatedOIB_1">
      <item>Ivan Ražić</item>
      <item>Aleksandar Zekić</item>
      <item>Raiffesisenbank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INNO DIZAJN društvo s ograničenom odgovornošću za trgovinu i usluge</izvorni_sadrzaj>
    <derivirana_varijabla naziv="DomainObject.Predmet.ProtustrankaIDrugi_1">INNO DIZAJN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INNO DIZAJN društvo s ograničenom odgovornošću za trgovinu i usluge, OIB 26916681450, Trg Lovre Matačića 11, 10360 Sesvete</izvorni_sadrzaj>
    <derivirana_varijabla naziv="DomainObject.Predmet.ProtustrankaIDrugiAdressOIB_1">INNO DIZAJN društvo s ograničenom odgovornošću za trgovinu i usluge, OIB 26916681450, Trg Lovre Matačića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INNO DIZAJN društvo s ograničenom odgovornošću za trgovinu i usluge</item>
      <item>Ivan Ražić</item>
      <item>Aleksandar Zekić</item>
      <item>Raiffesisenbank Austria d.d.</item>
    </izvorni_sadrzaj>
    <derivirana_varijabla naziv="DomainObject.Predmet.SudioniciListNaziv_1">
      <item>FINA Regionalni centar Zagreb</item>
      <item>INNO DIZAJN društvo s ograničenom odgovornošću za trgovinu i usluge</item>
      <item>Ivan Ražić</item>
      <item>Aleksandar Zekić</item>
      <item>Raiffesisenbank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INNO DIZAJN društvo s ograničenom odgovornošću za trgovinu i usluge, OIB 26916681450, Trg Lovre Matačića 11,10360 Sesvete</item>
      <item>Ivan Ražić, Trg Lovre Matačića 11,10360 Sesvete</item>
      <item>Aleksandar Zekić, Ulica Matije Skurjenija 81,10290 Zaprešić</item>
      <item>Raiffesisenbank Austria d.d., Magazinska cesta 69,10000 Zagreb</item>
    </izvorni_sadrzaj>
    <derivirana_varijabla naziv="DomainObject.Predmet.SudioniciListAdressOIB_1">
      <item>FINA Regionalni centar Zagreb, OIB 85821130368, Trg svibanjskih žrtava 1995. 1,10000 Zagreb</item>
      <item>INNO DIZAJN društvo s ograničenom odgovornošću za trgovinu i usluge, OIB 26916681450, Trg Lovre Matačića 11,10360 Sesvete</item>
      <item>Ivan Ražić, Trg Lovre Matačića 11,10360 Sesvete</item>
      <item>Aleksandar Zekić, Ulica Matije Skurjenija 81,10290 Zaprešić</item>
      <item>Raiffesisenbank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26916681450</item>
      <item>, OIB null</item>
      <item>, OIB null</item>
      <item>, OIB null</item>
    </izvorni_sadrzaj>
    <derivirana_varijabla naziv="DomainObject.Predmet.SudioniciListNazivOIB_1">
      <item>, OIB 85821130368</item>
      <item>, OIB 26916681450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St-3128/2018-7</izvorni_sadrzaj>
    <derivirana_varijabla naziv="DomainObject.PredzadnjaOdlukaIzPredmeta.Oznaka_1">St-3128/2018-7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550</properties:Words>
  <properties:Characters>2856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2019-03-05T12:26:00Z</dcterms:created>
  <dc:creator>Danijela Uzelac</dc:creator>
  <cp:lastModifiedBy>Katarina Franjić</cp:lastModifiedBy>
  <cp:lastPrinted>2019-03-05T12:25:00Z</cp:lastPrinted>
  <dcterms:modified xmlns:xsi="http://www.w3.org/2001/XMLSchema-instance" xsi:type="dcterms:W3CDTF">2019-03-05T12:26:00Z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(st-3128-18 predujam zz 1000.docx)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