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aa50" w14:paraId="bd5aa50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DD1623">
        <w:t>438/18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DD1623" w:rsidRPr="00DD1623">
        <w:t>CVJETNI STUDIO NATALIE j.d.o.o., Sisak, Šetalište Vladimira Nazora 11, OIB 75531766252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95385">
        <w:t>1</w:t>
      </w:r>
      <w:r w:rsidR="00774E16">
        <w:t>9</w:t>
      </w:r>
      <w:r w:rsidR="00495385">
        <w:t>. rujna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DD1623" w:rsidP="00DA2EAC" w:rsidR="00DD1623">
      <w:pPr>
        <w:jc w:val="center"/>
      </w:pPr>
    </w:p>
    <w:p w:rsidRDefault="00DD1623" w:rsidP="00DD1623" w:rsidR="00DD1623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3D422F">
        <w:t>CVJETNI STUDIO NATALIE j.d.o.o., Sisak, Šetalište Vladimira Nazora 11, OIB 75531766252</w:t>
      </w:r>
      <w:r w:rsidRPr="003A3ECE">
        <w:t xml:space="preserve">, koja bi ušla u stečajnu masu, nije dovoljna ni za namirenje troškova postupka.  </w:t>
      </w:r>
    </w:p>
    <w:p w:rsidRDefault="00DD1623" w:rsidP="00DD1623" w:rsidR="00DD1623" w:rsidRPr="003A3ECE">
      <w:pPr>
        <w:ind w:left="75"/>
        <w:jc w:val="both"/>
      </w:pPr>
      <w:r w:rsidRPr="003A3ECE">
        <w:t xml:space="preserve"> </w:t>
      </w:r>
    </w:p>
    <w:p w:rsidRDefault="00DD1623" w:rsidP="00DD1623" w:rsidR="00DD1623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43818</w:t>
      </w:r>
      <w:r w:rsidRPr="003A3ECE">
        <w:t xml:space="preserve">, predujme iznos od </w:t>
      </w:r>
      <w:r>
        <w:t>21.700</w:t>
      </w:r>
      <w:r w:rsidRPr="003A3ECE">
        <w:t xml:space="preserve">,00 kn za namirenje troškova prethodnog i otvorenoga stečajnog postupka. </w:t>
      </w:r>
    </w:p>
    <w:p w:rsidRDefault="00DD1623" w:rsidP="00DD1623" w:rsidR="00DD1623" w:rsidRPr="003A3ECE">
      <w:pPr>
        <w:jc w:val="both"/>
      </w:pPr>
    </w:p>
    <w:p w:rsidRDefault="00DD1623" w:rsidP="00DD1623" w:rsidR="00DD1623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DD1623" w:rsidP="00DD1623" w:rsidR="00DD1623" w:rsidRPr="003A3ECE">
      <w:pPr>
        <w:jc w:val="both"/>
      </w:pPr>
    </w:p>
    <w:p w:rsidRDefault="00DD1623" w:rsidP="00DD1623" w:rsidR="00DD1623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DD1623" w:rsidP="00DD1623" w:rsidR="00DD1623" w:rsidRPr="00ED458E">
      <w:pPr>
        <w:ind w:firstLine="708"/>
        <w:jc w:val="both"/>
      </w:pP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361A0C">
        <w:t>12. veljače 2018.</w:t>
      </w:r>
      <w:r>
        <w:t xml:space="preserve"> prijedlog za otvaranje stečajnog postupka nad dužnikom </w:t>
      </w:r>
      <w:r w:rsidR="00361A0C" w:rsidRPr="00361A0C">
        <w:t>CVJETNI STUDIO NATALIE j.d.o.o., Sisak, Šetalište Vladimira Nazora 11, OIB 75531766252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361A0C">
        <w:t>8.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</w:t>
      </w:r>
      <w:r w:rsidR="00361A0C">
        <w:t>294</w:t>
      </w:r>
      <w:r w:rsidR="0019546C">
        <w:t xml:space="preserve"> dana </w:t>
      </w:r>
      <w:r w:rsidR="00A72BEE">
        <w:t xml:space="preserve">u ukupnom iznosu od </w:t>
      </w:r>
      <w:r w:rsidR="00361A0C">
        <w:t>35.259,61</w:t>
      </w:r>
      <w:r w:rsidR="00A72BEE">
        <w:t xml:space="preserve"> kn, te da dužnik ima </w:t>
      </w:r>
      <w:r w:rsidR="00B96060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361A0C">
        <w:t>438/18</w:t>
      </w:r>
      <w:r>
        <w:t xml:space="preserve"> od </w:t>
      </w:r>
      <w:r w:rsidR="00361A0C">
        <w:t>4. travnja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361A0C">
        <w:t>9. travnja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B96060">
        <w:t>23</w:t>
      </w:r>
      <w:r w:rsidR="00495385">
        <w:t>. svibnja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361A0C">
        <w:t>4. travnja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B96060">
        <w:t>2</w:t>
      </w:r>
      <w:r w:rsidR="00361A0C">
        <w:t>3</w:t>
      </w:r>
      <w:r w:rsidR="00495385">
        <w:t>. svibnja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361A0C">
        <w:t>15 i 16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B96060">
        <w:t>29</w:t>
      </w:r>
      <w:r w:rsidR="00495385">
        <w:t>. svibnja</w:t>
      </w:r>
      <w:r w:rsidR="008F3D3E">
        <w:t xml:space="preserve"> 2018.</w:t>
      </w:r>
      <w:r w:rsidR="000B3AD9">
        <w:t xml:space="preserve"> (list </w:t>
      </w:r>
      <w:r w:rsidR="00361A0C">
        <w:t>17</w:t>
      </w:r>
      <w:r w:rsidR="000B3AD9">
        <w:t xml:space="preserve"> spisa) utvrđeno je da dužnik nije registriran kao vlasnik zrakoplova. </w:t>
      </w:r>
      <w:r w:rsidR="00495385">
        <w:t>Uvidom u</w:t>
      </w:r>
      <w:r w:rsidR="00495385" w:rsidRPr="00A44D76">
        <w:t xml:space="preserve"> obavijest Ministarstva mora, prometa i infrastrukture od </w:t>
      </w:r>
      <w:r w:rsidR="00B96060">
        <w:t>30</w:t>
      </w:r>
      <w:r w:rsidR="00495385">
        <w:t>. svibnja 2018.</w:t>
      </w:r>
      <w:r w:rsidR="00495385" w:rsidRPr="00A44D76">
        <w:t xml:space="preserve"> (list </w:t>
      </w:r>
      <w:r w:rsidR="00361A0C">
        <w:t>20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361A0C">
        <w:t xml:space="preserve">Uvidom u uvjerenje Stanice za tehnički pregled vozila "Sisak" </w:t>
      </w:r>
      <w:r w:rsidR="00361A0C" w:rsidRPr="003A3ECE">
        <w:t xml:space="preserve">od </w:t>
      </w:r>
      <w:r w:rsidR="00361A0C">
        <w:t>30. svibnja 2018. (list 21 spisa) utvrđeno je da dužnik nije</w:t>
      </w:r>
      <w:r w:rsidR="00361A0C" w:rsidRPr="008F3D3E">
        <w:t xml:space="preserve"> </w:t>
      </w:r>
      <w:r w:rsidR="00361A0C">
        <w:t xml:space="preserve">evidentiran kao vlasnik vozila. </w:t>
      </w:r>
      <w:r w:rsidR="00B96060">
        <w:t xml:space="preserve">Uvidom u uvjerenje Državne geodetske uprave od 4. lipnja 2018. (list </w:t>
      </w:r>
      <w:r w:rsidR="00361A0C">
        <w:t>22</w:t>
      </w:r>
      <w:r w:rsidR="00B96060">
        <w:t xml:space="preserve"> spisa) utvrđeno je da dužnik nije upisan u katastarski operat.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495385">
        <w:t>1</w:t>
      </w:r>
      <w:r w:rsidR="00B96060">
        <w:t>4</w:t>
      </w:r>
      <w:r w:rsidR="00495385">
        <w:t>. lipnja</w:t>
      </w:r>
      <w:r w:rsidR="00392EE6">
        <w:t xml:space="preserve"> 2018.</w:t>
      </w:r>
      <w:r w:rsidR="00392EE6" w:rsidRPr="00A44D76">
        <w:t xml:space="preserve"> (list </w:t>
      </w:r>
      <w:r w:rsidR="00361A0C">
        <w:t>23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</w:p>
    <w:p w:rsidRDefault="00361A0C" w:rsidP="00392EE6" w:rsidR="00361A0C">
      <w:pPr>
        <w:ind w:firstLine="708"/>
        <w:jc w:val="both"/>
      </w:pPr>
    </w:p>
    <w:p w:rsidRDefault="00361A0C" w:rsidP="00361A0C" w:rsidR="00361A0C">
      <w:pPr>
        <w:ind w:firstLine="708"/>
        <w:jc w:val="both"/>
      </w:pPr>
      <w:r>
        <w:t>Na ročištu radi rasprave o pretpostavkama za otvaranje stečajnog postupka od 19. rujna 2018. zakonska zastupnica dužnika izjavila je da je suglasna s otvaranjem stečajnog postupka nad dužnikom, a obzirom na dugotrajnu blokadu žiro računa dužnika. Nadalje je ista navela da dužnik nema u vlasništvu nekretnine, nema u vlasništvu motornih vozila ili drugih pokretnina poput uredskog namještaja, opreme i sl. Navodi da dužnik nema novčanih niti nenovčanih tražbina prema trećim osobama, nema gotovine, odnosno novaca u blagajni, niti sredstava na računu, odnosno navodi da dužnik nema nikakve imovine koja bi činila stečajnu masu i iz koje bi se mogli namirit troškovi stečajnog postupka. Zakonska zastupnica dužnika izjavila je da su podaci koje je dala istiniti i potpuni te da ništa od imovine dužnika nije zatajila.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B96060">
        <w:t>30</w:t>
      </w:r>
      <w:r w:rsidR="00495385">
        <w:t>. svibnja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361A0C">
        <w:t>19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361A0C">
        <w:t>404</w:t>
      </w:r>
      <w:r w:rsidR="00D96100">
        <w:t xml:space="preserve"> dana</w:t>
      </w:r>
      <w:r w:rsidR="008F1901">
        <w:t xml:space="preserve">, time da nepodmirene obveze na dan izdavanja potvrde iznose </w:t>
      </w:r>
      <w:r w:rsidR="00361A0C">
        <w:t>36.433,59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B96060">
        <w:t>30</w:t>
      </w:r>
      <w:r w:rsidR="00495385">
        <w:t>. svibnja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lastRenderedPageBreak/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 xml:space="preserve">Prema tome, iz dostupnih podataka u spisu </w:t>
      </w:r>
      <w:r w:rsidR="00361A0C">
        <w:t xml:space="preserve">i navoda zakonske zastupnice  dužnika </w:t>
      </w:r>
      <w:r>
        <w:t>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495385">
        <w:t>1</w:t>
      </w:r>
      <w:r w:rsidR="00B96060">
        <w:t>9</w:t>
      </w:r>
      <w:r w:rsidR="00495385">
        <w:t>. rujna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9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D1623">
      <w:t>438/18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1A0C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26D1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1A4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C195C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1623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C1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C1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CVJETNI STUDIO NATALIE jednostavno društvo s ograničenom odgovornošću za trgovinu i usluge, turistička agencija zastupanog po punomoćniku Vedrana Požgaj</izvorni_sadrzaj>
    <derivirana_varijabla naziv="DomainObject.Predmet.ProtustrankaFormated_1">  CVJETNI STUDIO NATALIE jednostavno društvo s ograničenom odgovornošću za trgovinu i usluge, turistička agencija zastupanog po punomoćniku Vedrana Požgaj</derivirana_varijabla>
  </DomainObject.Predmet.ProtustrankaFormated>
  <DomainObject.Predmet.ProtustrankaFormatedOIB>
    <izvorni_sadrzaj>  CVJETNI STUDIO NATALIE jednostavno društvo s ograničenom odgovornošću za trgovinu i usluge, turistička agencija, OIB 75531766252 zastupanog po punomoćniku Vedrana Požgaj</izvorni_sadrzaj>
    <derivirana_varijabla naziv="DomainObject.Predmet.ProtustrankaFormatedOIB_1">  CVJETNI STUDIO NATALIE jednostavno društvo s ograničenom odgovornošću za trgovinu i usluge, turistička agencija, OIB 75531766252 zastupanog po punomoćniku Vedrana Požgaj</derivirana_varijabla>
  </DomainObject.Predmet.ProtustrankaFormatedOIB>
  <DomainObject.Predmet.ProtustrankaFormatedWithAdress>
    <izvorni_sadrzaj> CVJETNI STUDIO NATALIE jednostavno društvo s ograničenom odgovornošću za trgovinu i usluge, turistička agencija, Šetalište Vladimira Nazora 11, 44000 Sisak zastupanog po punomoćniku Vedrana Požgaj</izvorni_sadrzaj>
    <derivirana_varijabla naziv="DomainObject.Predmet.ProtustrankaFormatedWithAdress_1"> CVJETNI STUDIO NATALIE jednostavno društvo s ograničenom odgovornošću za trgovinu i usluge, turistička agencija, Šetalište Vladimira Nazora 11, 44000 Sisak zastupanog po punomoćniku Vedrana Požgaj</derivirana_varijabla>
  </DomainObject.Predmet.ProtustrankaFormatedWithAdress>
  <DomainObject.Predmet.ProtustrankaFormatedWithAdressOIB>
    <izvorni_sadrzaj> CVJETNI STUDIO NATALIE jednostavno društvo s ograničenom odgovornošću za trgovinu i usluge, turistička agencija, OIB 75531766252, Šetalište Vladimira Nazora 11, 44000 Sisak zastupanog po punomoćniku Vedrana Požgaj</izvorni_sadrzaj>
    <derivirana_varijabla naziv="DomainObject.Predmet.ProtustrankaFormatedWithAdressOIB_1"> CVJETNI STUDIO NATALIE jednostavno društvo s ograničenom odgovornošću za trgovinu i usluge, turistička agencija, OIB 75531766252, Šetalište Vladimira Nazora 11, 44000 Sisak zastupanog po punomoćniku Vedrana Požgaj</derivirana_varijabla>
  </DomainObject.Predmet.ProtustrankaFormatedWithAdressOIB>
  <DomainObject.Predmet.ProtustrankaWithAdress>
    <izvorni_sadrzaj>CVJETNI STUDIO NATALIE jednostavno društvo s ograničenom odgovornošću za trgovinu i usluge, turistička agencija Šetalište Vladimira Nazora 11, 44000 Sisak</izvorni_sadrzaj>
    <derivirana_varijabla naziv="DomainObject.Predmet.ProtustrankaWithAdress_1">CVJETNI STUDIO NATALIE jednostavno društvo s ograničenom odgovornošću za trgovinu i usluge, turistička agencija Šetalište Vladimira Nazora 11, 44000 Sisak</derivirana_varijabla>
  </DomainObject.Predmet.ProtustrankaWithAdress>
  <DomainObject.Predmet.ProtustrankaWithAdressOIB>
    <izvorni_sadrzaj>CVJETNI STUDIO NATALIE jednostavno društvo s ograničenom odgovornošću za trgovinu i usluge, turistička agencija, OIB 75531766252, Šetalište Vladimira Nazora 11, 44000 Sisak</izvorni_sadrzaj>
    <derivirana_varijabla naziv="DomainObject.Predmet.ProtustrankaWithAdressOIB_1">CVJETNI STUDIO NATALIE jednostavno društvo s ograničenom odgovornošću za trgovinu i usluge, turistička agencija, OIB 75531766252, Šetalište Vladimira Nazora 11, 44000 Sisak</derivirana_varijabla>
  </DomainObject.Predmet.ProtustrankaWithAdressOIB>
  <DomainObject.Predmet.ProtustrankaNazivFormated>
    <izvorni_sadrzaj>CVJETNI STUDIO NATALIE jednostavno društvo s ograničenom odgovornošću za trgovinu i usluge, turistička agencija</izvorni_sadrzaj>
    <derivirana_varijabla naziv="DomainObject.Predmet.ProtustrankaNazivFormated_1">CVJETNI STUDIO NATALIE jednostavno društvo s ograničenom odgovornošću za trgovinu i usluge, turistička agencija</derivirana_varijabla>
  </DomainObject.Predmet.ProtustrankaNazivFormated>
  <DomainObject.Predmet.ProtustrankaNazivFormatedOIB>
    <izvorni_sadrzaj>CVJETNI STUDIO NATALIE jednostavno društvo s ograničenom odgovornošću za trgovinu i usluge, turistička agencija, OIB 75531766252</izvorni_sadrzaj>
    <derivirana_varijabla naziv="DomainObject.Predmet.ProtustrankaNazivFormatedOIB_1">CVJETNI STUDIO NATALIE jednostavno društvo s ograničenom odgovornošću za trgovinu i usluge, turistička agencija, OIB 75531766252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STUDIO NATALIE jednostavno društvo s ograničenom odgovornošću za trgovinu i usluge, turistička agencija zastupanog po punomoćniku Vedrana Požgaj</item>
    </izvorni_sadrzaj>
    <derivirana_varijabla naziv="DomainObject.Predmet.ProtuStrankaListFormated_1">
      <item>CVJETNI STUDIO NATALIE jednostavno društvo s ograničenom odgovornošću za trgovinu i usluge, turistička agencija zastupanog po punomoćniku Vedrana Požgaj</item>
    </derivirana_varijabla>
  </DomainObject.Predmet.ProtuStrankaListFormated>
  <DomainObject.Predmet.ProtuStrankaListFormatedOIB>
    <izvorni_sadrzaj>
      <item>CVJETNI STUDIO NATALIE jednostavno društvo s ograničenom odgovornošću za trgovinu i usluge, turistička agencija, OIB 75531766252 zastupanog po punomoćniku Vedrana Požgaj</item>
    </izvorni_sadrzaj>
    <derivirana_varijabla naziv="DomainObject.Predmet.ProtuStrankaListFormatedOIB_1">
      <item>CVJETNI STUDIO NATALIE jednostavno društvo s ograničenom odgovornošću za trgovinu i usluge, turistička agencija, OIB 75531766252 zastupanog po punomoćniku Vedrana Požgaj</item>
    </derivirana_varijabla>
  </DomainObject.Predmet.ProtuStrankaListFormatedOIB>
  <DomainObject.Predmet.ProtuStrankaListFormatedWithAdress>
    <izvorni_sadrzaj>
      <item>CVJETNI STUDIO NATALIE jednostavno društvo s ograničenom odgovornošću za trgovinu i usluge, turistička agencija, Šetalište Vladimira Nazora 11, 44000 Sisak zastupanog po punomoćniku Vedrana Požgaj</item>
    </izvorni_sadrzaj>
    <derivirana_varijabla naziv="DomainObject.Predmet.ProtuStrankaListFormatedWithAdress_1">
      <item>CVJETNI STUDIO NATALIE jednostavno društvo s ograničenom odgovornošću za trgovinu i usluge, turistička agencija, Šetalište Vladimira Nazora 11, 44000 Sisak zastupanog po punomoćniku Vedrana Požgaj</item>
    </derivirana_varijabla>
  </DomainObject.Predmet.ProtuStrankaListFormatedWithAdress>
  <DomainObject.Predmet.ProtuStrankaListFormatedWithAdressOIB>
    <izvorni_sadrzaj>
      <item>CVJETNI STUDIO NATALIE jednostavno društvo s ograničenom odgovornošću za trgovinu i usluge, turistička agencija, OIB 75531766252, Šetalište Vladimira Nazora 11, 44000 Sisak zastupanog po punomoćniku Vedrana Požgaj</item>
    </izvorni_sadrzaj>
    <derivirana_varijabla naziv="DomainObject.Predmet.ProtuStrankaListFormatedWithAdressOIB_1">
      <item>CVJETNI STUDIO NATALIE jednostavno društvo s ograničenom odgovornošću za trgovinu i usluge, turistička agencija, OIB 75531766252, Šetalište Vladimira Nazora 11, 44000 Sisak zastupanog po punomoćniku Vedrana Požgaj</item>
    </derivirana_varijabla>
  </DomainObject.Predmet.ProtuStrankaListFormatedWithAdressOIB>
  <DomainObject.Predmet.ProtuStrankaListNazivFormated>
    <izvorni_sadrzaj>
      <item>CVJETNI STUDIO NATALIE jednostavno društvo s ograničenom odgovornošću za trgovinu i usluge, turistička agencija</item>
    </izvorni_sadrzaj>
    <derivirana_varijabla naziv="DomainObject.Predmet.ProtuStrankaListNazivFormated_1">
      <item>CVJETNI STUDIO NATALIE jednostavno društvo s ograničenom odgovornošću za trgovinu i usluge, turistička agencija</item>
    </derivirana_varijabla>
  </DomainObject.Predmet.ProtuStrankaListNazivFormated>
  <DomainObject.Predmet.ProtuStrankaListNazivFormatedOIB>
    <izvorni_sadrzaj>
      <item>CVJETNI STUDIO NATALIE jednostavno društvo s ograničenom odgovornošću za trgovinu i usluge, turistička agencija, OIB 75531766252</item>
    </izvorni_sadrzaj>
    <derivirana_varijabla naziv="DomainObject.Predmet.ProtuStrankaListNazivFormatedOIB_1">
      <item>CVJETNI STUDIO NATALIE jednostavno društvo s ograničenom odgovornošću za trgovinu i usluge, turistička agencija, OIB 75531766252</item>
    </derivirana_varijabla>
  </DomainObject.Predmet.ProtuStrankaListNazivFormatedOIB>
  <DomainObject.Predmet.OstaliListFormated>
    <izvorni_sadrzaj>
      <item>Vedrana Požgaj punomoćnica sudionika u postupku CVJETNI STUDIO NATALIE jednostavno društvo s ograničenom odgovornošću za trgovinu i usluge, turistička agencija</item>
    </izvorni_sadrzaj>
    <derivirana_varijabla naziv="DomainObject.Predmet.OstaliListFormated_1">
      <item>Vedrana Požgaj punomoćnica sudionika u postupku CVJETNI STUDIO NATALIE jednostavno društvo s ograničenom odgovornošću za trgovinu i usluge, turistička agencija</item>
    </derivirana_varijabla>
  </DomainObject.Predmet.OstaliListFormated>
  <DomainObject.Predmet.OstaliListFormatedOIB>
    <izvorni_sadrzaj>
      <item>Vedrana Požgaj, OIB 65231998790 punomoćnica sudionika u postupku CVJETNI STUDIO NATALIE jednostavno društvo s ograničenom odgovornošću za trgovinu i usluge, turistička agencija</item>
    </izvorni_sadrzaj>
    <derivirana_varijabla naziv="DomainObject.Predmet.OstaliListFormatedOIB_1">
      <item>Vedrana Požgaj, OIB 65231998790 punomoćnica sudionika u postupku CVJETNI STUDIO NATALIE jednostavno društvo s ograničenom odgovornošću za trgovinu i usluge, turistička agencija</item>
    </derivirana_varijabla>
  </DomainObject.Predmet.OstaliListFormatedOIB>
  <DomainObject.Predmet.OstaliListFormatedWithAdress>
    <izvorni_sadrzaj>
      <item>Vedrana Požgaj, Šetalište Vladimira Nazora 11, 44000 Sisak punomoćnica sudionika u postupku CVJETNI STUDIO NATALIE jednostavno društvo s ograničenom odgovornošću za trgovinu i usluge, turistička agencija</item>
    </izvorni_sadrzaj>
    <derivirana_varijabla naziv="DomainObject.Predmet.OstaliListFormatedWithAdress_1">
      <item>Vedrana Požgaj, Šetalište Vladimira Nazora 11, 44000 Sisak punomoćnica sudionika u postupku CVJETNI STUDIO NATALIE jednostavno društvo s ograničenom odgovornošću za trgovinu i usluge, turistička agencija</item>
    </derivirana_varijabla>
  </DomainObject.Predmet.OstaliListFormatedWithAdress>
  <DomainObject.Predmet.OstaliListFormatedWithAdressOIB>
    <izvorni_sadrzaj>
      <item>Vedrana Požgaj, OIB 65231998790, Šetalište Vladimira Nazora 11, 44000 Sisak punomoćnica sudionika u postupku CVJETNI STUDIO NATALIE jednostavno društvo s ograničenom odgovornošću za trgovinu i usluge, turistička agencija</item>
    </izvorni_sadrzaj>
    <derivirana_varijabla naziv="DomainObject.Predmet.OstaliListFormatedWithAdressOIB_1">
      <item>Vedrana Požgaj, OIB 65231998790, Šetalište Vladimira Nazora 11, 44000 Sisak punomoćnica sudionika u postupku CVJETNI STUDIO NATALIE jednostavno društvo s ograničenom odgovornošću za trgovinu i usluge, turistička agencija</item>
    </derivirana_varijabla>
  </DomainObject.Predmet.OstaliListFormatedWithAdressOIB>
  <DomainObject.Predmet.OstaliListNazivFormated>
    <izvorni_sadrzaj>
      <item>Vedrana Požgaj</item>
    </izvorni_sadrzaj>
    <derivirana_varijabla naziv="DomainObject.Predmet.OstaliListNazivFormated_1">
      <item>Vedrana Požgaj</item>
    </derivirana_varijabla>
  </DomainObject.Predmet.OstaliListNazivFormated>
  <DomainObject.Predmet.OstaliListNazivFormatedOIB>
    <izvorni_sadrzaj>
      <item>Vedrana Požgaj, OIB 65231998790</item>
    </izvorni_sadrzaj>
    <derivirana_varijabla naziv="DomainObject.Predmet.OstaliListNazivFormatedOIB_1">
      <item>Vedrana Požgaj, OIB 65231998790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STUDIO NATALIE jednostavno društvo s ograničenom odgovornošću za trgovinu i usluge, turistička agencija</izvorni_sadrzaj>
    <derivirana_varijabla naziv="DomainObject.Predmet.ProtustrankaIDrugi_1">CVJETNI STUDIO NATALIE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CVJETNI STUDIO NATALIE jednostavno društvo s ograničenom odgovornošću za trgovinu i usluge, turistička agencija, OIB 75531766252, Šetalište Vladimira Nazora 11, 44000 Sisak</izvorni_sadrzaj>
    <derivirana_varijabla naziv="DomainObject.Predmet.ProtustrankaIDrugiAdressOIB_1">CVJETNI STUDIO NATALIE jednostavno društvo s ograničenom odgovornošću za trgovinu i usluge, turistička agencija, OIB 75531766252, Šetalište Vladimira Nazora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CVJETNI STUDIO NATALIE jednostavno društvo s ograničenom odgovornošću za trgovinu i usluge, turistička agencija</item>
      <item>FINA Regionalni centar Zagreb</item>
      <item>Vedrana Požgaj</item>
    </izvorni_sadrzaj>
    <derivirana_varijabla naziv="DomainObject.Predmet.SudioniciListNaziv_1">
      <item>CVJETNI STUDIO NATALIE jednostavno društvo s ograničenom odgovornošću za trgovinu i usluge, turistička agencija</item>
      <item>FINA Regionalni centar Zagreb</item>
      <item>Vedrana Požgaj</item>
    </derivirana_varijabla>
  </DomainObject.Predmet.SudioniciListNaziv>
  <DomainObject.Predmet.SudioniciListAdressOIB>
    <izvorni_sadrzaj>
      <item>CVJETNI STUDIO NATALIE jednostavno društvo s ograničenom odgovornošću za trgovinu i usluge, turistička agencija, OIB 75531766252, Šetalište Vladimira Nazora 11,44000 Sisak</item>
      <item>FINA Regionalni centar Zagreb, OIB 85821130368, Trg svibanjskih žrtava 1995. 1,10000 Zagreb</item>
      <item>Vedrana Požgaj, OIB 65231998790, Šetalište Vladimira Nazora 11,44000 Sisak</item>
    </izvorni_sadrzaj>
    <derivirana_varijabla naziv="DomainObject.Predmet.SudioniciListAdressOIB_1">
      <item>CVJETNI STUDIO NATALIE jednostavno društvo s ograničenom odgovornošću za trgovinu i usluge, turistička agencija, OIB 75531766252, Šetalište Vladimira Nazora 11,44000 Sisak</item>
      <item>FINA Regionalni centar Zagreb, OIB 85821130368, Trg svibanjskih žrtava 1995. 1,10000 Zagreb</item>
      <item>Vedrana Požgaj, OIB 65231998790, Šetalište Vladimira Nazora 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75531766252</item>
      <item>, OIB 85821130368</item>
      <item>, OIB 65231998790</item>
    </izvorni_sadrzaj>
    <derivirana_varijabla naziv="DomainObject.Predmet.SudioniciListNazivOIB_1">
      <item>, OIB 75531766252</item>
      <item>, OIB 85821130368</item>
      <item>, OIB 65231998790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1258</properties:Words>
  <properties:Characters>6905</properties:Characters>
  <properties:Lines>141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2018-09-19T10:20:00Z</dcterms:created>
  <dc:creator>Korisnik</dc:creator>
  <cp:lastModifiedBy>Renata Klokočki</cp:lastModifiedBy>
  <cp:lastPrinted>2018-09-19T10:30:00Z</cp:lastPrinted>
  <dcterms:modified xmlns:xsi="http://www.w3.org/2001/XMLSchema-instance" xsi:type="dcterms:W3CDTF">2018-09-19T10:31:00Z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-CVJETNI STUDIO NATALIE.docx)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