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f864" w14:paraId="8b3f864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1A4E4C" w:rsidRPr="001A4E4C">
        <w:t>Broj: 2/St-2143/2016-</w:t>
      </w:r>
      <w:r w:rsidR="00E439BD">
        <w:t>12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1A4E4C" w:rsidRPr="001A4E4C">
        <w:t>NISKOGRADNJA KOLAK j.d.o.o. za građenje, trgovinu i usluge, OIB: 48278321714 sa sjedištem u Dragutina Lobe 59, Nova Gradiška</w:t>
      </w:r>
      <w:r>
        <w:rPr>
          <w:lang w:val="hr-HR"/>
        </w:rPr>
        <w:t xml:space="preserve">, dana </w:t>
      </w:r>
      <w:r w:rsidR="001A4E4C">
        <w:rPr>
          <w:lang w:val="hr-HR"/>
        </w:rPr>
        <w:t>19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  <w:r w:rsidR="00B120D5">
        <w:rPr>
          <w:lang w:val="hr-HR"/>
        </w:rPr>
        <w:t xml:space="preserve"> </w:t>
      </w:r>
    </w:p>
    <w:p w:rsidRDefault="005F7B14" w:rsidP="00867F9F" w:rsidR="005F7B14">
      <w:pPr>
        <w:ind w:firstLine="708"/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5F7B14" w:rsidP="00B96089" w:rsidR="005F7B14">
      <w:pPr>
        <w:jc w:val="center"/>
        <w:rPr>
          <w:lang w:val="hr-HR"/>
        </w:rPr>
      </w:pPr>
    </w:p>
    <w:p w:rsidRDefault="00B96089" w:rsidP="00A21FBE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A21FBE" w:rsidRPr="00A21FBE">
        <w:rPr>
          <w:rFonts w:cs="Times New Roman" w:hAnsi="Times New Roman" w:ascii="Times New Roman"/>
          <w:b/>
          <w:sz w:val="24"/>
          <w:szCs w:val="24"/>
        </w:rPr>
        <w:t>Ivan Kolak, OIB: 804905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62665, </w:t>
      </w:r>
      <w:r w:rsidR="00586A71">
        <w:rPr>
          <w:rFonts w:cs="Times New Roman" w:hAnsi="Times New Roman" w:ascii="Times New Roman"/>
          <w:b/>
          <w:sz w:val="24"/>
          <w:szCs w:val="24"/>
        </w:rPr>
        <w:t xml:space="preserve">Nova 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Gradiška, Dragutina Lobe 59,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A21FBE">
        <w:rPr>
          <w:b/>
          <w:lang w:val="hr-HR"/>
        </w:rPr>
        <w:t>2143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A21FBE">
        <w:rPr>
          <w:b/>
          <w:lang w:val="hr-HR"/>
        </w:rPr>
        <w:t>2143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A21FBE" w:rsidRPr="00A21FBE">
        <w:rPr>
          <w:b/>
        </w:rPr>
        <w:t xml:space="preserve">Ivan Kolak, OIB: 80490562665, </w:t>
      </w:r>
      <w:r w:rsidR="00586A71">
        <w:rPr>
          <w:b/>
        </w:rPr>
        <w:t xml:space="preserve">Nova </w:t>
      </w:r>
      <w:r w:rsidR="00A21FBE" w:rsidRPr="00A21FBE">
        <w:rPr>
          <w:b/>
        </w:rPr>
        <w:t>Gradiška, Dragutina Lobe 59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A21FBE" w:rsidRPr="00A21FBE">
        <w:rPr>
          <w:b/>
        </w:rPr>
        <w:t xml:space="preserve">Ivan Kolak, </w:t>
      </w:r>
      <w:r w:rsidR="00586A71">
        <w:rPr>
          <w:b/>
        </w:rPr>
        <w:br/>
      </w:r>
      <w:r w:rsidR="00A21FBE" w:rsidRPr="00A21FBE">
        <w:rPr>
          <w:b/>
        </w:rPr>
        <w:t xml:space="preserve">OIB: 80490562665, </w:t>
      </w:r>
      <w:r w:rsidR="00586A71">
        <w:rPr>
          <w:b/>
        </w:rPr>
        <w:t xml:space="preserve">Nova </w:t>
      </w:r>
      <w:r w:rsidR="00A21FBE" w:rsidRPr="00A21FBE">
        <w:rPr>
          <w:b/>
        </w:rPr>
        <w:t>Gradiška, Dragutina Lobe 59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9B2490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A21FBE">
        <w:rPr>
          <w:b/>
          <w:lang w:val="hr-HR"/>
        </w:rPr>
        <w:t>2143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A21FBE">
        <w:rPr>
          <w:b/>
          <w:lang w:val="hr-HR"/>
        </w:rPr>
        <w:t>2143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A21FBE" w:rsidRPr="00A21FBE">
        <w:rPr>
          <w:b/>
        </w:rPr>
        <w:t xml:space="preserve">Ivan Kolak, OIB: 80490562665, </w:t>
      </w:r>
      <w:r w:rsidR="00586A71">
        <w:rPr>
          <w:b/>
        </w:rPr>
        <w:t xml:space="preserve">Nova </w:t>
      </w:r>
      <w:r w:rsidR="00A21FBE" w:rsidRPr="00A21FBE">
        <w:rPr>
          <w:b/>
        </w:rPr>
        <w:t>Gradiška, Dragutina Lobe 59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A21FBE">
        <w:rPr>
          <w:lang w:val="hr-HR"/>
        </w:rPr>
        <w:t>05</w:t>
      </w:r>
      <w:r>
        <w:rPr>
          <w:lang w:val="hr-HR"/>
        </w:rPr>
        <w:t xml:space="preserve">. </w:t>
      </w:r>
      <w:r w:rsidR="00A21FBE">
        <w:rPr>
          <w:lang w:val="hr-HR"/>
        </w:rPr>
        <w:t>kolovoza</w:t>
      </w:r>
      <w:r>
        <w:rPr>
          <w:lang w:val="hr-HR"/>
        </w:rPr>
        <w:t xml:space="preserve"> </w:t>
      </w:r>
      <w:r w:rsidR="00A21FBE">
        <w:rPr>
          <w:lang w:val="hr-HR"/>
        </w:rPr>
        <w:t>2016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A21FBE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>od 51.957,24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A21FBE">
        <w:rPr>
          <w:lang w:val="hr-HR"/>
        </w:rPr>
        <w:t>četiri zaposlene osobe.</w:t>
      </w:r>
      <w:r>
        <w:rPr>
          <w:lang w:val="hr-HR"/>
        </w:rPr>
        <w:t xml:space="preserve">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A21FBE">
        <w:rPr>
          <w:lang w:val="hr-HR"/>
        </w:rPr>
        <w:t>19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1F7AF7" w:rsidRPr="001F7AF7">
        <w:rPr>
          <w:b/>
        </w:rPr>
        <w:t xml:space="preserve">Ivan Kolak, OIB: 80490562665, </w:t>
      </w:r>
      <w:r w:rsidR="00586A71">
        <w:rPr>
          <w:b/>
        </w:rPr>
        <w:t xml:space="preserve">Nova </w:t>
      </w:r>
      <w:r w:rsidR="001F7AF7" w:rsidRPr="001F7AF7">
        <w:rPr>
          <w:b/>
        </w:rPr>
        <w:t>Gradiška, Dragutina Lobe 59</w:t>
      </w:r>
      <w:r w:rsidR="001F7AF7">
        <w:rPr>
          <w:b/>
        </w:rPr>
        <w:t xml:space="preserve"> 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CA2" w:rsidP="00AF1998" w:rsidR="00CD2CA2">
      <w:r>
        <w:separator/>
      </w:r>
    </w:p>
  </w:endnote>
  <w:endnote w:id="0" w:type="continuationSeparator">
    <w:p w:rsidRDefault="00CD2CA2" w:rsidP="00AF1998" w:rsidR="00CD2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B16" w:rsidRPr="00396B1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CA2" w:rsidP="00AF1998" w:rsidR="00CD2CA2">
      <w:r>
        <w:separator/>
      </w:r>
    </w:p>
  </w:footnote>
  <w:footnote w:id="0" w:type="continuationSeparator">
    <w:p w:rsidRDefault="00CD2CA2" w:rsidP="00AF1998" w:rsidR="00CD2CA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A5D8F"/>
    <w:rsid w:val="000C65D8"/>
    <w:rsid w:val="00122D8E"/>
    <w:rsid w:val="00127A4C"/>
    <w:rsid w:val="00156D7A"/>
    <w:rsid w:val="001744AC"/>
    <w:rsid w:val="00175626"/>
    <w:rsid w:val="001A4E4C"/>
    <w:rsid w:val="001F3536"/>
    <w:rsid w:val="001F3D3E"/>
    <w:rsid w:val="001F7AF7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314E7"/>
    <w:rsid w:val="00340D67"/>
    <w:rsid w:val="00354697"/>
    <w:rsid w:val="00396B16"/>
    <w:rsid w:val="003E3AC1"/>
    <w:rsid w:val="003F7CFB"/>
    <w:rsid w:val="00411760"/>
    <w:rsid w:val="00443B1F"/>
    <w:rsid w:val="00447C4A"/>
    <w:rsid w:val="004545A1"/>
    <w:rsid w:val="004A3BCA"/>
    <w:rsid w:val="004B2BC9"/>
    <w:rsid w:val="004C04DB"/>
    <w:rsid w:val="004F399A"/>
    <w:rsid w:val="004F4ECA"/>
    <w:rsid w:val="00525DBB"/>
    <w:rsid w:val="0052659F"/>
    <w:rsid w:val="00544D94"/>
    <w:rsid w:val="00555B64"/>
    <w:rsid w:val="005678E0"/>
    <w:rsid w:val="00585D58"/>
    <w:rsid w:val="00586A71"/>
    <w:rsid w:val="00592701"/>
    <w:rsid w:val="005A5F74"/>
    <w:rsid w:val="005E581D"/>
    <w:rsid w:val="005F4EED"/>
    <w:rsid w:val="005F7B14"/>
    <w:rsid w:val="00694762"/>
    <w:rsid w:val="006D49AA"/>
    <w:rsid w:val="006E2E70"/>
    <w:rsid w:val="00741961"/>
    <w:rsid w:val="0075051D"/>
    <w:rsid w:val="007623DB"/>
    <w:rsid w:val="00775A1C"/>
    <w:rsid w:val="007905B2"/>
    <w:rsid w:val="007A1BDC"/>
    <w:rsid w:val="007C27BD"/>
    <w:rsid w:val="007D41A4"/>
    <w:rsid w:val="007F4D34"/>
    <w:rsid w:val="00801E3C"/>
    <w:rsid w:val="00835EE4"/>
    <w:rsid w:val="00867F9F"/>
    <w:rsid w:val="00874CBA"/>
    <w:rsid w:val="008B3A9E"/>
    <w:rsid w:val="00917018"/>
    <w:rsid w:val="00927C30"/>
    <w:rsid w:val="0094367F"/>
    <w:rsid w:val="009566C8"/>
    <w:rsid w:val="009576B3"/>
    <w:rsid w:val="00963F6A"/>
    <w:rsid w:val="009717C1"/>
    <w:rsid w:val="00972427"/>
    <w:rsid w:val="00974E84"/>
    <w:rsid w:val="009B2490"/>
    <w:rsid w:val="009C1F6A"/>
    <w:rsid w:val="00A2143C"/>
    <w:rsid w:val="00A21FBE"/>
    <w:rsid w:val="00A40F64"/>
    <w:rsid w:val="00A57BAF"/>
    <w:rsid w:val="00A7390A"/>
    <w:rsid w:val="00AA4663"/>
    <w:rsid w:val="00AC54F1"/>
    <w:rsid w:val="00AF1998"/>
    <w:rsid w:val="00AF6155"/>
    <w:rsid w:val="00B120D5"/>
    <w:rsid w:val="00B24916"/>
    <w:rsid w:val="00B3045D"/>
    <w:rsid w:val="00B57BEE"/>
    <w:rsid w:val="00B73A5A"/>
    <w:rsid w:val="00B76446"/>
    <w:rsid w:val="00B96089"/>
    <w:rsid w:val="00C24C5C"/>
    <w:rsid w:val="00C52370"/>
    <w:rsid w:val="00C57AC2"/>
    <w:rsid w:val="00C60DEC"/>
    <w:rsid w:val="00C776EE"/>
    <w:rsid w:val="00CD2CA2"/>
    <w:rsid w:val="00CF178E"/>
    <w:rsid w:val="00CF753C"/>
    <w:rsid w:val="00D35E78"/>
    <w:rsid w:val="00D524E8"/>
    <w:rsid w:val="00D82D1A"/>
    <w:rsid w:val="00DC7E7D"/>
    <w:rsid w:val="00DD669A"/>
    <w:rsid w:val="00E14EEB"/>
    <w:rsid w:val="00E3635B"/>
    <w:rsid w:val="00E439BD"/>
    <w:rsid w:val="00E55ACF"/>
    <w:rsid w:val="00E76030"/>
    <w:rsid w:val="00E8418D"/>
    <w:rsid w:val="00E92454"/>
    <w:rsid w:val="00EE3E21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A4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4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St-2143/2016-12</izvorni_sadrzaj>
    <derivirana_varijabla naziv="DomainObject.Oznaka_1">St-2143/2016-12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51957.24</izvorni_sadrzaj>
    <derivirana_varijabla naziv="DomainObject.Predmet.InicijalnaVrijednost_1">51957.24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St-2143/2016</izvorni_sadrzaj>
    <derivirana_varijabla naziv="DomainObject.Predmet.OznakaBroj_1">St-2143/2016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</izvorni_sadrzaj>
    <derivirana_varijabla naziv="DomainObject.Predmet.PrimjedbaSuca_1">čl. 110 st.</derivirana_varijabla>
  </DomainObject.Predmet.PrimjedbaSuca>
  <DomainObject.Predmet.ProtustrankaFormated>
    <izvorni_sadrzaj>  NISKOGRADNJA KOLAK j.d.o.o. za građenje, trgovinu i usluge</izvorni_sadrzaj>
    <derivirana_varijabla naziv="DomainObject.Predmet.ProtustrankaFormated_1">  NISKOGRADNJA KOLAK j.d.o.o. za građenje, trgovinu i usluge</derivirana_varijabla>
  </DomainObject.Predmet.ProtustrankaFormated>
  <DomainObject.Predmet.ProtustrankaFormatedOIB>
    <izvorni_sadrzaj>  NISKOGRADNJA KOLAK j.d.o.o. za građenje, trgovinu i usluge, OIB 48278321714</izvorni_sadrzaj>
    <derivirana_varijabla naziv="DomainObject.Predmet.ProtustrankaFormatedOIB_1">  NISKOGRADNJA KOLAK j.d.o.o. za građenje, trgovinu i usluge, OIB 48278321714</derivirana_varijabla>
  </DomainObject.Predmet.ProtustrankaFormatedOIB>
  <DomainObject.Predmet.ProtustrankaFormatedWithAdress>
    <izvorni_sadrzaj> NISKOGRADNJA KOLAK j.d.o.o. za građenje, trgovinu i usluge, Dragutina Lobe 59 , 35400 Nova Gradiška</izvorni_sadrzaj>
    <derivirana_varijabla naziv="DomainObject.Predmet.ProtustrankaFormatedWithAdress_1"> NISKOGRADNJA KOLAK j.d.o.o. za građenje, trgovinu i usluge, Dragutina Lobe 59 , 35400 Nova Gradiška</derivirana_varijabla>
  </DomainObject.Predmet.ProtustrankaFormatedWithAdress>
  <DomainObject.Predmet.ProtustrankaFormatedWithAdressOIB>
    <izvorni_sadrzaj> NISKOGRADNJA KOLAK j.d.o.o. za građenje, trgovinu i usluge, OIB 48278321714, Dragutina Lobe 59 , 35400 Nova Gradiška</izvorni_sadrzaj>
    <derivirana_varijabla naziv="DomainObject.Predmet.ProtustrankaFormatedWithAdressOIB_1"> NISKOGRADNJA KOLAK j.d.o.o. za građenje, trgovinu i usluge, OIB 48278321714, Dragutina Lobe 59 , 35400 Nova Gradiška</derivirana_varijabla>
  </DomainObject.Predmet.ProtustrankaFormatedWithAdressOIB>
  <DomainObject.Predmet.ProtustrankaWithAdress>
    <izvorni_sadrzaj>NISKOGRADNJA KOLAK j.d.o.o. za građenje, trgovinu i usluge Dragutina Lobe 59 , 35400 Nova Gradiška</izvorni_sadrzaj>
    <derivirana_varijabla naziv="DomainObject.Predmet.ProtustrankaWithAdress_1">NISKOGRADNJA KOLAK j.d.o.o. za građenje, trgovinu i usluge Dragutina Lobe 59 , 35400 Nova Gradiška</derivirana_varijabla>
  </DomainObject.Predmet.ProtustrankaWithAdress>
  <DomainObject.Predmet.ProtustrankaWithAdressOIB>
    <izvorni_sadrzaj>NISKOGRADNJA KOLAK j.d.o.o. za građenje, trgovinu i usluge, OIB 48278321714, Dragutina Lobe 59 , 35400 Nova Gradiška</izvorni_sadrzaj>
    <derivirana_varijabla naziv="DomainObject.Predmet.ProtustrankaWithAdressOIB_1">NISKOGRADNJA KOLAK j.d.o.o. za građenje, trgovinu i usluge, OIB 48278321714, Dragutina Lobe 59 , 35400 Nova Gradiška</derivirana_varijabla>
  </DomainObject.Predmet.ProtustrankaWithAdressOIB>
  <DomainObject.Predmet.ProtustrankaNazivFormated>
    <izvorni_sadrzaj>NISKOGRADNJA KOLAK j.d.o.o. za građenje, trgovinu i usluge</izvorni_sadrzaj>
    <derivirana_varijabla naziv="DomainObject.Predmet.ProtustrankaNazivFormated_1">NISKOGRADNJA KOLAK j.d.o.o. za građenje, trgovinu i usluge</derivirana_varijabla>
  </DomainObject.Predmet.ProtustrankaNazivFormated>
  <DomainObject.Predmet.ProtustrankaNazivFormatedOIB>
    <izvorni_sadrzaj>NISKOGRADNJA KOLAK j.d.o.o. za građenje, trgovinu i usluge, OIB 48278321714</izvorni_sadrzaj>
    <derivirana_varijabla naziv="DomainObject.Predmet.ProtustrankaNazivFormatedOIB_1">NISKOGRADNJA KOLAK j.d.o.o. za građenje, trgovinu i usluge, OIB 48278321714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NISKOGRADNJA KOLAK j.d.o.o. za građenje, trgovinu i usluge</item>
    </izvorni_sadrzaj>
    <derivirana_varijabla naziv="DomainObject.Predmet.ProtuStrankaListFormated_1">
      <item>NISKOGRADNJA KOLAK j.d.o.o. za građenje, trgovinu i usluge</item>
    </derivirana_varijabla>
  </DomainObject.Predmet.ProtuStrankaListFormated>
  <DomainObject.Predmet.ProtuStrankaListFormatedOIB>
    <izvorni_sadrzaj>
      <item>NISKOGRADNJA KOLAK j.d.o.o. za građenje, trgovinu i usluge, OIB 48278321714</item>
    </izvorni_sadrzaj>
    <derivirana_varijabla naziv="DomainObject.Predmet.ProtuStrankaListFormatedOIB_1">
      <item>NISKOGRADNJA KOLAK j.d.o.o. za građenje, trgovinu i usluge, OIB 48278321714</item>
    </derivirana_varijabla>
  </DomainObject.Predmet.ProtuStrankaListFormatedOIB>
  <DomainObject.Predmet.ProtuStrankaListFormatedWithAdress>
    <izvorni_sadrzaj>
      <item>NISKOGRADNJA KOLAK j.d.o.o. za građenje, trgovinu i usluge, Dragutina Lobe 59 , 35400 Nova Gradiška</item>
    </izvorni_sadrzaj>
    <derivirana_varijabla naziv="DomainObject.Predmet.ProtuStrankaListFormatedWithAdress_1">
      <item>NISKOGRADNJA KOLAK j.d.o.o. za građenje, trgovinu i usluge, Dragutina Lobe 59 , 35400 Nova Gradiška</item>
    </derivirana_varijabla>
  </DomainObject.Predmet.ProtuStrankaListFormatedWithAdress>
  <DomainObject.Predmet.ProtuStrankaListFormatedWithAdressOIB>
    <izvorni_sadrzaj>
      <item>NISKOGRADNJA KOLAK j.d.o.o. za građenje, trgovinu i usluge, OIB 48278321714, Dragutina Lobe 59 , 35400 Nova Gradiška</item>
    </izvorni_sadrzaj>
    <derivirana_varijabla naziv="DomainObject.Predmet.ProtuStrankaListFormatedWithAdressOIB_1">
      <item>NISKOGRADNJA KOLAK j.d.o.o. za građenje, trgovinu i usluge, OIB 48278321714, Dragutina Lobe 59 , 35400 Nova Gradiška</item>
    </derivirana_varijabla>
  </DomainObject.Predmet.ProtuStrankaListFormatedWithAdressOIB>
  <DomainObject.Predmet.ProtuStrankaListNazivFormated>
    <izvorni_sadrzaj>
      <item>NISKOGRADNJA KOLAK j.d.o.o. za građenje, trgovinu i usluge</item>
    </izvorni_sadrzaj>
    <derivirana_varijabla naziv="DomainObject.Predmet.ProtuStrankaListNazivFormated_1">
      <item>NISKOGRADNJA KOLAK j.d.o.o. za građenje, trgovinu i usluge</item>
    </derivirana_varijabla>
  </DomainObject.Predmet.ProtuStrankaListNazivFormated>
  <DomainObject.Predmet.ProtuStrankaListNazivFormatedOIB>
    <izvorni_sadrzaj>
      <item>NISKOGRADNJA KOLAK j.d.o.o. za građenje, trgovinu i usluge, OIB 48278321714</item>
    </izvorni_sadrzaj>
    <derivirana_varijabla naziv="DomainObject.Predmet.ProtuStrankaListNazivFormatedOIB_1">
      <item>NISKOGRADNJA KOLAK j.d.o.o. za građenje, trgovinu i usluge, OIB 48278321714</item>
    </derivirana_varijabla>
  </DomainObject.Predmet.ProtuStrankaListNazivFormatedOIB>
  <DomainObject.Predmet.OstaliListFormated>
    <izvorni_sadrzaj>
      <item>Ivan Kolak</item>
    </izvorni_sadrzaj>
    <derivirana_varijabla naziv="DomainObject.Predmet.OstaliListFormated_1">
      <item>Ivan Kolak</item>
    </derivirana_varijabla>
  </DomainObject.Predmet.OstaliListFormated>
  <DomainObject.Predmet.OstaliListFormatedOIB>
    <izvorni_sadrzaj>
      <item>Ivan Kolak</item>
    </izvorni_sadrzaj>
    <derivirana_varijabla naziv="DomainObject.Predmet.OstaliListFormatedOIB_1">
      <item>Ivan Kolak</item>
    </derivirana_varijabla>
  </DomainObject.Predmet.OstaliListFormatedOIB>
  <DomainObject.Predmet.OstaliListFormatedWithAdress>
    <izvorni_sadrzaj>
      <item>Ivan Kolak</item>
    </izvorni_sadrzaj>
    <derivirana_varijabla naziv="DomainObject.Predmet.OstaliListFormatedWithAdress_1">
      <item>Ivan Kolak</item>
    </derivirana_varijabla>
  </DomainObject.Predmet.OstaliListFormatedWithAdress>
  <DomainObject.Predmet.OstaliListFormatedWithAdressOIB>
    <izvorni_sadrzaj>
      <item>Ivan Kolak</item>
    </izvorni_sadrzaj>
    <derivirana_varijabla naziv="DomainObject.Predmet.OstaliListFormatedWithAdressOIB_1">
      <item>Ivan Kolak</item>
    </derivirana_varijabla>
  </DomainObject.Predmet.OstaliListFormatedWithAdressOIB>
  <DomainObject.Predmet.OstaliListNazivFormated>
    <izvorni_sadrzaj>
      <item>Ivan Kolak</item>
    </izvorni_sadrzaj>
    <derivirana_varijabla naziv="DomainObject.Predmet.OstaliListNazivFormated_1">
      <item>Ivan Kolak</item>
    </derivirana_varijabla>
  </DomainObject.Predmet.OstaliListNazivFormated>
  <DomainObject.Predmet.OstaliListNazivFormatedOIB>
    <izvorni_sadrzaj>
      <item>Ivan Kolak</item>
    </izvorni_sadrzaj>
    <derivirana_varijabla naziv="DomainObject.Predmet.OstaliListNazivFormatedOIB_1">
      <item>Ivan Kolak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St-2143/2016-12</izvorni_sadrzaj>
    <derivirana_varijabla naziv="DomainObject.PoslovniBrojDokumenta_1">St-2143/2016-12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NISKOGRADNJA KOLAK j.d.o.o. za građenje, trgovinu i usluge</izvorni_sadrzaj>
    <derivirana_varijabla naziv="DomainObject.Predmet.ProtustrankaIDrugi_1">NISKOGRADNJA KOLAK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NISKOGRADNJA KOLAK j.d.o.o. za građenje, trgovinu i usluge, OIB 48278321714, Dragutina Lobe 59 , 35400 Nova Gradiška</izvorni_sadrzaj>
    <derivirana_varijabla naziv="DomainObject.Predmet.ProtustrankaIDrugiAdressOIB_1">NISKOGRADNJA KOLAK j.d.o.o. za građenje, trgovinu i usluge, OIB 48278321714, Dragutina Lobe 59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2018.</izvorni_sadrzaj>
    <derivirana_varijabla naziv="DomainObject.Predmet.OdlukaRjesenje.DatumDonosenjaOdluke_1">13. lipnja 2018.</derivirana_varijabla>
  </DomainObject.Predmet.OdlukaRjesenje.DatumDonosenjaOdluke>
  <DomainObject.Predmet.OdlukaRjesenje.DatumPravomocnosti>
    <izvorni_sadrzaj>30. lipnja 2018.</izvorni_sadrzaj>
    <derivirana_varijabla naziv="DomainObject.Predmet.OdlukaRjesenje.DatumPravomocnosti_1">30. lipnja 2018.</derivirana_varijabla>
  </DomainObject.Predmet.OdlukaRjesenje.DatumPravomocnosti>
  <DomainObject.Predmet.OdlukaRjesenje.Oznaka>
    <izvorni_sadrzaj>St-2143/2016-11</izvorni_sadrzaj>
    <derivirana_varijabla naziv="DomainObject.Predmet.OdlukaRjesenje.Oznaka_1">St-2143/2016-11</derivirana_varijabla>
  </DomainObject.Predmet.OdlukaRjesenje.Oznaka>
  <DomainObject.Predmet.SudioniciListNaziv>
    <izvorni_sadrzaj>
      <item>Financijska agencija</item>
      <item>NISKOGRADNJA KOLAK j.d.o.o. za građenje, trgovinu i usluge</item>
      <item>Ivan Kolak</item>
    </izvorni_sadrzaj>
    <derivirana_varijabla naziv="DomainObject.Predmet.SudioniciListNaziv_1">
      <item>Financijska agencija</item>
      <item>NISKOGRADNJA KOLAK j.d.o.o. za građenje, trgovinu i usluge</item>
      <item>Ivan Kolak</item>
    </derivirana_varijabla>
  </DomainObject.Predmet.SudioniciListNaziv>
  <DomainObject.Predmet.SudioniciListAdressOIB>
    <izvorni_sadrzaj>
      <item>Financijska agencija, OIB 85821130368, Ulica grada Vukovara 70,10000 Zagreb</item>
      <item>NISKOGRADNJA KOLAK j.d.o.o. za građenje, trgovinu i usluge, OIB 48278321714, Dragutina Lobe 59 ,35400 Nova Gradiška</item>
      <item>Ivan Kolak</item>
    </izvorni_sadrzaj>
    <derivirana_varijabla naziv="DomainObject.Predmet.SudioniciListAdressOIB_1">
      <item>Financijska agencija, OIB 85821130368, Ulica grada Vukovara 70,10000 Zagreb</item>
      <item>NISKOGRADNJA KOLAK j.d.o.o. za građenje, trgovinu i usluge, OIB 48278321714, Dragutina Lobe 59 ,35400 Nova Gradiška</item>
      <item>Ivan Kolak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48278321714</item>
      <item>, OIB null</item>
    </izvorni_sadrzaj>
    <derivirana_varijabla naziv="DomainObject.Predmet.SudioniciListNazivOIB_1">
      <item>, OIB 85821130368</item>
      <item>, OIB 48278321714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rujna 2017.</izvorni_sadrzaj>
    <derivirana_varijabla naziv="DomainObject.Predmet.DatumZadnjeOdrzaneSudskeRadnje_1">15. rujna 2017.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St-2143/2016-11</izvorni_sadrzaj>
    <derivirana_varijabla naziv="DomainObject.PredzadnjaOdlukaIzPredmeta.Oznaka_1">St-2143/2016-11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948</properties:Words>
  <properties:Characters>5118</properties:Characters>
  <properties:Lines>153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2018-10-19T11:29:00Z</dcterms:created>
  <dc:creator>wsadmin</dc:creator>
  <cp:lastModifiedBy>wsadmin</cp:lastModifiedBy>
  <cp:lastPrinted>2018-10-19T11:44:00Z</cp:lastPrinted>
  <dcterms:modified xmlns:xsi="http://www.w3.org/2001/XMLSchema-instance" xsi:type="dcterms:W3CDTF">2018-10-19T11:45:00Z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St-2143/2016-12 / Odluka - Rješenje (Uplata_predujma_bivšeg_z.z.z)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