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a67d" w14:paraId="3f2a67d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236652" w:rsidP="00236652" w:rsidR="00236652">
      <w:pPr>
        <w:rPr>
          <w:b/>
        </w:rPr>
      </w:pPr>
    </w:p>
    <w:p w:rsidRDefault="00236652" w:rsidP="00236652" w:rsidR="0023665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DRVOVIT jednostavno društvo s ograničenom odgovornošću za usluge Kupeć Dol, Kupeč Dol 10, OIB 27711755760, MBS 080970197, dana 27. rujna 2018., </w:t>
      </w:r>
    </w:p>
    <w:p w:rsidRDefault="00236652" w:rsidP="00236652" w:rsidR="00236652">
      <w:pPr>
        <w:tabs>
          <w:tab w:pos="3705" w:val="left"/>
        </w:tabs>
        <w:jc w:val="both"/>
      </w:pPr>
      <w:r>
        <w:tab/>
      </w:r>
    </w:p>
    <w:p w:rsidRDefault="00236652" w:rsidP="00236652" w:rsidR="00236652">
      <w:pPr>
        <w:tabs>
          <w:tab w:pos="3705" w:val="left"/>
        </w:tabs>
        <w:jc w:val="both"/>
      </w:pPr>
    </w:p>
    <w:p w:rsidRDefault="00236652" w:rsidP="00236652" w:rsidR="00236652">
      <w:pPr>
        <w:jc w:val="center"/>
      </w:pPr>
      <w:r>
        <w:t>r i j e š i o   j e</w:t>
      </w:r>
    </w:p>
    <w:p w:rsidRDefault="00236652" w:rsidP="00236652" w:rsidR="00236652">
      <w:pPr>
        <w:pStyle w:val="Tijeloteksta"/>
      </w:pPr>
    </w:p>
    <w:p w:rsidRDefault="00236652" w:rsidP="00236652" w:rsidR="00236652">
      <w:pPr>
        <w:pStyle w:val="Tijeloteksta"/>
        <w:ind w:left="786"/>
      </w:pPr>
    </w:p>
    <w:p w:rsidRDefault="00236652" w:rsidP="00236652" w:rsidR="00236652">
      <w:pPr>
        <w:pStyle w:val="Tijeloteksta"/>
        <w:numPr>
          <w:ilvl w:val="0"/>
          <w:numId w:val="1"/>
        </w:numPr>
      </w:pPr>
      <w:r>
        <w:t xml:space="preserve">Ročište zakazano radi  izjašnjenja o prijedlogu za </w:t>
      </w:r>
      <w:r w:rsidRPr="00236652">
        <w:t>dan 17. listopada 2018. u  9,30 sati</w:t>
      </w:r>
      <w:r>
        <w:t xml:space="preserve"> se odgađa, a slijedeće zakazuje za </w:t>
      </w:r>
      <w:r w:rsidRPr="00236652">
        <w:rPr>
          <w:b/>
        </w:rPr>
        <w:t>7. studenoga 2018. u 9,00 sati</w:t>
      </w:r>
      <w:r>
        <w:t xml:space="preserve"> u zgradi ovoga suda Zagrebačka br. 2, soba br. 38/II, na koje se pozivaju sve zainteresirane stranke ovim rješenjem.</w:t>
      </w:r>
    </w:p>
    <w:p w:rsidRDefault="00236652" w:rsidP="00236652" w:rsidR="00236652">
      <w:pPr>
        <w:pStyle w:val="Odlomakpopisa"/>
      </w:pPr>
    </w:p>
    <w:p w:rsidRDefault="00236652" w:rsidP="00236652" w:rsidR="00226F30">
      <w:pPr>
        <w:pStyle w:val="Tijeloteksta"/>
        <w:numPr>
          <w:ilvl w:val="0"/>
          <w:numId w:val="1"/>
        </w:numPr>
      </w:pPr>
      <w:r>
        <w:t xml:space="preserve">Razrješava </w:t>
      </w:r>
      <w:r w:rsidR="00226F30">
        <w:t>se</w:t>
      </w:r>
      <w:r>
        <w:t xml:space="preserve"> privremena stečajna upraviteljica Edita Đurkin iz Osijeka, Donjodravska obala 16, OIB 65118926772.   </w:t>
      </w:r>
    </w:p>
    <w:p w:rsidRDefault="00226F30" w:rsidP="00226F30" w:rsidR="00226F30">
      <w:pPr>
        <w:pStyle w:val="Odlomakpopisa"/>
      </w:pPr>
    </w:p>
    <w:p w:rsidRDefault="00226F30" w:rsidP="00236652" w:rsidR="00236652">
      <w:pPr>
        <w:pStyle w:val="Tijeloteksta"/>
        <w:numPr>
          <w:ilvl w:val="0"/>
          <w:numId w:val="1"/>
        </w:numPr>
      </w:pPr>
      <w:r>
        <w:t xml:space="preserve">Imenuje se privremena stečajna upraviteljica Kata Rašić iz Vinkovaca, S. S. Kranjčevića </w:t>
      </w:r>
      <w:r w:rsidR="00236652">
        <w:t xml:space="preserve"> </w:t>
      </w:r>
      <w:r w:rsidR="00CA062A">
        <w:t>31, OIB 84450283675.</w:t>
      </w:r>
      <w:r w:rsidR="00236652">
        <w:t xml:space="preserve">                               </w:t>
      </w:r>
    </w:p>
    <w:p w:rsidRDefault="00236652" w:rsidP="00236652" w:rsidR="00236652">
      <w:pPr>
        <w:pStyle w:val="Tijeloteksta"/>
        <w:rPr>
          <w:b/>
        </w:rPr>
      </w:pPr>
      <w:r>
        <w:t xml:space="preserve">             </w:t>
      </w:r>
    </w:p>
    <w:p w:rsidRDefault="00236652" w:rsidP="00236652" w:rsidR="00236652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236652" w:rsidP="00236652" w:rsidR="00236652">
      <w:pPr>
        <w:pStyle w:val="Tijeloteksta"/>
        <w:ind w:left="786"/>
      </w:pPr>
    </w:p>
    <w:p w:rsidRDefault="00236652" w:rsidP="00236652" w:rsidR="00236652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236652" w:rsidP="00236652" w:rsidR="00236652">
      <w:pPr>
        <w:pStyle w:val="Tijeloteksta"/>
        <w:ind w:left="786"/>
      </w:pPr>
    </w:p>
    <w:p w:rsidRDefault="00236652" w:rsidP="00236652" w:rsidR="0023665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36652" w:rsidP="00236652" w:rsidR="00236652">
      <w:pPr>
        <w:pStyle w:val="Tijeloteksta"/>
        <w:rPr>
          <w:b/>
          <w:bCs/>
        </w:rPr>
      </w:pPr>
    </w:p>
    <w:p w:rsidRDefault="00236652" w:rsidP="00236652" w:rsidR="00236652">
      <w:pPr>
        <w:pStyle w:val="Tijeloteksta"/>
        <w:rPr>
          <w:b/>
          <w:bCs/>
        </w:rPr>
      </w:pPr>
    </w:p>
    <w:p w:rsidRDefault="00236652" w:rsidP="00236652" w:rsidR="00236652">
      <w:pPr>
        <w:pStyle w:val="Tijeloteksta"/>
        <w:rPr>
          <w:b/>
          <w:bCs/>
        </w:rPr>
      </w:pPr>
    </w:p>
    <w:p w:rsidRDefault="00236652" w:rsidP="00236652" w:rsidR="00236652">
      <w:pPr>
        <w:pStyle w:val="Tijeloteksta"/>
        <w:rPr>
          <w:b/>
          <w:bCs/>
        </w:rPr>
      </w:pPr>
    </w:p>
    <w:p w:rsidRDefault="001B72D1" w:rsidP="00236652" w:rsidR="001B72D1">
      <w:pPr>
        <w:pStyle w:val="Tijeloteksta"/>
        <w:rPr>
          <w:b/>
          <w:bCs/>
        </w:rPr>
      </w:pPr>
    </w:p>
    <w:p w:rsidRDefault="001B72D1" w:rsidP="00236652" w:rsidR="001B72D1">
      <w:pPr>
        <w:pStyle w:val="Tijeloteksta"/>
        <w:rPr>
          <w:b/>
          <w:bCs/>
        </w:rPr>
      </w:pPr>
    </w:p>
    <w:p w:rsidRDefault="00236652" w:rsidP="00236652" w:rsidR="00236652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236652" w:rsidP="00236652" w:rsidR="00236652">
      <w:pPr>
        <w:pStyle w:val="Tijeloteksta"/>
        <w:rPr>
          <w:b/>
          <w:bCs/>
        </w:rPr>
      </w:pPr>
    </w:p>
    <w:p w:rsidRDefault="00236652" w:rsidP="00236652" w:rsidR="00236652">
      <w:pPr>
        <w:pStyle w:val="Tijeloteksta"/>
        <w:rPr>
          <w:b/>
          <w:bCs/>
        </w:rPr>
      </w:pPr>
    </w:p>
    <w:p w:rsidRDefault="00236652" w:rsidP="001B72D1" w:rsidR="001B72D1">
      <w:pPr>
        <w:pStyle w:val="Tijeloteksta"/>
      </w:pPr>
      <w:r>
        <w:tab/>
      </w:r>
      <w:r w:rsidR="001B72D1">
        <w:t xml:space="preserve">Rješenjem ovoga suda St-680/18 od 12. rujna 2018. pokrenut je prethodni postupak radi utvrđivanja uvjeta za otvaranje stečajnog postupka nad dužnikom DRVOVIT j.d.o.o. Kupeć Dol, Kupeč Dol 10, OIB 27711755760. </w:t>
      </w:r>
    </w:p>
    <w:p w:rsidRDefault="001B72D1" w:rsidP="001B72D1" w:rsidR="001B72D1">
      <w:pPr>
        <w:pStyle w:val="Tijeloteksta"/>
      </w:pPr>
    </w:p>
    <w:p w:rsidRDefault="001B72D1" w:rsidP="001B72D1" w:rsidR="001B72D1">
      <w:pPr>
        <w:pStyle w:val="Tijeloteksta"/>
      </w:pPr>
      <w:r>
        <w:tab/>
        <w:t xml:space="preserve">Istim rješenjem imenovana je privremena stečajna upraviteljica Edita Đurkin iz Osijeka, koja je podneskom od 24. rujna 2018. molila sud da je razriješi dužnosti privremen stečajne upraviteljice u ovom predmetu radi opterećenosti u složenim stečajnim postupcima kao i iz zdravstvenih razloga. </w:t>
      </w:r>
    </w:p>
    <w:p w:rsidRDefault="001B72D1" w:rsidP="001B72D1" w:rsidR="001B72D1">
      <w:pPr>
        <w:pStyle w:val="Tijeloteksta"/>
      </w:pPr>
    </w:p>
    <w:p w:rsidRDefault="001B72D1" w:rsidP="001B72D1" w:rsidR="001B72D1">
      <w:pPr>
        <w:pStyle w:val="Tijeloteksta"/>
      </w:pPr>
      <w:r>
        <w:tab/>
      </w:r>
      <w:r w:rsidR="002F0E05">
        <w:t>R</w:t>
      </w:r>
      <w:r>
        <w:t xml:space="preserve">ješenjem Ministarstva pravosuđa Klasa: UP/I-133-04/15-01/293 Urbroj: 514-04-02-02-02-18-36 </w:t>
      </w:r>
      <w:r w:rsidR="002F0E05">
        <w:t xml:space="preserve">od 4. rujna 2018. Edita Đurkin iz Osijeka upisana u listu A stečajnih upravitelja za područje nadležnosti Trgovačkog suda u Osijeku,Zadru i Zagrebu privremeno se izuzima od izbora stečajnog upravitelja prilikom dodjele predmeta metodom slučajnog odabira u stečajnom postupku do 31. prosinca 2020., a ista nastavlja obavljati dužnost stečajnog upravitelja u postupcima u kojima je imenovana. Imajući u vidu zahtjev privremene stečajne upraviteljice i rješenje Ministarstva sud je privremenu stečajnu upraviteljicu Editu Đurkin razriješio, te imenovao novu u osobi Kate Rašić iz Vinkovaca. </w:t>
      </w:r>
    </w:p>
    <w:p w:rsidRDefault="001B72D1" w:rsidP="00236652" w:rsidR="001B72D1">
      <w:pPr>
        <w:pStyle w:val="Tijeloteksta"/>
      </w:pPr>
    </w:p>
    <w:p w:rsidRDefault="002F0E05" w:rsidP="00236652" w:rsidR="002F0E05">
      <w:pPr>
        <w:pStyle w:val="Tijeloteksta"/>
      </w:pPr>
      <w:r>
        <w:tab/>
        <w:t xml:space="preserve">Zbog promjene u osobi privremene stečajne upraviteljice, odgođeno je </w:t>
      </w:r>
      <w:r w:rsidR="000566D8">
        <w:t xml:space="preserve">ročište radi izjašnjenja o prijedlogu zakazano za 17. listopada 2018. u 9,30 sati za dan 7. studenoga 2018. u 9,00 sati. </w:t>
      </w:r>
    </w:p>
    <w:p w:rsidRDefault="001B72D1" w:rsidP="00236652" w:rsidR="001B72D1">
      <w:pPr>
        <w:pStyle w:val="Tijeloteksta"/>
      </w:pPr>
    </w:p>
    <w:p w:rsidRDefault="001B72D1" w:rsidP="00236652" w:rsidR="001B72D1">
      <w:pPr>
        <w:pStyle w:val="Tijeloteksta"/>
      </w:pPr>
    </w:p>
    <w:p w:rsidRDefault="00236652" w:rsidP="00236652" w:rsidR="0023665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0566D8">
        <w:t>27</w:t>
      </w:r>
      <w:r>
        <w:t xml:space="preserve">. rujna 2018.                 </w:t>
      </w:r>
    </w:p>
    <w:p w:rsidRDefault="00236652" w:rsidP="00236652" w:rsidR="00236652">
      <w:pPr>
        <w:pStyle w:val="Tijeloteksta"/>
        <w:jc w:val="center"/>
      </w:pPr>
    </w:p>
    <w:p w:rsidRDefault="00236652" w:rsidP="00236652" w:rsidR="00236652">
      <w:pPr>
        <w:pStyle w:val="Tijeloteksta"/>
        <w:jc w:val="center"/>
      </w:pPr>
    </w:p>
    <w:p w:rsidRDefault="00236652" w:rsidP="00236652" w:rsidR="0023665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                      Dubravka Kuveždić, v.r.  </w:t>
      </w:r>
    </w:p>
    <w:p w:rsidRDefault="00236652" w:rsidP="00236652" w:rsidR="00236652">
      <w:pPr>
        <w:pStyle w:val="Tijeloteksta"/>
        <w:jc w:val="left"/>
      </w:pPr>
    </w:p>
    <w:p w:rsidRDefault="00236652" w:rsidP="00236652" w:rsidR="00236652">
      <w:pPr>
        <w:pStyle w:val="Tijeloteksta"/>
        <w:jc w:val="left"/>
      </w:pPr>
    </w:p>
    <w:p w:rsidRDefault="00236652" w:rsidP="00236652" w:rsidR="00236652">
      <w:pPr>
        <w:pStyle w:val="Tijeloteksta"/>
        <w:jc w:val="left"/>
      </w:pPr>
      <w:r>
        <w:t>POUKA O PRAVNOM LIJEKU:</w:t>
      </w:r>
    </w:p>
    <w:p w:rsidRDefault="00236652" w:rsidP="00236652" w:rsidR="00236652">
      <w:pPr>
        <w:pStyle w:val="Tijeloteksta"/>
        <w:jc w:val="left"/>
      </w:pPr>
      <w:r>
        <w:t>Protiv ovog rješenja nije dopuštena posebna žalba (čl. 115. st. 1. Stečajnog zakona).</w:t>
      </w:r>
    </w:p>
    <w:p w:rsidRDefault="00236652" w:rsidP="00236652" w:rsidR="00236652">
      <w:pPr>
        <w:pStyle w:val="Tijeloteksta"/>
        <w:jc w:val="left"/>
      </w:pPr>
    </w:p>
    <w:p w:rsidRDefault="00236652" w:rsidP="00236652" w:rsidR="00236652">
      <w:pPr>
        <w:ind w:left="7080"/>
        <w:jc w:val="both"/>
      </w:pPr>
      <w:r>
        <w:t xml:space="preserve">  </w:t>
      </w:r>
    </w:p>
    <w:p w:rsidRDefault="00236652" w:rsidP="00236652" w:rsidR="002366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</w:t>
      </w:r>
    </w:p>
    <w:p w:rsidRDefault="00236652" w:rsidP="00236652" w:rsidR="002366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ovlašteni službenik:</w:t>
      </w:r>
    </w:p>
    <w:p w:rsidRDefault="00236652" w:rsidP="00236652" w:rsidR="002366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Darija Miličević  </w:t>
      </w:r>
    </w:p>
    <w:p w:rsidRDefault="0037162E" w:rsidP="0037162E" w:rsidR="0037162E">
      <w:pPr>
        <w:pStyle w:val="Tijeloteksta"/>
        <w:jc w:val="left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C01577" w:rsidP="00BA690C" w:rsidR="00C01577">
      <w:pPr>
        <w:pStyle w:val="Tijeloteksta"/>
        <w:ind w:firstLine="3"/>
        <w:jc w:val="left"/>
      </w:pPr>
    </w:p>
    <w:p w:rsidRDefault="00C01577" w:rsidP="00BA690C" w:rsidR="00C01577">
      <w:pPr>
        <w:pStyle w:val="Tijeloteksta"/>
        <w:ind w:firstLine="3"/>
        <w:jc w:val="left"/>
      </w:pPr>
    </w:p>
    <w:sectPr w:rsidR="00C0157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5E5" w:rsidR="00F435E5">
      <w:r>
        <w:separator/>
      </w:r>
    </w:p>
  </w:endnote>
  <w:endnote w:id="0" w:type="continuationSeparator">
    <w:p w:rsidRDefault="00F435E5" w:rsidR="00F43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5E5" w:rsidR="00F435E5">
      <w:r>
        <w:separator/>
      </w:r>
    </w:p>
  </w:footnote>
  <w:footnote w:id="0" w:type="continuationSeparator">
    <w:p w:rsidRDefault="00F435E5" w:rsidR="00F435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4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916EB9">
      <w:t>6</w:t>
    </w:r>
    <w:r w:rsidR="00236652">
      <w:t>80</w:t>
    </w:r>
    <w:r w:rsidR="002F1F6F">
      <w:t>/18-</w:t>
    </w:r>
    <w:r w:rsidR="00236652">
      <w:t>7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62B76"/>
    <w:multiLevelType w:val="hybridMultilevel"/>
    <w:tmpl w:val="0EAC470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566D8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5B9F"/>
    <w:rsid w:val="001A6201"/>
    <w:rsid w:val="001B1A0B"/>
    <w:rsid w:val="001B5590"/>
    <w:rsid w:val="001B5E31"/>
    <w:rsid w:val="001B72D1"/>
    <w:rsid w:val="001E6142"/>
    <w:rsid w:val="001E75FC"/>
    <w:rsid w:val="001F1C79"/>
    <w:rsid w:val="002029E7"/>
    <w:rsid w:val="002142C7"/>
    <w:rsid w:val="00214478"/>
    <w:rsid w:val="00223C8E"/>
    <w:rsid w:val="00226F30"/>
    <w:rsid w:val="00236652"/>
    <w:rsid w:val="0028350B"/>
    <w:rsid w:val="00290B77"/>
    <w:rsid w:val="00291B9C"/>
    <w:rsid w:val="002D5985"/>
    <w:rsid w:val="002D77B4"/>
    <w:rsid w:val="002F0E05"/>
    <w:rsid w:val="002F1377"/>
    <w:rsid w:val="002F1F6F"/>
    <w:rsid w:val="00313F98"/>
    <w:rsid w:val="00316834"/>
    <w:rsid w:val="00316E40"/>
    <w:rsid w:val="00327B99"/>
    <w:rsid w:val="00345815"/>
    <w:rsid w:val="00347D31"/>
    <w:rsid w:val="0035350E"/>
    <w:rsid w:val="00366021"/>
    <w:rsid w:val="0037162E"/>
    <w:rsid w:val="00377AF1"/>
    <w:rsid w:val="00386AD3"/>
    <w:rsid w:val="003A55D8"/>
    <w:rsid w:val="003B010B"/>
    <w:rsid w:val="003C547B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43924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001F2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337EF"/>
    <w:rsid w:val="0084221B"/>
    <w:rsid w:val="00845777"/>
    <w:rsid w:val="00850A85"/>
    <w:rsid w:val="008737C5"/>
    <w:rsid w:val="00891BF4"/>
    <w:rsid w:val="009001D6"/>
    <w:rsid w:val="00906032"/>
    <w:rsid w:val="00916EB9"/>
    <w:rsid w:val="00926DED"/>
    <w:rsid w:val="009350CC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C6947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0BA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01577"/>
    <w:rsid w:val="00C15361"/>
    <w:rsid w:val="00C45E7F"/>
    <w:rsid w:val="00C473BD"/>
    <w:rsid w:val="00C9197B"/>
    <w:rsid w:val="00CA062A"/>
    <w:rsid w:val="00CA5EA9"/>
    <w:rsid w:val="00CB7AB0"/>
    <w:rsid w:val="00CD4E17"/>
    <w:rsid w:val="00CF4431"/>
    <w:rsid w:val="00CF53A8"/>
    <w:rsid w:val="00D178DC"/>
    <w:rsid w:val="00D330EA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0B49"/>
    <w:rsid w:val="00E11F11"/>
    <w:rsid w:val="00E1321F"/>
    <w:rsid w:val="00E1629A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435E5"/>
    <w:rsid w:val="00F618C3"/>
    <w:rsid w:val="00F61B56"/>
    <w:rsid w:val="00F730C5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97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6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St-680/2018-7</izvorni_sadrzaj>
    <derivirana_varijabla naziv="DomainObject.Oznaka_1">St-680/2018-7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St-680/2018</izvorni_sadrzaj>
    <derivirana_varijabla naziv="DomainObject.Predmet.OznakaBroj_1">St-680/2018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DRVOVIT jednostavno društvo s ograničenom odgovornošću za usluge zastupanog po punomoćniku Marko Vrban</izvorni_sadrzaj>
    <derivirana_varijabla naziv="DomainObject.Predmet.ProtustrankaFormated_1">  DRVOVIT jednostavno društvo s ograničenom odgovornošću za usluge zastupanog po punomoćniku Marko Vrban</derivirana_varijabla>
  </DomainObject.Predmet.ProtustrankaFormated>
  <DomainObject.Predmet.ProtustrankaFormatedOIB>
    <izvorni_sadrzaj>  DRVOVIT jednostavno društvo s ograničenom odgovornošću za usluge, OIB 27711755760 zastupanog po punomoćniku Marko Vrban</izvorni_sadrzaj>
    <derivirana_varijabla naziv="DomainObject.Predmet.ProtustrankaFormatedOIB_1">  DRVOVIT jednostavno društvo s ograničenom odgovornošću za usluge, OIB 27711755760 zastupanog po punomoćniku Marko Vrban</derivirana_varijabla>
  </DomainObject.Predmet.ProtustrankaFormatedOIB>
  <DomainObject.Predmet.ProtustrankaFormatedWithAdress>
    <izvorni_sadrzaj> DRVOVIT jednostavno društvo s ograničenom odgovornošću za usluge, Kupeč Dol 10 , 10450 Kupeć Dol zastupanog po punomoćniku Marko Vrban</izvorni_sadrzaj>
    <derivirana_varijabla naziv="DomainObject.Predmet.ProtustrankaFormatedWithAdress_1"> DRVOVIT jednostavno društvo s ograničenom odgovornošću za usluge, Kupeč Dol 10 , 10450 Kupeć Dol zastupanog po punomoćniku Marko Vrban</derivirana_varijabla>
  </DomainObject.Predmet.ProtustrankaFormatedWithAdress>
  <DomainObject.Predmet.ProtustrankaFormatedWithAdressOIB>
    <izvorni_sadrzaj> DRVOVIT jednostavno društvo s ograničenom odgovornošću za usluge, OIB 27711755760, Kupeč Dol 10 , 10450 Kupeć Dol zastupanog po punomoćniku Marko Vrban</izvorni_sadrzaj>
    <derivirana_varijabla naziv="DomainObject.Predmet.ProtustrankaFormatedWithAdressOIB_1"> DRVOVIT jednostavno društvo s ograničenom odgovornošću za usluge, OIB 27711755760, Kupeč Dol 10 , 10450 Kupeć Dol zastupanog po punomoćniku Marko Vrban</derivirana_varijabla>
  </DomainObject.Predmet.ProtustrankaFormatedWithAdressOIB>
  <DomainObject.Predmet.ProtustrankaWithAdress>
    <izvorni_sadrzaj>DRVOVIT jednostavno društvo s ograničenom odgovornošću za usluge Kupeč Dol 10 , 10450 Kupeć Dol</izvorni_sadrzaj>
    <derivirana_varijabla naziv="DomainObject.Predmet.ProtustrankaWithAdress_1">DRVOVIT jednostavno društvo s ograničenom odgovornošću za usluge Kupeč Dol 10 , 10450 Kupeć Dol</derivirana_varijabla>
  </DomainObject.Predmet.ProtustrankaWithAdress>
  <DomainObject.Predmet.ProtustrankaWithAdressOIB>
    <izvorni_sadrzaj>DRVOVIT jednostavno društvo s ograničenom odgovornošću za usluge, OIB 27711755760, Kupeč Dol 10 , 10450 Kupeć Dol</izvorni_sadrzaj>
    <derivirana_varijabla naziv="DomainObject.Predmet.ProtustrankaWithAdressOIB_1">DRVOVIT jednostavno društvo s ograničenom odgovornošću za usluge, OIB 27711755760, Kupeč Dol 10 , 10450 Kupeć Dol</derivirana_varijabla>
  </DomainObject.Predmet.ProtustrankaWithAdressOIB>
  <DomainObject.Predmet.ProtustrankaNazivFormated>
    <izvorni_sadrzaj>DRVOVIT jednostavno društvo s ograničenom odgovornošću za usluge</izvorni_sadrzaj>
    <derivirana_varijabla naziv="DomainObject.Predmet.ProtustrankaNazivFormated_1">DRVOVIT jednostavno društvo s ograničenom odgovornošću za usluge</derivirana_varijabla>
  </DomainObject.Predmet.ProtustrankaNazivFormated>
  <DomainObject.Predmet.ProtustrankaNazivFormatedOIB>
    <izvorni_sadrzaj>DRVOVIT jednostavno društvo s ograničenom odgovornošću za usluge, OIB 27711755760</izvorni_sadrzaj>
    <derivirana_varijabla naziv="DomainObject.Predmet.ProtustrankaNazivFormatedOIB_1">DRVOVIT jednostavno društvo s ograničenom odgovornošću za usluge, OIB 27711755760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DRVOVIT jednostavno društvo s ograničenom odgovornošću za usluge zastupanog po punomoćniku Marko Vrban</item>
    </izvorni_sadrzaj>
    <derivirana_varijabla naziv="DomainObject.Predmet.ProtuStrankaListFormated_1">
      <item>DRVOVIT jednostavno društvo s ograničenom odgovornošću za usluge zastupanog po punomoćniku Marko Vrban</item>
    </derivirana_varijabla>
  </DomainObject.Predmet.ProtuStrankaListFormated>
  <DomainObject.Predmet.ProtuStrankaListFormatedOIB>
    <izvorni_sadrzaj>
      <item>DRVOVIT jednostavno društvo s ograničenom odgovornošću za usluge, OIB 27711755760 zastupanog po punomoćniku Marko Vrban</item>
    </izvorni_sadrzaj>
    <derivirana_varijabla naziv="DomainObject.Predmet.ProtuStrankaListFormatedOIB_1">
      <item>DRVOVIT jednostavno društvo s ograničenom odgovornošću za usluge, OIB 27711755760 zastupanog po punomoćniku Marko Vrban</item>
    </derivirana_varijabla>
  </DomainObject.Predmet.ProtuStrankaListFormatedOIB>
  <DomainObject.Predmet.ProtuStrankaListFormatedWithAdress>
    <izvorni_sadrzaj>
      <item>DRVOVIT jednostavno društvo s ograničenom odgovornošću za usluge, Kupeč Dol 10 , 10450 Kupeć Dol zastupanog po punomoćniku Marko Vrban</item>
    </izvorni_sadrzaj>
    <derivirana_varijabla naziv="DomainObject.Predmet.ProtuStrankaListFormatedWithAdress_1">
      <item>DRVOVIT jednostavno društvo s ograničenom odgovornošću za usluge, Kupeč Dol 10 , 10450 Kupeć Dol zastupanog po punomoćniku Marko Vrban</item>
    </derivirana_varijabla>
  </DomainObject.Predmet.ProtuStrankaListFormatedWithAdress>
  <DomainObject.Predmet.ProtuStrankaListFormatedWithAdressOIB>
    <izvorni_sadrzaj>
      <item>DRVOVIT jednostavno društvo s ograničenom odgovornošću za usluge, OIB 27711755760, Kupeč Dol 10 , 10450 Kupeć Dol zastupanog po punomoćniku Marko Vrban</item>
    </izvorni_sadrzaj>
    <derivirana_varijabla naziv="DomainObject.Predmet.ProtuStrankaListFormatedWithAdressOIB_1">
      <item>DRVOVIT jednostavno društvo s ograničenom odgovornošću za usluge, OIB 27711755760, Kupeč Dol 10 , 10450 Kupeć Dol zastupanog po punomoćniku Marko Vrban</item>
    </derivirana_varijabla>
  </DomainObject.Predmet.ProtuStrankaListFormatedWithAdressOIB>
  <DomainObject.Predmet.ProtuStrankaListNazivFormated>
    <izvorni_sadrzaj>
      <item>DRVOVIT jednostavno društvo s ograničenom odgovornošću za usluge</item>
    </izvorni_sadrzaj>
    <derivirana_varijabla naziv="DomainObject.Predmet.ProtuStrankaListNazivFormated_1">
      <item>DRVOVIT jednostavno društvo s ograničenom odgovornošću za usluge</item>
    </derivirana_varijabla>
  </DomainObject.Predmet.ProtuStrankaListNazivFormated>
  <DomainObject.Predmet.ProtuStrankaListNazivFormatedOIB>
    <izvorni_sadrzaj>
      <item>DRVOVIT jednostavno društvo s ograničenom odgovornošću za usluge, OIB 27711755760</item>
    </izvorni_sadrzaj>
    <derivirana_varijabla naziv="DomainObject.Predmet.ProtuStrankaListNazivFormatedOIB_1">
      <item>DRVOVIT jednostavno društvo s ograničenom odgovornošću za usluge, OIB 27711755760</item>
    </derivirana_varijabla>
  </DomainObject.Predmet.ProtuStrankaListNazivFormatedOIB>
  <DomainObject.Predmet.OstaliListFormated>
    <izvorni_sadrzaj>
      <item>Marko Vrban punomoćnik sudionika u postupku DRVOVIT jednostavno društvo s ograničenom odgovornošću za usluge</item>
    </izvorni_sadrzaj>
    <derivirana_varijabla naziv="DomainObject.Predmet.OstaliListFormated_1">
      <item>Marko Vrban punomoćnik sudionika u postupku DRVOVIT jednostavno društvo s ograničenom odgovornošću za usluge</item>
    </derivirana_varijabla>
  </DomainObject.Predmet.OstaliListFormated>
  <DomainObject.Predmet.OstaliListFormatedOIB>
    <izvorni_sadrzaj>
      <item>Marko Vrban, OIB 36406817469 punomoćnik sudionika u postupku DRVOVIT jednostavno društvo s ograničenom odgovornošću za usluge</item>
    </izvorni_sadrzaj>
    <derivirana_varijabla naziv="DomainObject.Predmet.OstaliListFormatedOIB_1">
      <item>Marko Vrban, OIB 36406817469 punomoćnik sudionika u postupku DRVOVIT jednostavno društvo s ograničenom odgovornošću za usluge</item>
    </derivirana_varijabla>
  </DomainObject.Predmet.OstaliListFormatedOIB>
  <DomainObject.Predmet.OstaliListFormatedWithAdress>
    <izvorni_sadrzaj>
      <item>Marko Vrban, Kupeč Dol 10, 10450 Kupeć Dol punomoćnik sudionika u postupku DRVOVIT jednostavno društvo s ograničenom odgovornošću za usluge</item>
    </izvorni_sadrzaj>
    <derivirana_varijabla naziv="DomainObject.Predmet.OstaliListFormatedWithAdress_1">
      <item>Marko Vrban, Kupeč Dol 10, 10450 Kupeć Dol punomoćnik sudionika u postupku DRVOVIT jednostavno društvo s ograničenom odgovornošću za usluge</item>
    </derivirana_varijabla>
  </DomainObject.Predmet.OstaliListFormatedWithAdress>
  <DomainObject.Predmet.OstaliListFormatedWithAdressOIB>
    <izvorni_sadrzaj>
      <item>Marko Vrban, OIB 36406817469, Kupeč Dol 10, 10450 Kupeć Dol punomoćnik sudionika u postupku DRVOVIT jednostavno društvo s ograničenom odgovornošću za usluge</item>
    </izvorni_sadrzaj>
    <derivirana_varijabla naziv="DomainObject.Predmet.OstaliListFormatedWithAdressOIB_1">
      <item>Marko Vrban, OIB 36406817469, Kupeč Dol 10, 10450 Kupeć Dol punomoćnik sudionika u postupku DRVOVIT jednostavno društvo s ograničenom odgovornošću za usluge</item>
    </derivirana_varijabla>
  </DomainObject.Predmet.OstaliListFormatedWithAdressOIB>
  <DomainObject.Predmet.OstaliListNazivFormated>
    <izvorni_sadrzaj>
      <item>Marko Vrban</item>
    </izvorni_sadrzaj>
    <derivirana_varijabla naziv="DomainObject.Predmet.OstaliListNazivFormated_1">
      <item>Marko Vrban</item>
    </derivirana_varijabla>
  </DomainObject.Predmet.OstaliListNazivFormated>
  <DomainObject.Predmet.OstaliListNazivFormatedOIB>
    <izvorni_sadrzaj>
      <item>Marko Vrban, OIB 36406817469</item>
    </izvorni_sadrzaj>
    <derivirana_varijabla naziv="DomainObject.Predmet.OstaliListNazivFormatedOIB_1">
      <item>Marko Vrban, OIB 36406817469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St-680/2018-7</izvorni_sadrzaj>
    <derivirana_varijabla naziv="DomainObject.PoslovniBrojDokumenta_1">St-680/2018-7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DRVOVIT jednostavno društvo s ograničenom odgovornošću za usluge</izvorni_sadrzaj>
    <derivirana_varijabla naziv="DomainObject.Predmet.ProtustrankaIDrugi_1">DRVOVIT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DRVOVIT jednostavno društvo s ograničenom odgovornošću za usluge, OIB 27711755760, Kupeč Dol 10 , 10450 Kupeć Dol</izvorni_sadrzaj>
    <derivirana_varijabla naziv="DomainObject.Predmet.ProtustrankaIDrugiAdressOIB_1">DRVOVIT jednostavno društvo s ograničenom odgovornošću za usluge, OIB 27711755760, Kupeč Dol 10 , 10450 Kupeć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DRVOVIT jednostavno društvo s ograničenom odgovornošću za usluge</item>
      <item>FINA Regionalni centar Zagreb</item>
      <item>Marko Vrban</item>
    </izvorni_sadrzaj>
    <derivirana_varijabla naziv="DomainObject.Predmet.SudioniciListNaziv_1">
      <item>DRVOVIT jednostavno društvo s ograničenom odgovornošću za usluge</item>
      <item>FINA Regionalni centar Zagreb</item>
      <item>Marko Vrban</item>
    </derivirana_varijabla>
  </DomainObject.Predmet.SudioniciListNaziv>
  <DomainObject.Predmet.SudioniciListAdressOIB>
    <izvorni_sadrzaj>
      <item>DRVOVIT jednostavno društvo s ograničenom odgovornošću za usluge, OIB 27711755760, Kupeč Dol 10 ,10450 Kupeć Dol</item>
      <item>FINA Regionalni centar Zagreb, OIB 85821130368, Trg svibanjskih žrtava 1995. br. 1,10000 Zagreb</item>
      <item>Marko Vrban, OIB 36406817469, Kupeč Dol 10,10450 Kupeć Dol</item>
    </izvorni_sadrzaj>
    <derivirana_varijabla naziv="DomainObject.Predmet.SudioniciListAdressOIB_1">
      <item>DRVOVIT jednostavno društvo s ograničenom odgovornošću za usluge, OIB 27711755760, Kupeč Dol 10 ,10450 Kupeć Dol</item>
      <item>FINA Regionalni centar Zagreb, OIB 85821130368, Trg svibanjskih žrtava 1995. br. 1,10000 Zagreb</item>
      <item>Marko Vrban, OIB 36406817469, Kupeč Dol 10,10450 Kupeć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27711755760</item>
      <item>, OIB 85821130368</item>
      <item>, OIB 36406817469</item>
    </izvorni_sadrzaj>
    <derivirana_varijabla naziv="DomainObject.Predmet.SudioniciListNazivOIB_1">
      <item>, OIB 27711755760</item>
      <item>, OIB 85821130368</item>
      <item>, OIB 36406817469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5BBFA0-FCB4-409F-91E2-185554F7A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2669</properties:Characters>
  <properties:Lines>94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2018-09-27T11:46:00Z</dcterms:created>
  <dc:creator>hermanj</dc:creator>
  <cp:lastModifiedBy>Darija Miličević</cp:lastModifiedBy>
  <cp:lastPrinted>2018-09-27T11:51:00Z</cp:lastPrinted>
  <dcterms:modified xmlns:xsi="http://www.w3.org/2001/XMLSchema-instance" xsi:type="dcterms:W3CDTF">2018-09-27T11:53:00Z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St-680/2018-7 / Odluka - Rješenje - pokretanje prethodnog postupka radi utvrđivanja uvjeta za otvaranje stečajnog postupka (Rašić_K..docx)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