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3f28" w14:paraId="a013f28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537D25">
        <w:t>462</w:t>
      </w:r>
      <w:r w:rsidRPr="00F30D73">
        <w:t>/</w:t>
      </w:r>
      <w:r w:rsidR="00651E9B">
        <w:t>20</w:t>
      </w:r>
      <w:r w:rsidR="00537D25">
        <w:t>17</w:t>
      </w:r>
      <w:r w:rsidR="00B30EDC">
        <w:t>-</w:t>
      </w:r>
      <w:r w:rsidR="00537D25">
        <w:t>13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</w:t>
      </w:r>
      <w:r w:rsidR="00537D25">
        <w:t>FUNDACIJA MIROSLAV ŠUTEJ, Motovun, Gradaziol 42, OIB: 86361996259</w:t>
      </w:r>
      <w:r w:rsidR="00F30D73">
        <w:t>,</w:t>
      </w:r>
      <w:r w:rsidR="00CA1A21">
        <w:t xml:space="preserve"> zastupan</w:t>
      </w:r>
      <w:r w:rsidR="009D40AC">
        <w:t>om</w:t>
      </w:r>
      <w:r w:rsidR="00CA1A21">
        <w:t xml:space="preserve"> po stečajno</w:t>
      </w:r>
      <w:r w:rsidR="00537D25">
        <w:t>j</w:t>
      </w:r>
      <w:r w:rsidR="00CA1A21">
        <w:t xml:space="preserve"> upravitelj</w:t>
      </w:r>
      <w:r w:rsidR="00537D25">
        <w:t>ici</w:t>
      </w:r>
      <w:r w:rsidR="00CA1A21">
        <w:t xml:space="preserve"> </w:t>
      </w:r>
      <w:r w:rsidR="00537D25">
        <w:t>Radojka Danek</w:t>
      </w:r>
      <w:r w:rsidR="00CA1A21">
        <w:t>,</w:t>
      </w:r>
      <w:r w:rsidRPr="00F24E03">
        <w:t xml:space="preserve"> </w:t>
      </w:r>
      <w:r w:rsidR="00537D25">
        <w:t>8</w:t>
      </w:r>
      <w:r w:rsidR="00651E9B">
        <w:t xml:space="preserve">. </w:t>
      </w:r>
      <w:r w:rsidR="00537D25">
        <w:t>svibnja</w:t>
      </w:r>
      <w:r w:rsidR="00885813">
        <w:t xml:space="preserve"> 2018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885813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537D25">
        <w:t>8</w:t>
      </w:r>
      <w:r w:rsidR="00651E9B">
        <w:t>,</w:t>
      </w:r>
      <w:r w:rsidR="00537D25">
        <w:t>15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537D25" w:rsidP="009E003C" w:rsidR="009E003C" w:rsidRPr="00C54F05">
      <w:pPr>
        <w:jc w:val="both"/>
      </w:pPr>
      <w:r>
        <w:t>Utvrđuje se da je nazočna</w:t>
      </w:r>
      <w:r w:rsidR="002316EC">
        <w:t xml:space="preserve"> </w:t>
      </w:r>
      <w:r>
        <w:t>Radojka Danek</w:t>
      </w:r>
      <w:r w:rsidR="00651E9B">
        <w:t>,</w:t>
      </w:r>
      <w:r w:rsidR="009E003C" w:rsidRPr="00C54F05">
        <w:t xml:space="preserve"> stečajn</w:t>
      </w:r>
      <w:r>
        <w:t>a</w:t>
      </w:r>
      <w:r w:rsidR="009E003C" w:rsidRPr="00C54F05">
        <w:t xml:space="preserve"> upravitelj</w:t>
      </w:r>
      <w:r>
        <w:t>ica</w:t>
      </w:r>
      <w:r w:rsidR="009E003C" w:rsidRPr="00C54F05">
        <w:t>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</w:p>
    <w:p w:rsidRDefault="00582DDD" w:rsidP="00537D25" w:rsidR="00793082">
      <w:pPr>
        <w:jc w:val="both"/>
      </w:pPr>
      <w:r>
        <w:t>nitko</w:t>
      </w:r>
    </w:p>
    <w:p w:rsidRDefault="00582DDD" w:rsidP="00537D25" w:rsidR="00582DDD">
      <w:pPr>
        <w:jc w:val="both"/>
      </w:pPr>
    </w:p>
    <w:p w:rsidRDefault="00582DDD" w:rsidP="00537D25" w:rsidR="00582DDD">
      <w:pPr>
        <w:jc w:val="both"/>
      </w:pPr>
      <w:r>
        <w:t>Ostali: raniji zz Šimun Šutej, identitet utvrđen uvidom u osobnu iskaznicu</w:t>
      </w:r>
    </w:p>
    <w:p w:rsidRDefault="00582DDD" w:rsidP="00537D25" w:rsidR="00582DDD" w:rsidRPr="00C54F05">
      <w:pPr>
        <w:jc w:val="both"/>
      </w:pPr>
    </w:p>
    <w:p w:rsidRDefault="00DD4C4B" w:rsidP="00DD4C4B" w:rsidR="00DD4C4B" w:rsidRPr="00DD4C4B">
      <w:pPr>
        <w:jc w:val="both"/>
      </w:pPr>
      <w:r w:rsidRPr="00DD4C4B">
        <w:t>Ste</w:t>
      </w:r>
      <w:r w:rsidR="00A5624C">
        <w:t>čajni sudac upozorava vjerovnike</w:t>
      </w:r>
      <w:r w:rsidRPr="00DD4C4B"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  <w:rPr>
          <w:b/>
        </w:rPr>
      </w:pPr>
      <w:r w:rsidRPr="00DD4C4B">
        <w:t xml:space="preserve">Utvrđuje se da je oglas o zakazivanju ispitnog i izvještajnog ročišta objavljen je na e-oglasnoj ploči dana </w:t>
      </w:r>
      <w:r w:rsidR="009D50BE">
        <w:t>11</w:t>
      </w:r>
      <w:r w:rsidRPr="00DD4C4B">
        <w:t xml:space="preserve">. </w:t>
      </w:r>
      <w:r w:rsidR="009D50BE">
        <w:t>siječnja</w:t>
      </w:r>
      <w:r w:rsidR="00885813">
        <w:t xml:space="preserve"> 2018</w:t>
      </w:r>
      <w:r w:rsidRPr="00DD4C4B">
        <w:t>.</w:t>
      </w:r>
      <w:r w:rsidRPr="00DD4C4B">
        <w:rPr>
          <w:b/>
        </w:rPr>
        <w:t xml:space="preserve"> 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</w:pPr>
      <w:r w:rsidRPr="00DD4C4B">
        <w:t xml:space="preserve">Stečajni upravitelj predaje tablice i čita ih, te priznaje tražbine </w:t>
      </w:r>
      <w:r w:rsidR="007C4651">
        <w:t>drugog</w:t>
      </w:r>
      <w:r w:rsidRPr="00DD4C4B">
        <w:t xml:space="preserve"> višeg isplatnog reda i to:</w:t>
      </w:r>
    </w:p>
    <w:p w:rsidRDefault="00B50BB6" w:rsidP="00DD4C4B" w:rsidR="00B50BB6">
      <w:pPr>
        <w:jc w:val="both"/>
      </w:pPr>
    </w:p>
    <w:p w:rsidRDefault="000B2022" w:rsidP="00DD4C4B" w:rsidR="00DD4C4B">
      <w:pPr>
        <w:jc w:val="both"/>
      </w:pPr>
      <w:r>
        <w:t>I. TABLICA PRIJAVLJENIH TRAŽBINA</w:t>
      </w:r>
    </w:p>
    <w:p w:rsidRDefault="00DD4C4B" w:rsidP="00DD4C4B" w:rsidR="00DD4C4B">
      <w:pPr>
        <w:jc w:val="both"/>
      </w:pPr>
    </w:p>
    <w:tbl>
      <w:tblPr>
        <w:tblStyle w:val="Reetkatablice"/>
        <w:tblW w:type="dxa" w:w="10773"/>
        <w:tblInd w:type="dxa" w:w="-885"/>
        <w:tblLayout w:type="fixed"/>
        <w:tblLook w:val="04A0" w:noVBand="1" w:noHBand="0" w:lastColumn="0" w:firstColumn="1" w:lastRow="0" w:firstRow="1"/>
      </w:tblPr>
      <w:tblGrid>
        <w:gridCol w:w="567"/>
        <w:gridCol w:w="852"/>
        <w:gridCol w:w="1275"/>
        <w:gridCol w:w="993"/>
        <w:gridCol w:w="850"/>
        <w:gridCol w:w="1134"/>
        <w:gridCol w:w="851"/>
        <w:gridCol w:w="1134"/>
        <w:gridCol w:w="708"/>
        <w:gridCol w:w="709"/>
        <w:gridCol w:w="1700"/>
      </w:tblGrid>
      <w:tr w:rsidTr="009D50BE" w:rsidR="009D50BE" w:rsidRPr="009D50BE">
        <w:trPr>
          <w:trHeight w:val="1939"/>
        </w:trPr>
        <w:tc>
          <w:tcPr>
            <w:tcW w:type="dxa" w:w="567"/>
            <w:vAlign w:val="center"/>
          </w:tcPr>
          <w:p w:rsidRDefault="009D50BE" w:rsidP="00885813" w:rsidR="009D50BE" w:rsidRPr="009D50BE">
            <w:pPr>
              <w:jc w:val="center"/>
              <w:rPr>
                <w:sz w:val="18"/>
                <w:szCs w:val="18"/>
              </w:rPr>
            </w:pPr>
            <w:r w:rsidRPr="009D50BE">
              <w:rPr>
                <w:sz w:val="18"/>
                <w:szCs w:val="18"/>
              </w:rPr>
              <w:t>Redni broj prijavljene tražbine</w:t>
            </w:r>
          </w:p>
        </w:tc>
        <w:tc>
          <w:tcPr>
            <w:tcW w:type="dxa" w:w="852"/>
          </w:tcPr>
          <w:p w:rsidRDefault="009D50BE" w:rsidP="00477311" w:rsidR="009D50BE" w:rsidRPr="009D50BE">
            <w:pPr>
              <w:jc w:val="both"/>
              <w:rPr>
                <w:sz w:val="18"/>
                <w:szCs w:val="18"/>
              </w:rPr>
            </w:pPr>
            <w:r w:rsidRPr="009D50BE">
              <w:rPr>
                <w:sz w:val="18"/>
                <w:szCs w:val="18"/>
              </w:rPr>
              <w:t>Ime i prezime/tvrtka ili naziv vjerovnika</w:t>
            </w:r>
          </w:p>
        </w:tc>
        <w:tc>
          <w:tcPr>
            <w:tcW w:type="dxa" w:w="1275"/>
          </w:tcPr>
          <w:p w:rsidRDefault="009D50BE" w:rsidP="00477311" w:rsidR="009D50BE" w:rsidRPr="009D50BE">
            <w:pPr>
              <w:jc w:val="both"/>
              <w:rPr>
                <w:sz w:val="18"/>
                <w:szCs w:val="18"/>
              </w:rPr>
            </w:pPr>
            <w:r w:rsidRPr="009D50BE">
              <w:rPr>
                <w:sz w:val="18"/>
                <w:szCs w:val="18"/>
              </w:rPr>
              <w:t>OIB vjerovnika</w:t>
            </w:r>
          </w:p>
        </w:tc>
        <w:tc>
          <w:tcPr>
            <w:tcW w:type="dxa" w:w="993"/>
          </w:tcPr>
          <w:p w:rsidRDefault="009D50BE" w:rsidP="00477311" w:rsidR="009D50BE" w:rsidRPr="009D50BE">
            <w:pPr>
              <w:jc w:val="both"/>
              <w:rPr>
                <w:sz w:val="18"/>
                <w:szCs w:val="18"/>
              </w:rPr>
            </w:pPr>
            <w:r w:rsidRPr="009D50BE">
              <w:rPr>
                <w:sz w:val="18"/>
                <w:szCs w:val="18"/>
              </w:rPr>
              <w:t>Adresa/sjedište vjerovnika</w:t>
            </w:r>
          </w:p>
        </w:tc>
        <w:tc>
          <w:tcPr>
            <w:tcW w:type="dxa" w:w="850"/>
          </w:tcPr>
          <w:p w:rsidRDefault="009D50BE" w:rsidP="009D50BE" w:rsidR="009D50BE" w:rsidRPr="009D50BE">
            <w:pPr>
              <w:jc w:val="both"/>
              <w:rPr>
                <w:sz w:val="18"/>
                <w:szCs w:val="18"/>
              </w:rPr>
            </w:pPr>
            <w:r w:rsidRPr="009D50BE">
              <w:rPr>
                <w:sz w:val="18"/>
                <w:szCs w:val="18"/>
              </w:rPr>
              <w:t>Iznos prijavljene tražbine u kn</w:t>
            </w:r>
          </w:p>
        </w:tc>
        <w:tc>
          <w:tcPr>
            <w:tcW w:type="dxa" w:w="1134"/>
          </w:tcPr>
          <w:p w:rsidRDefault="009D50BE" w:rsidP="00477311" w:rsidR="009D50BE" w:rsidRPr="009D50BE">
            <w:pPr>
              <w:jc w:val="both"/>
              <w:rPr>
                <w:sz w:val="18"/>
                <w:szCs w:val="18"/>
              </w:rPr>
            </w:pPr>
            <w:r w:rsidRPr="009D50BE">
              <w:rPr>
                <w:sz w:val="18"/>
                <w:szCs w:val="18"/>
              </w:rPr>
              <w:t>Pravna osnova prijavljene tražbine</w:t>
            </w:r>
          </w:p>
        </w:tc>
        <w:tc>
          <w:tcPr>
            <w:tcW w:type="dxa" w:w="851"/>
          </w:tcPr>
          <w:p w:rsidRDefault="009D50BE" w:rsidP="00477311" w:rsidR="009D50BE" w:rsidRPr="009D50BE">
            <w:pPr>
              <w:jc w:val="both"/>
              <w:rPr>
                <w:sz w:val="18"/>
                <w:szCs w:val="18"/>
              </w:rPr>
            </w:pPr>
            <w:r w:rsidRPr="009D50BE">
              <w:rPr>
                <w:sz w:val="18"/>
                <w:szCs w:val="18"/>
              </w:rPr>
              <w:t>Iznos priznate tražbine u kn</w:t>
            </w:r>
          </w:p>
        </w:tc>
        <w:tc>
          <w:tcPr>
            <w:tcW w:type="dxa" w:w="1134"/>
          </w:tcPr>
          <w:p w:rsidRDefault="009D50BE" w:rsidP="00477311" w:rsidR="009D50BE" w:rsidRPr="009D50BE">
            <w:pPr>
              <w:jc w:val="both"/>
              <w:rPr>
                <w:sz w:val="18"/>
                <w:szCs w:val="18"/>
              </w:rPr>
            </w:pPr>
            <w:r w:rsidRPr="009D50BE">
              <w:rPr>
                <w:sz w:val="18"/>
                <w:szCs w:val="18"/>
              </w:rPr>
              <w:t>Pravna osnova priznate tražbine</w:t>
            </w:r>
          </w:p>
        </w:tc>
        <w:tc>
          <w:tcPr>
            <w:tcW w:type="dxa" w:w="708"/>
          </w:tcPr>
          <w:p w:rsidRDefault="009D50BE" w:rsidP="00477311" w:rsidR="009D50BE" w:rsidRPr="009D50BE">
            <w:pPr>
              <w:jc w:val="both"/>
              <w:rPr>
                <w:sz w:val="18"/>
                <w:szCs w:val="18"/>
              </w:rPr>
            </w:pPr>
            <w:r w:rsidRPr="009D50BE">
              <w:rPr>
                <w:sz w:val="18"/>
                <w:szCs w:val="18"/>
              </w:rPr>
              <w:t>Iznos osporene tražbine (kn)</w:t>
            </w:r>
          </w:p>
        </w:tc>
        <w:tc>
          <w:tcPr>
            <w:tcW w:type="dxa" w:w="709"/>
          </w:tcPr>
          <w:p w:rsidRDefault="009D50BE" w:rsidP="00477311" w:rsidR="009D50BE" w:rsidRPr="009D50BE">
            <w:pPr>
              <w:jc w:val="both"/>
              <w:rPr>
                <w:sz w:val="18"/>
                <w:szCs w:val="18"/>
              </w:rPr>
            </w:pPr>
            <w:r w:rsidRPr="009D50BE">
              <w:rPr>
                <w:sz w:val="18"/>
                <w:szCs w:val="18"/>
              </w:rPr>
              <w:t>Razlog osporavanja tražbine</w:t>
            </w:r>
          </w:p>
        </w:tc>
        <w:tc>
          <w:tcPr>
            <w:tcW w:type="dxa" w:w="1700"/>
          </w:tcPr>
          <w:p w:rsidRDefault="009D50BE" w:rsidP="00477311" w:rsidR="009D50BE" w:rsidRPr="009D50BE">
            <w:pPr>
              <w:jc w:val="both"/>
              <w:rPr>
                <w:sz w:val="18"/>
                <w:szCs w:val="18"/>
              </w:rPr>
            </w:pPr>
            <w:r w:rsidRPr="009D50BE">
              <w:rPr>
                <w:sz w:val="18"/>
                <w:szCs w:val="18"/>
              </w:rPr>
              <w:t>Oznaka ovršne isprave ako se tražbine zasniva na ovršnoj ispravi</w:t>
            </w:r>
          </w:p>
        </w:tc>
      </w:tr>
      <w:tr w:rsidTr="009D50BE" w:rsidR="009D50BE" w:rsidRPr="009D50BE">
        <w:trPr>
          <w:trHeight w:val="1404"/>
        </w:trPr>
        <w:tc>
          <w:tcPr>
            <w:tcW w:type="dxa" w:w="567"/>
          </w:tcPr>
          <w:p w:rsidRDefault="009D50BE" w:rsidP="00477311" w:rsidR="009D50BE" w:rsidRPr="009D50BE">
            <w:pPr>
              <w:jc w:val="both"/>
              <w:rPr>
                <w:sz w:val="18"/>
                <w:szCs w:val="18"/>
              </w:rPr>
            </w:pPr>
            <w:r w:rsidRPr="009D50BE">
              <w:rPr>
                <w:sz w:val="18"/>
                <w:szCs w:val="18"/>
              </w:rPr>
              <w:t>1.</w:t>
            </w:r>
          </w:p>
        </w:tc>
        <w:tc>
          <w:tcPr>
            <w:tcW w:type="dxa" w:w="852"/>
          </w:tcPr>
          <w:p w:rsidRDefault="009D50BE" w:rsidP="00477311" w:rsidR="009D50BE" w:rsidRPr="009D50BE">
            <w:pPr>
              <w:jc w:val="both"/>
              <w:rPr>
                <w:sz w:val="18"/>
                <w:szCs w:val="18"/>
              </w:rPr>
            </w:pPr>
            <w:r w:rsidRPr="009D50BE">
              <w:rPr>
                <w:sz w:val="18"/>
                <w:szCs w:val="18"/>
              </w:rPr>
              <w:t>HRVATSKE VODE</w:t>
            </w:r>
          </w:p>
        </w:tc>
        <w:tc>
          <w:tcPr>
            <w:tcW w:type="dxa" w:w="1275"/>
          </w:tcPr>
          <w:p w:rsidRDefault="009D50BE" w:rsidP="00477311" w:rsidR="009D50BE" w:rsidRPr="009D50BE">
            <w:pPr>
              <w:jc w:val="both"/>
              <w:rPr>
                <w:sz w:val="18"/>
                <w:szCs w:val="18"/>
              </w:rPr>
            </w:pPr>
            <w:r w:rsidRPr="009D50BE">
              <w:rPr>
                <w:sz w:val="18"/>
                <w:szCs w:val="18"/>
              </w:rPr>
              <w:t>28921383001</w:t>
            </w:r>
          </w:p>
        </w:tc>
        <w:tc>
          <w:tcPr>
            <w:tcW w:type="dxa" w:w="993"/>
          </w:tcPr>
          <w:p w:rsidRDefault="009D50BE" w:rsidP="00885813" w:rsidR="009D50BE" w:rsidRPr="009D50BE">
            <w:pPr>
              <w:jc w:val="both"/>
              <w:rPr>
                <w:sz w:val="18"/>
                <w:szCs w:val="18"/>
              </w:rPr>
            </w:pPr>
            <w:r w:rsidRPr="009D50BE">
              <w:rPr>
                <w:sz w:val="18"/>
                <w:szCs w:val="18"/>
              </w:rPr>
              <w:t>Ulica grada Vukovara 220, Zagreb</w:t>
            </w:r>
          </w:p>
        </w:tc>
        <w:tc>
          <w:tcPr>
            <w:tcW w:type="dxa" w:w="850"/>
          </w:tcPr>
          <w:p w:rsidRDefault="009D50BE" w:rsidP="00477311" w:rsidR="009D50BE" w:rsidRPr="009D50BE">
            <w:pPr>
              <w:jc w:val="both"/>
              <w:rPr>
                <w:sz w:val="18"/>
                <w:szCs w:val="18"/>
              </w:rPr>
            </w:pPr>
            <w:r w:rsidRPr="009D50BE">
              <w:rPr>
                <w:sz w:val="18"/>
                <w:szCs w:val="18"/>
              </w:rPr>
              <w:t>2.238,54</w:t>
            </w:r>
          </w:p>
        </w:tc>
        <w:tc>
          <w:tcPr>
            <w:tcW w:type="dxa" w:w="1134"/>
          </w:tcPr>
          <w:p w:rsidRDefault="009D50BE" w:rsidP="009D50BE" w:rsidR="009D50BE" w:rsidRPr="009D50BE">
            <w:pPr>
              <w:jc w:val="both"/>
              <w:rPr>
                <w:sz w:val="18"/>
                <w:szCs w:val="18"/>
              </w:rPr>
            </w:pPr>
            <w:r w:rsidRPr="009D50BE">
              <w:rPr>
                <w:sz w:val="18"/>
                <w:szCs w:val="18"/>
              </w:rPr>
              <w:t>Rješenja: Klasa Up/I-325-08/11</w:t>
            </w:r>
          </w:p>
        </w:tc>
        <w:tc>
          <w:tcPr>
            <w:tcW w:type="dxa" w:w="851"/>
          </w:tcPr>
          <w:p w:rsidRDefault="009D50BE" w:rsidP="008421FA" w:rsidR="009D50BE" w:rsidRPr="009D50BE">
            <w:pPr>
              <w:jc w:val="both"/>
              <w:rPr>
                <w:sz w:val="18"/>
                <w:szCs w:val="18"/>
              </w:rPr>
            </w:pPr>
            <w:r w:rsidRPr="009D50BE">
              <w:rPr>
                <w:sz w:val="18"/>
                <w:szCs w:val="18"/>
              </w:rPr>
              <w:t>2.238,54</w:t>
            </w:r>
          </w:p>
        </w:tc>
        <w:tc>
          <w:tcPr>
            <w:tcW w:type="dxa" w:w="1134"/>
          </w:tcPr>
          <w:p w:rsidRDefault="009D50BE" w:rsidP="008421FA" w:rsidR="009D50BE" w:rsidRPr="009D50BE">
            <w:pPr>
              <w:jc w:val="both"/>
              <w:rPr>
                <w:sz w:val="18"/>
                <w:szCs w:val="18"/>
              </w:rPr>
            </w:pPr>
            <w:r w:rsidRPr="009D50BE">
              <w:rPr>
                <w:sz w:val="18"/>
                <w:szCs w:val="18"/>
              </w:rPr>
              <w:t>Rješenja: Klasa Up/I-325-08/11</w:t>
            </w:r>
          </w:p>
        </w:tc>
        <w:tc>
          <w:tcPr>
            <w:tcW w:type="dxa" w:w="708"/>
          </w:tcPr>
          <w:p w:rsidRDefault="009D50BE" w:rsidP="008C01FC" w:rsidR="009D50BE" w:rsidRPr="009D50BE">
            <w:pPr>
              <w:jc w:val="both"/>
              <w:rPr>
                <w:sz w:val="18"/>
                <w:szCs w:val="18"/>
              </w:rPr>
            </w:pPr>
            <w:r w:rsidRPr="009D50BE">
              <w:rPr>
                <w:sz w:val="18"/>
                <w:szCs w:val="18"/>
              </w:rPr>
              <w:t>0,00</w:t>
            </w:r>
          </w:p>
        </w:tc>
        <w:tc>
          <w:tcPr>
            <w:tcW w:type="dxa" w:w="709"/>
          </w:tcPr>
          <w:p w:rsidRDefault="009D50BE" w:rsidP="008C01FC" w:rsidR="009D50BE" w:rsidRPr="009D50BE">
            <w:pPr>
              <w:jc w:val="both"/>
              <w:rPr>
                <w:sz w:val="18"/>
                <w:szCs w:val="18"/>
              </w:rPr>
            </w:pPr>
            <w:r w:rsidRPr="009D50BE">
              <w:rPr>
                <w:sz w:val="18"/>
                <w:szCs w:val="18"/>
              </w:rPr>
              <w:t>''</w:t>
            </w:r>
          </w:p>
        </w:tc>
        <w:tc>
          <w:tcPr>
            <w:tcW w:type="dxa" w:w="1700"/>
          </w:tcPr>
          <w:p w:rsidRDefault="009D50BE" w:rsidP="008C01FC" w:rsidR="009D50BE" w:rsidRPr="009D50BE">
            <w:pPr>
              <w:jc w:val="both"/>
              <w:rPr>
                <w:sz w:val="18"/>
                <w:szCs w:val="18"/>
              </w:rPr>
            </w:pPr>
            <w:r w:rsidRPr="009D50BE">
              <w:rPr>
                <w:sz w:val="18"/>
                <w:szCs w:val="18"/>
              </w:rPr>
              <w:t>Klasa Up/I-325-08/11, URBROJ: 374-3301-2-11-1 od 16.06.2011.</w:t>
            </w:r>
          </w:p>
        </w:tc>
      </w:tr>
      <w:tr w:rsidTr="009D50BE" w:rsidR="00AD63B3" w:rsidRPr="009D50BE">
        <w:trPr>
          <w:trHeight w:val="1404"/>
        </w:trPr>
        <w:tc>
          <w:tcPr>
            <w:tcW w:type="dxa" w:w="567"/>
          </w:tcPr>
          <w:p w:rsidRDefault="00AD63B3" w:rsidP="00477311" w:rsidR="00AD63B3" w:rsidRPr="009D50B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type="dxa" w:w="852"/>
          </w:tcPr>
          <w:p w:rsidRDefault="00AD63B3" w:rsidP="00477311" w:rsidR="00AD63B3" w:rsidRPr="009D50B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PAPIRUS PAPIRI d.o.o.</w:t>
            </w:r>
          </w:p>
        </w:tc>
        <w:tc>
          <w:tcPr>
            <w:tcW w:type="dxa" w:w="1275"/>
          </w:tcPr>
          <w:p w:rsidRDefault="00AD63B3" w:rsidP="00477311" w:rsidR="00AD63B3" w:rsidRPr="009D50B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14796035571</w:t>
            </w:r>
          </w:p>
        </w:tc>
        <w:tc>
          <w:tcPr>
            <w:tcW w:type="dxa" w:w="993"/>
          </w:tcPr>
          <w:p w:rsidRDefault="00AD63B3" w:rsidP="00885813" w:rsidR="00AD63B3" w:rsidRPr="009D50B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Trnjanska cesta 3, Zagreb</w:t>
            </w:r>
          </w:p>
        </w:tc>
        <w:tc>
          <w:tcPr>
            <w:tcW w:type="dxa" w:w="850"/>
          </w:tcPr>
          <w:p w:rsidRDefault="00AD63B3" w:rsidP="00477311" w:rsidR="00AD63B3" w:rsidRPr="009D50B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75.121,69</w:t>
            </w:r>
          </w:p>
        </w:tc>
        <w:tc>
          <w:tcPr>
            <w:tcW w:type="dxa" w:w="1134"/>
          </w:tcPr>
          <w:p w:rsidRDefault="00AD63B3" w:rsidP="009D50BE" w:rsidR="00AD63B3" w:rsidRPr="009D50B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Pravomoćno i ovršno rješenje posl.br. Ovrv-631/17</w:t>
            </w:r>
          </w:p>
        </w:tc>
        <w:tc>
          <w:tcPr>
            <w:tcW w:type="dxa" w:w="851"/>
          </w:tcPr>
          <w:p w:rsidRDefault="00AD63B3" w:rsidP="008421FA" w:rsidR="00AD63B3" w:rsidRPr="009D50BE">
            <w:pPr>
              <w:jc w:val="both"/>
              <w:rPr>
                <w:sz w:val="18"/>
                <w:szCs w:val="18"/>
              </w:rPr>
            </w:pPr>
            <w:r w:rsidRPr="009D50BE">
              <w:rPr>
                <w:sz w:val="18"/>
                <w:szCs w:val="18"/>
              </w:rPr>
              <w:t>75.121,69</w:t>
            </w:r>
          </w:p>
        </w:tc>
        <w:tc>
          <w:tcPr>
            <w:tcW w:type="dxa" w:w="1134"/>
          </w:tcPr>
          <w:p w:rsidRDefault="00AD63B3" w:rsidP="008421FA" w:rsidR="00AD63B3" w:rsidRPr="009D50B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Pravomoćno i ovršno rješenje posl.br. Ovrv-631/17</w:t>
            </w:r>
          </w:p>
        </w:tc>
        <w:tc>
          <w:tcPr>
            <w:tcW w:type="dxa" w:w="708"/>
          </w:tcPr>
          <w:p w:rsidRDefault="00AD63B3" w:rsidP="008C01FC" w:rsidR="00AD63B3" w:rsidRPr="009D50BE">
            <w:pPr>
              <w:jc w:val="both"/>
              <w:rPr>
                <w:sz w:val="18"/>
                <w:szCs w:val="18"/>
              </w:rPr>
            </w:pPr>
            <w:r w:rsidRPr="00AD63B3">
              <w:rPr>
                <w:sz w:val="18"/>
                <w:szCs w:val="18"/>
              </w:rPr>
              <w:t>0,00</w:t>
            </w:r>
          </w:p>
        </w:tc>
        <w:tc>
          <w:tcPr>
            <w:tcW w:type="dxa" w:w="709"/>
          </w:tcPr>
          <w:p w:rsidRDefault="00AD63B3" w:rsidP="008C01FC" w:rsidR="00AD63B3" w:rsidRPr="009D50B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''</w:t>
            </w:r>
          </w:p>
        </w:tc>
        <w:tc>
          <w:tcPr>
            <w:tcW w:type="dxa" w:w="1700"/>
          </w:tcPr>
          <w:p w:rsidRDefault="00AD63B3" w:rsidP="008C01FC" w:rsidR="00AD63B3" w:rsidRPr="009D50B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Pravomoćno i ovršno rješenje posl.br. Ovrv-631/17</w:t>
            </w:r>
          </w:p>
        </w:tc>
      </w:tr>
      <w:tr w:rsidTr="009D50BE" w:rsidR="00AD63B3" w:rsidRPr="009D50BE">
        <w:trPr>
          <w:trHeight w:val="1404"/>
        </w:trPr>
        <w:tc>
          <w:tcPr>
            <w:tcW w:type="dxa" w:w="567"/>
          </w:tcPr>
          <w:p w:rsidRDefault="00AD63B3" w:rsidP="00477311" w:rsidR="00AD63B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UKUPNO kn</w:t>
            </w:r>
          </w:p>
        </w:tc>
        <w:tc>
          <w:tcPr>
            <w:tcW w:type="dxa" w:w="852"/>
          </w:tcPr>
          <w:p w:rsidRDefault="00AD63B3" w:rsidP="00477311" w:rsidR="00AD63B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type="dxa" w:w="1275"/>
          </w:tcPr>
          <w:p w:rsidRDefault="00AD63B3" w:rsidP="00477311" w:rsidR="00AD63B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type="dxa" w:w="993"/>
          </w:tcPr>
          <w:p w:rsidRDefault="00AD63B3" w:rsidP="00885813" w:rsidR="00AD63B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type="dxa" w:w="850"/>
          </w:tcPr>
          <w:p w:rsidRDefault="00AD63B3" w:rsidP="00477311" w:rsidR="00AD63B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77.360,23</w:t>
            </w:r>
          </w:p>
        </w:tc>
        <w:tc>
          <w:tcPr>
            <w:tcW w:type="dxa" w:w="1134"/>
          </w:tcPr>
          <w:p w:rsidRDefault="00AD63B3" w:rsidP="009D50BE" w:rsidR="00AD63B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type="dxa" w:w="851"/>
          </w:tcPr>
          <w:p w:rsidRDefault="00AD63B3" w:rsidP="008421FA" w:rsidR="00AD63B3" w:rsidRPr="009D50B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77.360,23</w:t>
            </w:r>
          </w:p>
        </w:tc>
        <w:tc>
          <w:tcPr>
            <w:tcW w:type="dxa" w:w="1134"/>
          </w:tcPr>
          <w:p w:rsidRDefault="00AD63B3" w:rsidP="008421FA" w:rsidR="00AD63B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type="dxa" w:w="708"/>
          </w:tcPr>
          <w:p w:rsidRDefault="00AD63B3" w:rsidP="008C01FC" w:rsidR="00AD63B3" w:rsidRPr="00AD63B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type="dxa" w:w="709"/>
          </w:tcPr>
          <w:p w:rsidRDefault="00AD63B3" w:rsidP="008C01FC" w:rsidR="00AD63B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type="dxa" w:w="1700"/>
          </w:tcPr>
          <w:p w:rsidRDefault="00AD63B3" w:rsidP="008C01FC" w:rsidR="00AD63B3">
            <w:pPr>
              <w:jc w:val="both"/>
              <w:rPr>
                <w:sz w:val="18"/>
                <w:szCs w:val="18"/>
              </w:rPr>
            </w:pPr>
          </w:p>
        </w:tc>
      </w:tr>
    </w:tbl>
    <w:p w:rsidRDefault="00DD4C4B" w:rsidP="00DD4C4B" w:rsidR="00DD4C4B">
      <w:pPr>
        <w:jc w:val="both"/>
      </w:pPr>
    </w:p>
    <w:p w:rsidRDefault="00885813" w:rsidP="00DD4C4B" w:rsidR="00885813">
      <w:pPr>
        <w:jc w:val="both"/>
      </w:pPr>
    </w:p>
    <w:p w:rsidRDefault="00C04362" w:rsidP="00DD4C4B" w:rsidR="00C04362">
      <w:pPr>
        <w:jc w:val="both"/>
      </w:pPr>
    </w:p>
    <w:p w:rsidRDefault="00723315" w:rsidP="00DD4C4B" w:rsidR="00723315">
      <w:pPr>
        <w:jc w:val="both"/>
      </w:pPr>
      <w:r>
        <w:t>Nitko od nazočnih vjerovnika ne osporava tražbine koje je stečajni upravitelj priznao, pa se iste smatraju utvrđenima.</w:t>
      </w:r>
    </w:p>
    <w:p w:rsidRDefault="00723315" w:rsidP="00DD4C4B" w:rsidR="00723315">
      <w:pPr>
        <w:jc w:val="both"/>
      </w:pPr>
    </w:p>
    <w:p w:rsidRDefault="00981F2A" w:rsidP="00DD4C4B" w:rsidR="00047F1C">
      <w:pPr>
        <w:jc w:val="both"/>
      </w:pPr>
      <w:r>
        <w:t>II. TABLICA RAZLUČNIH PRAVA</w:t>
      </w:r>
    </w:p>
    <w:p w:rsidRDefault="00981F2A" w:rsidP="00DD4C4B" w:rsidR="00981F2A">
      <w:pPr>
        <w:jc w:val="both"/>
      </w:pPr>
    </w:p>
    <w:p w:rsidRDefault="00C04362" w:rsidP="00DD4C4B" w:rsidR="00C04362">
      <w:pPr>
        <w:jc w:val="both"/>
      </w:pPr>
      <w:r>
        <w:t>Stečajni upravitelj navodi da nisu pristigle obavijesti o razlučnim i izlučnim pravima</w:t>
      </w:r>
    </w:p>
    <w:p w:rsidRDefault="00C04362" w:rsidP="00DD4C4B" w:rsidR="00C04362">
      <w:pPr>
        <w:jc w:val="both"/>
      </w:pPr>
    </w:p>
    <w:p w:rsidRDefault="002005B8" w:rsidP="00DD4C4B" w:rsidR="00DD4C4B">
      <w:pPr>
        <w:jc w:val="both"/>
      </w:pPr>
      <w:r>
        <w:t>Sud donosi</w:t>
      </w:r>
    </w:p>
    <w:p w:rsidRDefault="002005B8" w:rsidP="00DD4C4B" w:rsidR="002005B8" w:rsidRPr="00DD4C4B">
      <w:pPr>
        <w:jc w:val="both"/>
      </w:pPr>
    </w:p>
    <w:p w:rsidRDefault="00DD4C4B" w:rsidP="002005B8" w:rsidR="00DD4C4B" w:rsidRPr="00DD4C4B">
      <w:pPr>
        <w:jc w:val="center"/>
      </w:pPr>
      <w:r w:rsidRPr="00DD4C4B">
        <w:t>r j e š e n j e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Default="002005B8" w:rsidP="002005B8" w:rsidR="002005B8" w:rsidRPr="002005B8">
      <w:pPr>
        <w:jc w:val="both"/>
      </w:pPr>
    </w:p>
    <w:p w:rsidRDefault="00582DDD" w:rsidP="002005B8" w:rsidR="002005B8" w:rsidRPr="002005B8">
      <w:pPr>
        <w:jc w:val="both"/>
      </w:pPr>
      <w:r>
        <w:t>Dovršeno u 08</w:t>
      </w:r>
      <w:r w:rsidR="002005B8" w:rsidRPr="002005B8">
        <w:t>,</w:t>
      </w:r>
      <w:r>
        <w:t>19</w:t>
      </w:r>
      <w:r w:rsidR="002005B8" w:rsidRPr="002005B8">
        <w:t xml:space="preserve"> sati.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>ZAPISNIČAR</w:t>
      </w:r>
      <w:r w:rsidRPr="002005B8">
        <w:tab/>
      </w:r>
      <w:r w:rsidRPr="002005B8">
        <w:tab/>
      </w:r>
      <w:r w:rsidRPr="002005B8">
        <w:tab/>
      </w:r>
      <w:r w:rsidRPr="002005B8">
        <w:tab/>
        <w:t>SUTKINJA</w:t>
      </w:r>
      <w:r w:rsidRPr="002005B8">
        <w:tab/>
        <w:t xml:space="preserve">            STEČAJNI UPRAVITELJ </w:t>
      </w:r>
      <w:r w:rsidRPr="002005B8">
        <w:tab/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9E003C" w:rsidRPr="00C54F05">
      <w:pPr>
        <w:jc w:val="both"/>
      </w:pPr>
      <w:r w:rsidRPr="002005B8">
        <w:t>VJEROVNICI</w:t>
      </w:r>
    </w:p>
    <w:sectPr w:rsidSect="002005B8" w:rsidR="009E003C" w:rsidRPr="00C54F05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CEB" w:rsidP="000F0D50" w:rsidR="00DE5CEB">
      <w:r>
        <w:separator/>
      </w:r>
    </w:p>
  </w:endnote>
  <w:endnote w:id="0" w:type="continuationSeparator">
    <w:p w:rsidRDefault="00DE5CEB" w:rsidP="000F0D50" w:rsidR="00DE5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CEB" w:rsidP="000F0D50" w:rsidR="00DE5CEB">
      <w:r>
        <w:separator/>
      </w:r>
    </w:p>
  </w:footnote>
  <w:footnote w:id="0" w:type="continuationSeparator">
    <w:p w:rsidRDefault="00DE5CEB" w:rsidP="000F0D50" w:rsidR="00DE5C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CEB" w:rsidP="00805CD1" w:rsidR="00DE5CEB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C41481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AD63B3">
      <w:t>462</w:t>
    </w:r>
    <w:r w:rsidRPr="00F30D73">
      <w:t>/</w:t>
    </w:r>
    <w:r w:rsidR="00AD63B3">
      <w:t>17</w:t>
    </w:r>
    <w:r w:rsidR="00885813">
      <w:t>-</w:t>
    </w:r>
    <w:r w:rsidR="00AD63B3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"/>
  </w:num>
  <w:num w:numId="2">
    <w:abstractNumId w:val="15"/>
  </w:num>
  <w:num w:numId="3">
    <w:abstractNumId w:val="10"/>
  </w:num>
  <w:num w:numId="4">
    <w:abstractNumId w:val="18"/>
  </w:num>
  <w:num w:numId="5">
    <w:abstractNumId w:val="4"/>
  </w:num>
  <w:num w:numId="6">
    <w:abstractNumId w:val="11"/>
  </w:num>
  <w:num w:numId="7">
    <w:abstractNumId w:val="5"/>
  </w:num>
  <w:num w:numId="8">
    <w:abstractNumId w:val="3"/>
  </w:num>
  <w:num w:numId="9">
    <w:abstractNumId w:val="6"/>
  </w:num>
  <w:num w:numId="10">
    <w:abstractNumId w:val="17"/>
  </w:num>
  <w:num w:numId="11">
    <w:abstractNumId w:val="1"/>
  </w:num>
  <w:num w:numId="12">
    <w:abstractNumId w:val="9"/>
  </w:num>
  <w:num w:numId="13">
    <w:abstractNumId w:val="20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7"/>
  </w:num>
  <w:num w:numId="18">
    <w:abstractNumId w:val="0"/>
  </w:num>
  <w:num w:numId="19">
    <w:abstractNumId w:val="8"/>
  </w:num>
  <w:num w:numId="20">
    <w:abstractNumId w:val="12"/>
  </w:num>
  <w:num w:numId="21">
    <w:abstractNumId w:val="19"/>
  </w:num>
  <w:num w:numId="22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6368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A752E"/>
    <w:rsid w:val="000B2022"/>
    <w:rsid w:val="000C6530"/>
    <w:rsid w:val="000D2695"/>
    <w:rsid w:val="000F0D50"/>
    <w:rsid w:val="000F2F59"/>
    <w:rsid w:val="000F5A2C"/>
    <w:rsid w:val="001058A1"/>
    <w:rsid w:val="00105D67"/>
    <w:rsid w:val="00111F9E"/>
    <w:rsid w:val="001236AC"/>
    <w:rsid w:val="001371D5"/>
    <w:rsid w:val="001648F1"/>
    <w:rsid w:val="0017355B"/>
    <w:rsid w:val="001B0D22"/>
    <w:rsid w:val="001B2564"/>
    <w:rsid w:val="001E71A6"/>
    <w:rsid w:val="002005B8"/>
    <w:rsid w:val="00220CA9"/>
    <w:rsid w:val="002316EC"/>
    <w:rsid w:val="00251190"/>
    <w:rsid w:val="002632FB"/>
    <w:rsid w:val="00293FE2"/>
    <w:rsid w:val="002C57E1"/>
    <w:rsid w:val="002F2B7F"/>
    <w:rsid w:val="00314050"/>
    <w:rsid w:val="003853F9"/>
    <w:rsid w:val="003B3D8E"/>
    <w:rsid w:val="003E22D0"/>
    <w:rsid w:val="003F2267"/>
    <w:rsid w:val="003F6C10"/>
    <w:rsid w:val="0040393E"/>
    <w:rsid w:val="0041624E"/>
    <w:rsid w:val="00431A46"/>
    <w:rsid w:val="00455E64"/>
    <w:rsid w:val="00472230"/>
    <w:rsid w:val="00477311"/>
    <w:rsid w:val="004823B4"/>
    <w:rsid w:val="00487C7F"/>
    <w:rsid w:val="004A0F8E"/>
    <w:rsid w:val="004A5B0A"/>
    <w:rsid w:val="004C07B5"/>
    <w:rsid w:val="00524D93"/>
    <w:rsid w:val="005377A0"/>
    <w:rsid w:val="00537D25"/>
    <w:rsid w:val="00540349"/>
    <w:rsid w:val="005677A9"/>
    <w:rsid w:val="00582DDD"/>
    <w:rsid w:val="005954D0"/>
    <w:rsid w:val="005B6150"/>
    <w:rsid w:val="005D268C"/>
    <w:rsid w:val="005E0FD0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E39E9"/>
    <w:rsid w:val="007058C7"/>
    <w:rsid w:val="00722A49"/>
    <w:rsid w:val="00723315"/>
    <w:rsid w:val="00733C82"/>
    <w:rsid w:val="0074069B"/>
    <w:rsid w:val="00793082"/>
    <w:rsid w:val="007A72BF"/>
    <w:rsid w:val="007B1162"/>
    <w:rsid w:val="007B6F33"/>
    <w:rsid w:val="007C13BC"/>
    <w:rsid w:val="007C4651"/>
    <w:rsid w:val="007D53DE"/>
    <w:rsid w:val="007D7102"/>
    <w:rsid w:val="00805CD1"/>
    <w:rsid w:val="00834DE3"/>
    <w:rsid w:val="008439AB"/>
    <w:rsid w:val="00885813"/>
    <w:rsid w:val="00891D49"/>
    <w:rsid w:val="008C01FC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81F2A"/>
    <w:rsid w:val="009A0A34"/>
    <w:rsid w:val="009A6595"/>
    <w:rsid w:val="009B3DF2"/>
    <w:rsid w:val="009C0428"/>
    <w:rsid w:val="009D40AC"/>
    <w:rsid w:val="009D50BE"/>
    <w:rsid w:val="009E003C"/>
    <w:rsid w:val="009E46B4"/>
    <w:rsid w:val="00A1606F"/>
    <w:rsid w:val="00A468A0"/>
    <w:rsid w:val="00A51E53"/>
    <w:rsid w:val="00A5237A"/>
    <w:rsid w:val="00A5624C"/>
    <w:rsid w:val="00A63B5E"/>
    <w:rsid w:val="00A65177"/>
    <w:rsid w:val="00A82096"/>
    <w:rsid w:val="00A85AD9"/>
    <w:rsid w:val="00A8608D"/>
    <w:rsid w:val="00A900A2"/>
    <w:rsid w:val="00A97876"/>
    <w:rsid w:val="00AB454C"/>
    <w:rsid w:val="00AD41F1"/>
    <w:rsid w:val="00AD63B3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E176D"/>
    <w:rsid w:val="00C04362"/>
    <w:rsid w:val="00C41481"/>
    <w:rsid w:val="00C54F05"/>
    <w:rsid w:val="00C75ADA"/>
    <w:rsid w:val="00C81A61"/>
    <w:rsid w:val="00CA1A21"/>
    <w:rsid w:val="00CB7609"/>
    <w:rsid w:val="00CC1E52"/>
    <w:rsid w:val="00CD3126"/>
    <w:rsid w:val="00D4210E"/>
    <w:rsid w:val="00D42D80"/>
    <w:rsid w:val="00D43251"/>
    <w:rsid w:val="00D64038"/>
    <w:rsid w:val="00D722BB"/>
    <w:rsid w:val="00DC6E0D"/>
    <w:rsid w:val="00DD4C4B"/>
    <w:rsid w:val="00DE5CEB"/>
    <w:rsid w:val="00DE5E55"/>
    <w:rsid w:val="00DF1422"/>
    <w:rsid w:val="00DF300C"/>
    <w:rsid w:val="00E008CF"/>
    <w:rsid w:val="00E20DC1"/>
    <w:rsid w:val="00E250F1"/>
    <w:rsid w:val="00E3035E"/>
    <w:rsid w:val="00E4499D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30D73"/>
    <w:rsid w:val="00F3314C"/>
    <w:rsid w:val="00F44973"/>
    <w:rsid w:val="00F47C69"/>
    <w:rsid w:val="00F95261"/>
    <w:rsid w:val="00F96D5F"/>
    <w:rsid w:val="00FA777A"/>
    <w:rsid w:val="00FB4A49"/>
    <w:rsid w:val="00FC495D"/>
    <w:rsid w:val="00FC748B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414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4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4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4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4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414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4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4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4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4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8. svibnja 2018.</izvorni_sadrzaj>
    <derivirana_varijabla naziv="DomainObject.StvarniPocetakDatum_1">8. svibnja 2018.</derivirana_varijabla>
  </DomainObject.StvarniPocetakDatum>
  <DomainObject.StvarniZavrsetakDatum>
    <izvorni_sadrzaj>8. svibnja 2018.</izvorni_sadrzaj>
    <derivirana_varijabla naziv="DomainObject.StvarniZavrsetakDatum_1">8. svibnja 2018.</derivirana_varijabla>
  </DomainObject.StvarniZavrsetakDatum>
  <DomainObject.PlaniraniZavrsetakDatum>
    <izvorni_sadrzaj>8. svibnja 2018.</izvorni_sadrzaj>
    <derivirana_varijabla naziv="DomainObject.PlaniraniZavrsetakDatum_1">8. svibnja 2018.</derivirana_varijabla>
  </DomainObject.PlaniraniZavrsetakDatum>
  <DomainObject.PlaniraniPocetakDatum>
    <izvorni_sadrzaj>8. svibnja 2018.</izvorni_sadrzaj>
    <derivirana_varijabla naziv="DomainObject.PlaniraniPocetakDatum_1">8. svibnja 2018.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08:19</izvorni_sadrzaj>
    <derivirana_varijabla naziv="DomainObject.StvarniZavrsetakVrijeme_1">08:19</derivirana_varijabla>
  </DomainObject.StvarniZavrsetakVrijeme>
  <DomainObject.PlaniraniZavrsetakVrijeme>
    <izvorni_sadrzaj>08:30</izvorni_sadrzaj>
    <derivirana_varijabla naziv="DomainObject.PlaniraniZavrsetakVrijeme_1">08:30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svibnja 2018.</izvorni_sadrzaj>
    <derivirana_varijabla naziv="DomainObject.Zapisnik.DatumKreiranja_1">9.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St-462/2017-15</izvorni_sadrzaj>
    <derivirana_varijabla naziv="DomainObject.Zapisnik.Oznaka_1">St-462/2017-15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St-462/2017</izvorni_sadrzaj>
    <derivirana_varijabla naziv="DomainObject.Predmet.OznakaBroj_1">St-462/2017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FUNDACIJA MIROSLAV ŠUTEJ, MOTOVUN</izvorni_sadrzaj>
    <derivirana_varijabla naziv="DomainObject.Predmet.ProtustrankaFormated_1">  FUNDACIJA MIROSLAV ŠUTEJ, MOTOVUN</derivirana_varijabla>
  </DomainObject.Predmet.ProtustrankaFormated>
  <DomainObject.Predmet.ProtustrankaFormatedOIB>
    <izvorni_sadrzaj>  FUNDACIJA MIROSLAV ŠUTEJ, MOTOVUN, OIB 86361996259</izvorni_sadrzaj>
    <derivirana_varijabla naziv="DomainObject.Predmet.ProtustrankaFormatedOIB_1">  FUNDACIJA MIROSLAV ŠUTEJ, MOTOVUN, OIB 86361996259</derivirana_varijabla>
  </DomainObject.Predmet.ProtustrankaFormatedOIB>
  <DomainObject.Predmet.ProtustrankaFormatedWithAdress>
    <izvorni_sadrzaj> FUNDACIJA MIROSLAV ŠUTEJ, MOTOVUN, Gradaziol 42, 52424 Motovun</izvorni_sadrzaj>
    <derivirana_varijabla naziv="DomainObject.Predmet.ProtustrankaFormatedWithAdress_1"> FUNDACIJA MIROSLAV ŠUTEJ, MOTOVUN, Gradaziol 42, 52424 Motovun</derivirana_varijabla>
  </DomainObject.Predmet.ProtustrankaFormatedWithAdress>
  <DomainObject.Predmet.ProtustrankaFormatedWithAdressOIB>
    <izvorni_sadrzaj> FUNDACIJA MIROSLAV ŠUTEJ, MOTOVUN, OIB 86361996259, Gradaziol 42, 52424 Motovun</izvorni_sadrzaj>
    <derivirana_varijabla naziv="DomainObject.Predmet.ProtustrankaFormatedWithAdressOIB_1"> FUNDACIJA MIROSLAV ŠUTEJ, MOTOVUN, OIB 86361996259, Gradaziol 42, 52424 Motovun</derivirana_varijabla>
  </DomainObject.Predmet.ProtustrankaFormatedWithAdressOIB>
  <DomainObject.Predmet.ProtustrankaWithAdress>
    <izvorni_sadrzaj>FUNDACIJA MIROSLAV ŠUTEJ, MOTOVUN Gradaziol 42, 52424 Motovun</izvorni_sadrzaj>
    <derivirana_varijabla naziv="DomainObject.Predmet.ProtustrankaWithAdress_1">FUNDACIJA MIROSLAV ŠUTEJ, MOTOVUN Gradaziol 42, 52424 Motovun</derivirana_varijabla>
  </DomainObject.Predmet.ProtustrankaWithAdress>
  <DomainObject.Predmet.ProtustrankaWithAdressOIB>
    <izvorni_sadrzaj>FUNDACIJA MIROSLAV ŠUTEJ, MOTOVUN, OIB 86361996259, Gradaziol 42, 52424 Motovun</izvorni_sadrzaj>
    <derivirana_varijabla naziv="DomainObject.Predmet.ProtustrankaWithAdressOIB_1">FUNDACIJA MIROSLAV ŠUTEJ, MOTOVUN, OIB 86361996259, Gradaziol 42, 52424 Motovun</derivirana_varijabla>
  </DomainObject.Predmet.ProtustrankaWithAdressOIB>
  <DomainObject.Predmet.ProtustrankaNazivFormated>
    <izvorni_sadrzaj>FUNDACIJA MIROSLAV ŠUTEJ, MOTOVUN</izvorni_sadrzaj>
    <derivirana_varijabla naziv="DomainObject.Predmet.ProtustrankaNazivFormated_1">FUNDACIJA MIROSLAV ŠUTEJ, MOTOVUN</derivirana_varijabla>
  </DomainObject.Predmet.ProtustrankaNazivFormated>
  <DomainObject.Predmet.ProtustrankaNazivFormatedOIB>
    <izvorni_sadrzaj>FUNDACIJA MIROSLAV ŠUTEJ, MOTOVUN, OIB 86361996259</izvorni_sadrzaj>
    <derivirana_varijabla naziv="DomainObject.Predmet.ProtustrankaNazivFormatedOIB_1">FUNDACIJA MIROSLAV ŠUTEJ, MOTOVUN, OIB 86361996259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FUNDACIJA MIROSLAV ŠUTEJ, MOTOVUN</item>
    </izvorni_sadrzaj>
    <derivirana_varijabla naziv="DomainObject.Predmet.ProtuStrankaListFormated_1">
      <item>FUNDACIJA MIROSLAV ŠUTEJ, MOTOVUN</item>
    </derivirana_varijabla>
  </DomainObject.Predmet.ProtuStrankaListFormated>
  <DomainObject.Predmet.ProtuStrankaListFormatedOIB>
    <izvorni_sadrzaj>
      <item>FUNDACIJA MIROSLAV ŠUTEJ, MOTOVUN, OIB 86361996259</item>
    </izvorni_sadrzaj>
    <derivirana_varijabla naziv="DomainObject.Predmet.ProtuStrankaListFormatedOIB_1">
      <item>FUNDACIJA MIROSLAV ŠUTEJ, MOTOVUN, OIB 86361996259</item>
    </derivirana_varijabla>
  </DomainObject.Predmet.ProtuStrankaListFormatedOIB>
  <DomainObject.Predmet.ProtuStrankaListFormatedWithAdress>
    <izvorni_sadrzaj>
      <item>FUNDACIJA MIROSLAV ŠUTEJ, MOTOVUN, Gradaziol 42, 52424 Motovun</item>
    </izvorni_sadrzaj>
    <derivirana_varijabla naziv="DomainObject.Predmet.ProtuStrankaListFormatedWithAdress_1">
      <item>FUNDACIJA MIROSLAV ŠUTEJ, MOTOVUN, Gradaziol 42, 52424 Motovun</item>
    </derivirana_varijabla>
  </DomainObject.Predmet.ProtuStrankaListFormatedWithAdress>
  <DomainObject.Predmet.ProtuStrankaListFormatedWithAdressOIB>
    <izvorni_sadrzaj>
      <item>FUNDACIJA MIROSLAV ŠUTEJ, MOTOVUN, OIB 86361996259, Gradaziol 42, 52424 Motovun</item>
    </izvorni_sadrzaj>
    <derivirana_varijabla naziv="DomainObject.Predmet.ProtuStrankaListFormatedWithAdressOIB_1">
      <item>FUNDACIJA MIROSLAV ŠUTEJ, MOTOVUN, OIB 86361996259, Gradaziol 42, 52424 Motovun</item>
    </derivirana_varijabla>
  </DomainObject.Predmet.ProtuStrankaListFormatedWithAdressOIB>
  <DomainObject.Predmet.ProtuStrankaListNazivFormated>
    <izvorni_sadrzaj>
      <item>FUNDACIJA MIROSLAV ŠUTEJ, MOTOVUN</item>
    </izvorni_sadrzaj>
    <derivirana_varijabla naziv="DomainObject.Predmet.ProtuStrankaListNazivFormated_1">
      <item>FUNDACIJA MIROSLAV ŠUTEJ, MOTOVUN</item>
    </derivirana_varijabla>
  </DomainObject.Predmet.ProtuStrankaListNazivFormated>
  <DomainObject.Predmet.ProtuStrankaListNazivFormatedOIB>
    <izvorni_sadrzaj>
      <item>FUNDACIJA MIROSLAV ŠUTEJ, MOTOVUN, OIB 86361996259</item>
    </izvorni_sadrzaj>
    <derivirana_varijabla naziv="DomainObject.Predmet.ProtuStrankaListNazivFormatedOIB_1">
      <item>FUNDACIJA MIROSLAV ŠUTEJ, MOTOVUN, OIB 86361996259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St-462/2017-15</izvorni_sadrzaj>
    <derivirana_varijabla naziv="DomainObject.PoslovniBrojDokumenta_1">St-462/2017-15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FUNDACIJA MIROSLAV ŠUTEJ, MOTOVUN</izvorni_sadrzaj>
    <derivirana_varijabla naziv="DomainObject.Predmet.ProtustrankaIDrugi_1">FUNDACIJA MIROSLAV ŠUTEJ, MOTOVUN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FUNDACIJA MIROSLAV ŠUTEJ, MOTOVUN, OIB 86361996259, Gradaziol 42, 52424 Motovun</izvorni_sadrzaj>
    <derivirana_varijabla naziv="DomainObject.Predmet.ProtustrankaIDrugiAdressOIB_1">FUNDACIJA MIROSLAV ŠUTEJ, MOTOVUN, OIB 86361996259, Gradaziol 42,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FUNDACIJA MIROSLAV ŠUTEJ, MOTOVUN</item>
    </izvorni_sadrzaj>
    <derivirana_varijabla naziv="DomainObject.Predmet.SudioniciListNaziv_1">
      <item>FINANCIJSKA AGENCIJA, RC RIJEKA, PODRUŽNICA PULA, PULA</item>
      <item>FUNDACIJA MIROSLAV ŠUTEJ, MOTOVUN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FUNDACIJA MIROSLAV ŠUTEJ, MOTOVUN, OIB 86361996259, Gradaziol 42,52424 Motovun</item>
    </izvorni_sadrzaj>
    <derivirana_varijabla naziv="DomainObject.Predmet.SudioniciListAdressOIB_1">
      <item>FINANCIJSKA AGENCIJA, RC RIJEKA, PODRUŽNICA PULA, PULA, OIB 85821130368, Ulica grada Vukovara 70,10000 Zagreb</item>
      <item>FUNDACIJA MIROSLAV ŠUTEJ, MOTOVUN, OIB 86361996259, Gradaziol 42,52424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86361996259</item>
    </izvorni_sadrzaj>
    <derivirana_varijabla naziv="DomainObject.Predmet.SudioniciListNazivOIB_1">
      <item>, OIB 85821130368</item>
      <item>, OIB 86361996259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6377D4-D3B4-4EEE-A8B3-83B4E3C407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381</properties:Words>
  <properties:Characters>2236</properties:Characters>
  <properties:Lines>186</properties:Lines>
  <properties:Paragraphs>60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2018-05-07T12:36:00Z</dcterms:created>
  <dc:creator>abajlo</dc:creator>
  <cp:lastModifiedBy>Ante Rubelj</cp:lastModifiedBy>
  <cp:lastPrinted>2017-10-12T06:52:00Z</cp:lastPrinted>
  <dcterms:modified xmlns:xsi="http://www.w3.org/2001/XMLSchema-instance" xsi:type="dcterms:W3CDTF">2018-05-09T13:11:00Z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St-462/2017-15 / Zapisnik - Ispitno ročište (1St-462-17 ispitno 8.5.2018.docx)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