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1be1" w14:paraId="f471be1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>. broj  7 St-</w:t>
      </w:r>
      <w:r w:rsidR="00E95FD6">
        <w:rPr>
          <w:sz w:val="24"/>
          <w:szCs w:val="24"/>
        </w:rPr>
        <w:t>264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95FD6" w:rsidRPr="00894A6C">
        <w:rPr>
          <w:sz w:val="24"/>
          <w:szCs w:val="24"/>
          <w:lang w:eastAsia="en-US"/>
        </w:rPr>
        <w:t>RI - REKLAM društvo s ograničenom odgovornošću za trgovinu i usluge Kastav, Rubeši 29 ( MBS 040217598 – OIB 44315541151 )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E95FD6">
        <w:rPr>
          <w:color w:val="000000"/>
          <w:sz w:val="24"/>
          <w:szCs w:val="24"/>
        </w:rPr>
        <w:t>33.231,08</w:t>
      </w:r>
      <w:r>
        <w:rPr>
          <w:color w:val="000000"/>
          <w:sz w:val="24"/>
          <w:szCs w:val="24"/>
        </w:rPr>
        <w:t xml:space="preserve"> 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95FD6">
        <w:rPr>
          <w:color w:val="000000"/>
          <w:sz w:val="24"/>
          <w:szCs w:val="24"/>
        </w:rPr>
        <w:t>264</w:t>
      </w:r>
      <w:r w:rsidR="00BA677C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>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 xml:space="preserve">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95FD6">
        <w:rPr>
          <w:color w:val="000000"/>
          <w:sz w:val="24"/>
          <w:szCs w:val="24"/>
        </w:rPr>
        <w:t>264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8AD" w:rsidP="00FF2B80" w:rsidR="007828AD">
      <w:pPr>
        <w:spacing w:lineRule="auto" w:line="240" w:after="0"/>
      </w:pPr>
      <w:r>
        <w:separator/>
      </w:r>
    </w:p>
  </w:endnote>
  <w:endnote w:id="0" w:type="continuationSeparator">
    <w:p w:rsidRDefault="007828AD" w:rsidP="00FF2B80" w:rsidR="007828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8AD" w:rsidP="00FF2B80" w:rsidR="007828AD">
      <w:pPr>
        <w:spacing w:lineRule="auto" w:line="240" w:after="0"/>
      </w:pPr>
      <w:r>
        <w:separator/>
      </w:r>
    </w:p>
  </w:footnote>
  <w:footnote w:id="0" w:type="continuationSeparator">
    <w:p w:rsidRDefault="007828AD" w:rsidP="00FF2B80" w:rsidR="007828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8AD" w:rsidP="0025477D" w:rsidR="0025477D" w:rsidRPr="00FF2B80">
    <w:pPr>
      <w:jc w:val="right"/>
      <w:rPr>
        <w:sz w:val="24"/>
        <w:szCs w:val="24"/>
      </w:rPr>
    </w:pPr>
  </w:p>
  <w:p w:rsidRDefault="007828A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44DA1"/>
    <w:rsid w:val="000524D4"/>
    <w:rsid w:val="00062D35"/>
    <w:rsid w:val="00063467"/>
    <w:rsid w:val="000648B6"/>
    <w:rsid w:val="00074AB3"/>
    <w:rsid w:val="00074BEF"/>
    <w:rsid w:val="00082943"/>
    <w:rsid w:val="00090A93"/>
    <w:rsid w:val="000A304D"/>
    <w:rsid w:val="000A4A55"/>
    <w:rsid w:val="000B0F9A"/>
    <w:rsid w:val="000B554E"/>
    <w:rsid w:val="000C0102"/>
    <w:rsid w:val="000D35DC"/>
    <w:rsid w:val="000E1B72"/>
    <w:rsid w:val="000F4172"/>
    <w:rsid w:val="000F593A"/>
    <w:rsid w:val="000F6884"/>
    <w:rsid w:val="000F72E7"/>
    <w:rsid w:val="00100643"/>
    <w:rsid w:val="00104C9E"/>
    <w:rsid w:val="00114C34"/>
    <w:rsid w:val="00115596"/>
    <w:rsid w:val="001200C1"/>
    <w:rsid w:val="00134CBB"/>
    <w:rsid w:val="0013596F"/>
    <w:rsid w:val="00146D0B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113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B5E48"/>
    <w:rsid w:val="002C53BE"/>
    <w:rsid w:val="002C5E0E"/>
    <w:rsid w:val="002D5216"/>
    <w:rsid w:val="002D592F"/>
    <w:rsid w:val="002D6C20"/>
    <w:rsid w:val="002E65AA"/>
    <w:rsid w:val="002F330C"/>
    <w:rsid w:val="00300F73"/>
    <w:rsid w:val="0030211B"/>
    <w:rsid w:val="00304ED1"/>
    <w:rsid w:val="003071D5"/>
    <w:rsid w:val="0031094C"/>
    <w:rsid w:val="003135AA"/>
    <w:rsid w:val="003143EB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4F6FBC"/>
    <w:rsid w:val="00503096"/>
    <w:rsid w:val="00507C96"/>
    <w:rsid w:val="00512952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225C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4291B"/>
    <w:rsid w:val="00770F19"/>
    <w:rsid w:val="00773327"/>
    <w:rsid w:val="00773AFE"/>
    <w:rsid w:val="007828AD"/>
    <w:rsid w:val="00783329"/>
    <w:rsid w:val="0078363F"/>
    <w:rsid w:val="00783942"/>
    <w:rsid w:val="00790F0A"/>
    <w:rsid w:val="007926C0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05D8"/>
    <w:rsid w:val="008A1B36"/>
    <w:rsid w:val="008A7862"/>
    <w:rsid w:val="008B001A"/>
    <w:rsid w:val="008B15CF"/>
    <w:rsid w:val="008C0B29"/>
    <w:rsid w:val="008C0BA0"/>
    <w:rsid w:val="008C1991"/>
    <w:rsid w:val="008D10FD"/>
    <w:rsid w:val="008E449F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C3AE4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B5050"/>
    <w:rsid w:val="00BD0DE3"/>
    <w:rsid w:val="00BE3A43"/>
    <w:rsid w:val="00BE4671"/>
    <w:rsid w:val="00BE7FB8"/>
    <w:rsid w:val="00C01BC9"/>
    <w:rsid w:val="00C061B6"/>
    <w:rsid w:val="00C06CA8"/>
    <w:rsid w:val="00C1088F"/>
    <w:rsid w:val="00C338B7"/>
    <w:rsid w:val="00C37A9B"/>
    <w:rsid w:val="00C40C9D"/>
    <w:rsid w:val="00C61B1A"/>
    <w:rsid w:val="00C61DD4"/>
    <w:rsid w:val="00C665C9"/>
    <w:rsid w:val="00C7250A"/>
    <w:rsid w:val="00C72D14"/>
    <w:rsid w:val="00CA4A4B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A12C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95FD6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2F6B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6D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6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6D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6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St-264/2016-5</izvorni_sadrzaj>
    <derivirana_varijabla naziv="DomainObject.Oznaka_1">St-264/2016-5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REKLAM d.o.o.</izvorni_sadrzaj>
    <derivirana_varijabla naziv="DomainObject.Predmet.ProtustrankaFormated_1">  RI - REKLAM d.o.o.</derivirana_varijabla>
  </DomainObject.Predmet.ProtustrankaFormated>
  <DomainObject.Predmet.ProtustrankaFormatedOIB>
    <izvorni_sadrzaj>  RI - REKLAM d.o.o., OIB 44315541151</izvorni_sadrzaj>
    <derivirana_varijabla naziv="DomainObject.Predmet.ProtustrankaFormatedOIB_1">  RI - REKLAM d.o.o., OIB 44315541151</derivirana_varijabla>
  </DomainObject.Predmet.ProtustrankaFormatedOIB>
  <DomainObject.Predmet.ProtustrankaFormatedWithAdress>
    <izvorni_sadrzaj> RI - REKLAM d.o.o., Rubeši 29, 51215 Kastav</izvorni_sadrzaj>
    <derivirana_varijabla naziv="DomainObject.Predmet.ProtustrankaFormatedWithAdress_1"> RI - REKLAM d.o.o., Rubeši 29, 51215 Kastav</derivirana_varijabla>
  </DomainObject.Predmet.ProtustrankaFormatedWithAdress>
  <DomainObject.Predmet.ProtustrankaFormatedWithAdressOIB>
    <izvorni_sadrzaj> RI - REKLAM d.o.o., OIB 44315541151, Rubeši 29, 51215 Kastav</izvorni_sadrzaj>
    <derivirana_varijabla naziv="DomainObject.Predmet.ProtustrankaFormatedWithAdressOIB_1"> RI - REKLAM d.o.o., OIB 44315541151, Rubeši 29, 51215 Kastav</derivirana_varijabla>
  </DomainObject.Predmet.ProtustrankaFormatedWithAdressOIB>
  <DomainObject.Predmet.ProtustrankaWithAdress>
    <izvorni_sadrzaj>RI - REKLAM d.o.o. Rubeši 29, 51215 Kastav</izvorni_sadrzaj>
    <derivirana_varijabla naziv="DomainObject.Predmet.ProtustrankaWithAdress_1">RI - REKLAM d.o.o. Rubeši 29, 51215 Kastav</derivirana_varijabla>
  </DomainObject.Predmet.ProtustrankaWithAdress>
  <DomainObject.Predmet.ProtustrankaWithAdressOIB>
    <izvorni_sadrzaj>RI - REKLAM d.o.o., OIB 44315541151, Rubeši 29, 51215 Kastav</izvorni_sadrzaj>
    <derivirana_varijabla naziv="DomainObject.Predmet.ProtustrankaWithAdressOIB_1">RI - REKLAM d.o.o., OIB 44315541151, Rubeši 29, 51215 Kastav</derivirana_varijabla>
  </DomainObject.Predmet.ProtustrankaWithAdressOIB>
  <DomainObject.Predmet.ProtustrankaNazivFormated>
    <izvorni_sadrzaj>RI - REKLAM d.o.o.</izvorni_sadrzaj>
    <derivirana_varijabla naziv="DomainObject.Predmet.ProtustrankaNazivFormated_1">RI - REKLAM d.o.o.</derivirana_varijabla>
  </DomainObject.Predmet.ProtustrankaNazivFormated>
  <DomainObject.Predmet.ProtustrankaNazivFormatedOIB>
    <izvorni_sadrzaj>RI - REKLAM d.o.o., OIB 44315541151</izvorni_sadrzaj>
    <derivirana_varijabla naziv="DomainObject.Predmet.ProtustrankaNazivFormatedOIB_1">RI - REKLAM d.o.o., OIB 44315541151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REKLAM d.o.o.</item>
    </izvorni_sadrzaj>
    <derivirana_varijabla naziv="DomainObject.Predmet.ProtuStrankaListFormated_1">
      <item>RI - REKLAM d.o.o.</item>
    </derivirana_varijabla>
  </DomainObject.Predmet.ProtuStrankaListFormated>
  <DomainObject.Predmet.ProtuStrankaListFormatedOIB>
    <izvorni_sadrzaj>
      <item>RI - REKLAM d.o.o., OIB 44315541151</item>
    </izvorni_sadrzaj>
    <derivirana_varijabla naziv="DomainObject.Predmet.ProtuStrankaListFormatedOIB_1">
      <item>RI - REKLAM d.o.o., OIB 44315541151</item>
    </derivirana_varijabla>
  </DomainObject.Predmet.ProtuStrankaListFormatedOIB>
  <DomainObject.Predmet.ProtuStrankaListFormatedWithAdress>
    <izvorni_sadrzaj>
      <item>RI - REKLAM d.o.o., Rubeši 29, 51215 Kastav</item>
    </izvorni_sadrzaj>
    <derivirana_varijabla naziv="DomainObject.Predmet.ProtuStrankaListFormatedWithAdress_1">
      <item>RI - REKLAM d.o.o., Rubeši 29, 51215 Kastav</item>
    </derivirana_varijabla>
  </DomainObject.Predmet.ProtuStrankaListFormatedWithAdress>
  <DomainObject.Predmet.ProtuStrankaListFormatedWithAdressOIB>
    <izvorni_sadrzaj>
      <item>RI - REKLAM d.o.o., OIB 44315541151, Rubeši 29, 51215 Kastav</item>
    </izvorni_sadrzaj>
    <derivirana_varijabla naziv="DomainObject.Predmet.ProtuStrankaListFormatedWithAdressOIB_1">
      <item>RI - REKLAM d.o.o., OIB 44315541151, Rubeši 29, 51215 Kastav</item>
    </derivirana_varijabla>
  </DomainObject.Predmet.ProtuStrankaListFormatedWithAdressOIB>
  <DomainObject.Predmet.ProtuStrankaListNazivFormated>
    <izvorni_sadrzaj>
      <item>RI - REKLAM d.o.o.</item>
    </izvorni_sadrzaj>
    <derivirana_varijabla naziv="DomainObject.Predmet.ProtuStrankaListNazivFormated_1">
      <item>RI - REKLAM d.o.o.</item>
    </derivirana_varijabla>
  </DomainObject.Predmet.ProtuStrankaListNazivFormated>
  <DomainObject.Predmet.ProtuStrankaListNazivFormatedOIB>
    <izvorni_sadrzaj>
      <item>RI - REKLAM d.o.o., OIB 44315541151</item>
    </izvorni_sadrzaj>
    <derivirana_varijabla naziv="DomainObject.Predmet.ProtuStrankaListNazivFormatedOIB_1">
      <item>RI - REKLAM d.o.o., OIB 44315541151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St-264/2016-5</izvorni_sadrzaj>
    <derivirana_varijabla naziv="DomainObject.PoslovniBrojDokumenta_1">St-264/2016-5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REKLAM d.o.o.</izvorni_sadrzaj>
    <derivirana_varijabla naziv="DomainObject.Predmet.ProtustrankaIDrugi_1">RI - REKLAM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REKLAM d.o.o., OIB 44315541151, Rubeši 29, 51215 Kastav</izvorni_sadrzaj>
    <derivirana_varijabla naziv="DomainObject.Predmet.ProtustrankaIDrugiAdressOIB_1">RI - REKLAM d.o.o., OIB 44315541151, Rubeši 29,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REKLAM d.o.o.</item>
    </izvorni_sadrzaj>
    <derivirana_varijabla naziv="DomainObject.Predmet.SudioniciListNaziv_1">
      <item>FINA Rijeka</item>
      <item>RI - REKLAM d.o.o.</item>
    </derivirana_varijabla>
  </DomainObject.Predmet.SudioniciListNaziv>
  <DomainObject.Predmet.SudioniciListAdressOIB>
    <izvorni_sadrzaj>
      <item>FINA Rijeka, OIB 85821130368, Frana Kurelca 8,51000 Rijeka</item>
      <item>RI - REKLAM d.o.o., OIB 44315541151, Rubeši 29,51215 Kastav</item>
    </izvorni_sadrzaj>
    <derivirana_varijabla naziv="DomainObject.Predmet.SudioniciListAdressOIB_1">
      <item>FINA Rijeka, OIB 85821130368, Frana Kurelca 8,51000 Rijeka</item>
      <item>RI - REKLAM d.o.o., OIB 44315541151, Rubeši 29,51215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44315541151</item>
    </izvorni_sadrzaj>
    <derivirana_varijabla naziv="DomainObject.Predmet.SudioniciListNazivOIB_1">
      <item>, OIB 85821130368</item>
      <item>, OIB 44315541151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88EFE-3823-444F-B321-E163F8CB9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1302</properties:Characters>
  <properties:Lines>31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2016-03-14T10:57:00Z</dcterms:created>
  <dc:creator>Vera Jelenović</dc:creator>
  <cp:lastModifiedBy>Tanja Fidel</cp:lastModifiedBy>
  <cp:lastPrinted>2016-03-14T12:32:00Z</cp:lastPrinted>
  <dcterms:modified xmlns:xsi="http://www.w3.org/2001/XMLSchema-instance" xsi:type="dcterms:W3CDTF">2016-03-14T12:33:00Z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