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97b3" w14:paraId="1b697b3" w:rsidRDefault="00860B91" w:rsidP="00860B91" w:rsidR="00860B9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B91" w:rsidP="00860B91" w:rsidR="00860B9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60B91" w:rsidP="00860B91" w:rsidR="00860B9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60B91" w:rsidP="00860B91" w:rsidR="00860B9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60B91" w:rsidP="00860B91" w:rsidR="00860B91"/>
    <w:p w:rsidRDefault="00860B91" w:rsidP="00860B91" w:rsidR="00860B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60B91" w:rsidP="00860B91" w:rsidR="00860B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60B91" w:rsidP="00860B91" w:rsidR="00860B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60B91" w:rsidP="00860B91" w:rsidR="00860B9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60B91" w:rsidP="00860B91" w:rsidR="00860B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8304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PROJEKT FINIDA d. o. o. Poreč, Partizanska 13, OIB 70010440908, MBS 080627615,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60B91" w:rsidP="00860B91" w:rsidR="00860B9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60B91" w:rsidP="00860B91" w:rsidR="00860B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60B91" w:rsidP="00860B91" w:rsidR="00860B9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60B91" w:rsidP="00860B91" w:rsidR="00860B9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 w:rsidR="006E5BD7">
        <w:rPr>
          <w:rFonts w:cs="Times New Roman" w:eastAsia="Times New Roman"/>
          <w:szCs w:val="24"/>
          <w:lang w:eastAsia="hr-HR"/>
        </w:rPr>
        <w:t>PROJEKT FINIDA d. o. o. Poreč, Partizanska 13, OIB 70010440908, MBS 080627615.</w:t>
      </w:r>
    </w:p>
    <w:p w:rsidRDefault="006E5BD7" w:rsidP="00860B91" w:rsidR="006E5BD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60B91" w:rsidP="00860B91" w:rsidR="00860B9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60B91" w:rsidP="00860B91" w:rsidR="00860B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60B91" w:rsidP="00860B91" w:rsidR="00860B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A91273">
        <w:rPr>
          <w:rFonts w:cs="Times New Roman" w:eastAsia="Times New Roman"/>
          <w:szCs w:val="24"/>
          <w:lang w:eastAsia="hr-HR"/>
        </w:rPr>
        <w:t>PROJEKT FINIDA d. o. o. Poreč</w:t>
      </w:r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E5BD7">
        <w:rPr>
          <w:rFonts w:cs="Times New Roman" w:eastAsia="Times New Roman"/>
          <w:szCs w:val="24"/>
          <w:lang w:eastAsia="hr-HR"/>
        </w:rPr>
        <w:t>1190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6E5BD7">
        <w:t>6.322,09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60B91" w:rsidP="00860B91" w:rsidR="00860B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60B91" w:rsidP="00860B91" w:rsidR="00860B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60B91" w:rsidP="00860B91" w:rsidR="00860B9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60B91" w:rsidP="00860B91" w:rsidR="00860B9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60B91" w:rsidP="00860B91" w:rsidR="00860B9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60B91" w:rsidP="00860B91" w:rsidR="00860B9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61621E">
        <w:rPr>
          <w:rFonts w:cs="Times New Roman" w:eastAsia="Times New Roman"/>
          <w:szCs w:val="24"/>
          <w:lang w:eastAsia="hr-HR"/>
        </w:rPr>
        <w:t>, v. r.</w:t>
      </w:r>
    </w:p>
    <w:p w:rsidRDefault="00860B91" w:rsidP="00860B91" w:rsidR="00860B9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60B91" w:rsidP="00860B91" w:rsidR="00860B9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60B91" w:rsidP="00860B91" w:rsidR="00860B9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60B91" w:rsidP="00860B91" w:rsidR="00860B9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60B91" w:rsidP="00860B91" w:rsidR="00860B9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860B91" w:rsidP="00860B91" w:rsidR="00860B9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>
      <w:pPr>
        <w:tabs>
          <w:tab w:pos="4116" w:val="left"/>
        </w:tabs>
      </w:pPr>
    </w:p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 w:rsidRPr="00D05CA9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860B91" w:rsidP="00860B91" w:rsidR="00860B91"/>
    <w:p w:rsidRDefault="00D65E42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B2B" w:rsidP="00860B91" w:rsidR="00CA5B2B">
      <w:r>
        <w:separator/>
      </w:r>
    </w:p>
  </w:endnote>
  <w:endnote w:id="0" w:type="continuationSeparator">
    <w:p w:rsidRDefault="00CA5B2B" w:rsidP="00860B91" w:rsidR="00CA5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B2B" w:rsidP="00860B91" w:rsidR="00CA5B2B">
      <w:r>
        <w:separator/>
      </w:r>
    </w:p>
  </w:footnote>
  <w:footnote w:id="0" w:type="continuationSeparator">
    <w:p w:rsidRDefault="00CA5B2B" w:rsidP="00860B91" w:rsidR="00CA5B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5A4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65E4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</w:t>
    </w:r>
    <w:r w:rsidR="00860B91">
      <w:t>60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5A4" w:rsidP="0021081C" w:rsidR="00A81E97">
    <w:pPr>
      <w:pStyle w:val="Zaglavlje"/>
      <w:jc w:val="right"/>
    </w:pPr>
    <w:r>
      <w:t>11 St-3</w:t>
    </w:r>
    <w:r w:rsidR="00860B91">
      <w:t>60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CCF"/>
    <w:rsid w:val="0061621E"/>
    <w:rsid w:val="006E5BD7"/>
    <w:rsid w:val="00860B91"/>
    <w:rsid w:val="009A6044"/>
    <w:rsid w:val="00A91273"/>
    <w:rsid w:val="00BF033F"/>
    <w:rsid w:val="00CA5B2B"/>
    <w:rsid w:val="00CF1CCF"/>
    <w:rsid w:val="00D65E42"/>
    <w:rsid w:val="00FD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B9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0B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B9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0B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0B9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60B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0B9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65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E4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E4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E4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E4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B9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0B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B9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0B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0B9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60B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0B9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65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E4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E4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E4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E4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FINIDA d.o.o. POREČ</izvorni_sadrzaj>
    <derivirana_varijabla naziv="DomainObject.Predmet.ProtustrankaFormated_1">  PROJEKT FINIDA d.o.o. POREČ</derivirana_varijabla>
  </DomainObject.Predmet.ProtustrankaFormated>
  <DomainObject.Predmet.ProtustrankaFormatedOIB>
    <izvorni_sadrzaj>  PROJEKT FINIDA d.o.o. POREČ, OIB 70010440908</izvorni_sadrzaj>
    <derivirana_varijabla naziv="DomainObject.Predmet.ProtustrankaFormatedOIB_1">  PROJEKT FINIDA d.o.o. POREČ, OIB 70010440908</derivirana_varijabla>
  </DomainObject.Predmet.ProtustrankaFormatedOIB>
  <DomainObject.Predmet.ProtustrankaFormatedWithAdress>
    <izvorni_sadrzaj> PROJEKT FINIDA d.o.o. POREČ, Partizanska 13, 52440 Poreč</izvorni_sadrzaj>
    <derivirana_varijabla naziv="DomainObject.Predmet.ProtustrankaFormatedWithAdress_1"> PROJEKT FINIDA d.o.o. POREČ, Partizanska 13, 52440 Poreč</derivirana_varijabla>
  </DomainObject.Predmet.ProtustrankaFormatedWithAdress>
  <DomainObject.Predmet.ProtustrankaFormatedWithAdressOIB>
    <izvorni_sadrzaj> PROJEKT FINIDA d.o.o. POREČ, OIB 70010440908, Partizanska 13, 52440 Poreč</izvorni_sadrzaj>
    <derivirana_varijabla naziv="DomainObject.Predmet.ProtustrankaFormatedWithAdressOIB_1"> PROJEKT FINIDA d.o.o. POREČ, OIB 70010440908, Partizanska 13, 52440 Poreč</derivirana_varijabla>
  </DomainObject.Predmet.ProtustrankaFormatedWithAdressOIB>
  <DomainObject.Predmet.ProtustrankaWithAdress>
    <izvorni_sadrzaj>PROJEKT FINIDA d.o.o. POREČ Partizanska 13, 52440 Poreč</izvorni_sadrzaj>
    <derivirana_varijabla naziv="DomainObject.Predmet.ProtustrankaWithAdress_1">PROJEKT FINIDA d.o.o. POREČ Partizanska 13, 52440 Poreč</derivirana_varijabla>
  </DomainObject.Predmet.ProtustrankaWithAdress>
  <DomainObject.Predmet.ProtustrankaWithAdressOIB>
    <izvorni_sadrzaj>PROJEKT FINIDA d.o.o. POREČ, OIB 70010440908, Partizanska 13, 52440 Poreč</izvorni_sadrzaj>
    <derivirana_varijabla naziv="DomainObject.Predmet.ProtustrankaWithAdressOIB_1">PROJEKT FINIDA d.o.o. POREČ, OIB 70010440908, Partizanska 13, 52440 Poreč</derivirana_varijabla>
  </DomainObject.Predmet.ProtustrankaWithAdressOIB>
  <DomainObject.Predmet.ProtustrankaNazivFormated>
    <izvorni_sadrzaj>PROJEKT FINIDA d.o.o. POREČ</izvorni_sadrzaj>
    <derivirana_varijabla naziv="DomainObject.Predmet.ProtustrankaNazivFormated_1">PROJEKT FINIDA d.o.o. POREČ</derivirana_varijabla>
  </DomainObject.Predmet.ProtustrankaNazivFormated>
  <DomainObject.Predmet.ProtustrankaNazivFormatedOIB>
    <izvorni_sadrzaj>PROJEKT FINIDA d.o.o. POREČ, OIB 70010440908</izvorni_sadrzaj>
    <derivirana_varijabla naziv="DomainObject.Predmet.ProtustrankaNazivFormatedOIB_1">PROJEKT FINIDA d.o.o. POREČ, OIB 70010440908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FINIDA d.o.o. POREČ</item>
    </izvorni_sadrzaj>
    <derivirana_varijabla naziv="DomainObject.Predmet.ProtuStrankaListFormated_1">
      <item>PROJEKT FINIDA d.o.o. POREČ</item>
    </derivirana_varijabla>
  </DomainObject.Predmet.ProtuStrankaListFormated>
  <DomainObject.Predmet.ProtuStrankaListFormatedOIB>
    <izvorni_sadrzaj>
      <item>PROJEKT FINIDA d.o.o. POREČ, OIB 70010440908</item>
    </izvorni_sadrzaj>
    <derivirana_varijabla naziv="DomainObject.Predmet.ProtuStrankaListFormatedOIB_1">
      <item>PROJEKT FINIDA d.o.o. POREČ, OIB 70010440908</item>
    </derivirana_varijabla>
  </DomainObject.Predmet.ProtuStrankaListFormatedOIB>
  <DomainObject.Predmet.ProtuStrankaListFormatedWithAdress>
    <izvorni_sadrzaj>
      <item>PROJEKT FINIDA d.o.o. POREČ, Partizanska 13, 52440 Poreč</item>
    </izvorni_sadrzaj>
    <derivirana_varijabla naziv="DomainObject.Predmet.ProtuStrankaListFormatedWithAdress_1">
      <item>PROJEKT FINIDA d.o.o. POREČ, Partizanska 13, 52440 Poreč</item>
    </derivirana_varijabla>
  </DomainObject.Predmet.ProtuStrankaListFormatedWithAdress>
  <DomainObject.Predmet.ProtuStrankaListFormatedWithAdressOIB>
    <izvorni_sadrzaj>
      <item>PROJEKT FINIDA d.o.o. POREČ, OIB 70010440908, Partizanska 13, 52440 Poreč</item>
    </izvorni_sadrzaj>
    <derivirana_varijabla naziv="DomainObject.Predmet.ProtuStrankaListFormatedWithAdressOIB_1">
      <item>PROJEKT FINIDA d.o.o. POREČ, OIB 70010440908, Partizanska 13, 52440 Poreč</item>
    </derivirana_varijabla>
  </DomainObject.Predmet.ProtuStrankaListFormatedWithAdressOIB>
  <DomainObject.Predmet.ProtuStrankaListNazivFormated>
    <izvorni_sadrzaj>
      <item>PROJEKT FINIDA d.o.o. POREČ</item>
    </izvorni_sadrzaj>
    <derivirana_varijabla naziv="DomainObject.Predmet.ProtuStrankaListNazivFormated_1">
      <item>PROJEKT FINIDA d.o.o. POREČ</item>
    </derivirana_varijabla>
  </DomainObject.Predmet.ProtuStrankaListNazivFormated>
  <DomainObject.Predmet.ProtuStrankaListNazivFormatedOIB>
    <izvorni_sadrzaj>
      <item>PROJEKT FINIDA d.o.o. POREČ, OIB 70010440908</item>
    </izvorni_sadrzaj>
    <derivirana_varijabla naziv="DomainObject.Predmet.ProtuStrankaListNazivFormatedOIB_1">
      <item>PROJEKT FINIDA d.o.o. POREČ, OIB 70010440908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FINIDA d.o.o. POREČ</izvorni_sadrzaj>
    <derivirana_varijabla naziv="DomainObject.Predmet.ProtustrankaIDrugi_1">PROJEKT FINIDA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FINIDA d.o.o. POREČ, OIB 70010440908, Partizanska 13, 52440 Poreč</izvorni_sadrzaj>
    <derivirana_varijabla naziv="DomainObject.Predmet.ProtustrankaIDrugiAdressOIB_1">PROJEKT FINIDA d.o.o. POREČ, OIB 70010440908,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FINIDA d.o.o. POREČ</item>
    </izvorni_sadrzaj>
    <derivirana_varijabla naziv="DomainObject.Predmet.SudioniciListNaziv_1">
      <item>FINANCIJSKA AGENCIJA, RC RIJEKA, PODRUŽNICA PULA, PULA</item>
      <item>PROJEKT FINIDA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FINIDA d.o.o. POREČ, OIB 70010440908, Partizanska 13,52440 Poreč</item>
    </izvorni_sadrzaj>
    <derivirana_varijabla naziv="DomainObject.Predmet.SudioniciListAdressOIB_1">
      <item>FINANCIJSKA AGENCIJA, RC RIJEKA, PODRUŽNICA PULA, PULA, OIB 85821130368, Giardini 5,52100 Pula</item>
      <item>PROJEKT FINIDA d.o.o. POREČ, OIB 70010440908,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70010440908</item>
    </izvorni_sadrzaj>
    <derivirana_varijabla naziv="DomainObject.Predmet.SudioniciListNazivOIB_1">
      <item>, OIB 85821130368</item>
      <item>, OIB 70010440908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2017</properties:Characters>
  <properties:Lines>96</properties:Lines>
  <properties:Paragraphs>20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2015-11-26T07:44:00Z</dcterms:created>
  <dc:creator>Mihaela Kaligari</dc:creator>
  <dc:description/>
  <cp:keywords/>
  <cp:lastModifiedBy>Mihaela Kaligari</cp:lastModifiedBy>
  <cp:lastPrinted>2015-12-09T13:29:00Z</cp:lastPrinted>
  <dcterms:modified xmlns:xsi="http://www.w3.org/2001/XMLSchema-instance" xsi:type="dcterms:W3CDTF">2015-12-09T13:29:00Z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