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edc1" w14:paraId="ddeedc1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041E89" w:rsidR="009E3A0B" w:rsidRPr="00041E89">
      <w:pPr>
        <w:pStyle w:val="Default"/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6F0675">
        <w:t xml:space="preserve"> </w:t>
      </w:r>
      <w:r w:rsidR="007B7687" w:rsidRPr="007B7687">
        <w:rPr>
          <w:sz w:val="23"/>
          <w:szCs w:val="23"/>
        </w:rPr>
        <w:t xml:space="preserve">BERNARD UGOSTITELJSTVO </w:t>
      </w:r>
      <w:proofErr w:type="spellStart"/>
      <w:r w:rsidR="007B7687" w:rsidRPr="007B7687">
        <w:rPr>
          <w:sz w:val="23"/>
          <w:szCs w:val="23"/>
        </w:rPr>
        <w:t>j.d.o.o</w:t>
      </w:r>
      <w:proofErr w:type="spellEnd"/>
      <w:r w:rsidR="007B7687" w:rsidRPr="007B7687">
        <w:rPr>
          <w:sz w:val="23"/>
          <w:szCs w:val="23"/>
        </w:rPr>
        <w:t xml:space="preserve">. Poreč, Bruna </w:t>
      </w:r>
      <w:proofErr w:type="spellStart"/>
      <w:r w:rsidR="007B7687" w:rsidRPr="007B7687">
        <w:rPr>
          <w:sz w:val="23"/>
          <w:szCs w:val="23"/>
        </w:rPr>
        <w:t>Valentija</w:t>
      </w:r>
      <w:proofErr w:type="spellEnd"/>
      <w:r w:rsidR="007B7687" w:rsidRPr="007B7687">
        <w:rPr>
          <w:sz w:val="23"/>
          <w:szCs w:val="23"/>
        </w:rPr>
        <w:t xml:space="preserve"> 63, OIB: 67058635115</w:t>
      </w:r>
      <w:r w:rsidRPr="009E3A0B">
        <w:t xml:space="preserve">, </w:t>
      </w:r>
      <w:r w:rsidR="00897AD1">
        <w:t>24</w:t>
      </w:r>
      <w:r w:rsidRPr="009E3A0B">
        <w:t xml:space="preserve">. </w:t>
      </w:r>
      <w:r w:rsidR="00897AD1">
        <w:t xml:space="preserve">svibnja </w:t>
      </w:r>
      <w:r w:rsidRPr="009E3A0B">
        <w:t>201</w:t>
      </w:r>
      <w:r w:rsidR="00C41BF3">
        <w:t>9</w:t>
      </w:r>
      <w:r w:rsidR="009C35CB">
        <w:t>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7B7687" w:rsidRPr="007B7687">
        <w:rPr>
          <w:sz w:val="23"/>
          <w:szCs w:val="23"/>
        </w:rPr>
        <w:t xml:space="preserve">BERNARD UGOSTITELJSTVO </w:t>
      </w:r>
      <w:proofErr w:type="spellStart"/>
      <w:r w:rsidR="007B7687" w:rsidRPr="007B7687">
        <w:rPr>
          <w:sz w:val="23"/>
          <w:szCs w:val="23"/>
        </w:rPr>
        <w:t>j.d.o.o</w:t>
      </w:r>
      <w:proofErr w:type="spellEnd"/>
      <w:r w:rsidR="007B7687" w:rsidRPr="007B7687">
        <w:rPr>
          <w:sz w:val="23"/>
          <w:szCs w:val="23"/>
        </w:rPr>
        <w:t xml:space="preserve">. Poreč, Bruna </w:t>
      </w:r>
      <w:proofErr w:type="spellStart"/>
      <w:r w:rsidR="007B7687" w:rsidRPr="007B7687">
        <w:rPr>
          <w:sz w:val="23"/>
          <w:szCs w:val="23"/>
        </w:rPr>
        <w:t>Valentija</w:t>
      </w:r>
      <w:proofErr w:type="spellEnd"/>
      <w:r w:rsidR="007B7687" w:rsidRPr="007B7687">
        <w:rPr>
          <w:sz w:val="23"/>
          <w:szCs w:val="23"/>
        </w:rPr>
        <w:t xml:space="preserve"> 63, OIB: 67058635115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</w:t>
      </w:r>
      <w:r w:rsidR="006F0675">
        <w:rPr>
          <w:sz w:val="23"/>
          <w:szCs w:val="23"/>
        </w:rPr>
        <w:t>15</w:t>
      </w:r>
      <w:r>
        <w:rPr>
          <w:sz w:val="23"/>
          <w:szCs w:val="23"/>
        </w:rPr>
        <w:t xml:space="preserve"> dana uplate predujam u iznosu od 10.000,00 kuna za pokriće troškova prethodnog postupka te stečajnog postupka, na depozit ovog suda broj: HR43 2390001 1300029763, poziv na broj 020-</w:t>
      </w:r>
      <w:r w:rsidR="007B7687">
        <w:rPr>
          <w:sz w:val="23"/>
          <w:szCs w:val="23"/>
        </w:rPr>
        <w:t>164</w:t>
      </w:r>
      <w:r>
        <w:rPr>
          <w:sz w:val="23"/>
          <w:szCs w:val="23"/>
        </w:rPr>
        <w:t>-1</w:t>
      </w:r>
      <w:r w:rsidR="00F55592">
        <w:rPr>
          <w:sz w:val="23"/>
          <w:szCs w:val="23"/>
        </w:rPr>
        <w:t>9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</w:t>
      </w:r>
      <w:r w:rsidR="00FB2A54">
        <w:rPr>
          <w:sz w:val="23"/>
          <w:szCs w:val="23"/>
          <w:lang w:val="pl-PL"/>
        </w:rPr>
        <w:t xml:space="preserve">nije pristupio nitko.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97AD1">
        <w:rPr>
          <w:sz w:val="23"/>
          <w:szCs w:val="23"/>
        </w:rPr>
        <w:t>24</w:t>
      </w:r>
      <w:r>
        <w:rPr>
          <w:sz w:val="23"/>
          <w:szCs w:val="23"/>
        </w:rPr>
        <w:t xml:space="preserve">. </w:t>
      </w:r>
      <w:r w:rsidR="00897AD1">
        <w:rPr>
          <w:sz w:val="23"/>
          <w:szCs w:val="23"/>
        </w:rPr>
        <w:t>svibnja</w:t>
      </w:r>
      <w:r>
        <w:rPr>
          <w:sz w:val="23"/>
          <w:szCs w:val="23"/>
        </w:rPr>
        <w:t xml:space="preserve"> 201</w:t>
      </w:r>
      <w:r w:rsidR="00C41BF3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897AD1">
        <w:t>24</w:t>
      </w:r>
      <w:r>
        <w:t xml:space="preserve">. </w:t>
      </w:r>
      <w:r w:rsidR="00897AD1">
        <w:t>svibnja</w:t>
      </w:r>
      <w:r w:rsidR="00C41BF3">
        <w:t xml:space="preserve"> </w:t>
      </w:r>
      <w:r>
        <w:t>201</w:t>
      </w:r>
      <w:r w:rsidR="00C41BF3">
        <w:t>9</w:t>
      </w:r>
      <w:r>
        <w:t>. (čl. 132. st. 3. SZ-a)</w:t>
      </w:r>
      <w:r w:rsidR="00C41BF3">
        <w:t>.</w:t>
      </w:r>
    </w:p>
    <w:p w:rsidRDefault="00B40CA8" w:rsidR="00B40CA8"/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7B7687">
      <w:t>164/2019-11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41E89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95968"/>
    <w:rsid w:val="004A7039"/>
    <w:rsid w:val="004D0844"/>
    <w:rsid w:val="004E6E5F"/>
    <w:rsid w:val="0051339A"/>
    <w:rsid w:val="00513D3B"/>
    <w:rsid w:val="00517554"/>
    <w:rsid w:val="00573A0F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D15A2"/>
    <w:rsid w:val="006F0675"/>
    <w:rsid w:val="006F40B2"/>
    <w:rsid w:val="0070508C"/>
    <w:rsid w:val="00794B1E"/>
    <w:rsid w:val="007B7687"/>
    <w:rsid w:val="007C6C1E"/>
    <w:rsid w:val="007D74C6"/>
    <w:rsid w:val="007E66F9"/>
    <w:rsid w:val="00880764"/>
    <w:rsid w:val="008911C9"/>
    <w:rsid w:val="0089704F"/>
    <w:rsid w:val="0089730B"/>
    <w:rsid w:val="00897AD1"/>
    <w:rsid w:val="008A5B53"/>
    <w:rsid w:val="008A7FC8"/>
    <w:rsid w:val="008B17C9"/>
    <w:rsid w:val="008D7BC5"/>
    <w:rsid w:val="00904265"/>
    <w:rsid w:val="0091399D"/>
    <w:rsid w:val="009166F2"/>
    <w:rsid w:val="00934C14"/>
    <w:rsid w:val="009517BB"/>
    <w:rsid w:val="00993913"/>
    <w:rsid w:val="0099571A"/>
    <w:rsid w:val="009C35CB"/>
    <w:rsid w:val="009D1BB9"/>
    <w:rsid w:val="009D4236"/>
    <w:rsid w:val="009E3A0B"/>
    <w:rsid w:val="00A3231C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2B45"/>
    <w:rsid w:val="00AF7B14"/>
    <w:rsid w:val="00B07E0D"/>
    <w:rsid w:val="00B40CA8"/>
    <w:rsid w:val="00B620FB"/>
    <w:rsid w:val="00B72C2F"/>
    <w:rsid w:val="00B772B6"/>
    <w:rsid w:val="00B978F7"/>
    <w:rsid w:val="00BD2FAF"/>
    <w:rsid w:val="00BE491F"/>
    <w:rsid w:val="00C41BF3"/>
    <w:rsid w:val="00C760BB"/>
    <w:rsid w:val="00CF0321"/>
    <w:rsid w:val="00CF0462"/>
    <w:rsid w:val="00CF1C38"/>
    <w:rsid w:val="00D066A2"/>
    <w:rsid w:val="00D07557"/>
    <w:rsid w:val="00DA4079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EF5503"/>
    <w:rsid w:val="00F422FC"/>
    <w:rsid w:val="00F55592"/>
    <w:rsid w:val="00F8617E"/>
    <w:rsid w:val="00FB2A54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4F9D368-1FE1-423B-8ADA-8B47AD6E89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Default" w:type="paragraph">
    <w:name w:val="Default"/>
    <w:rsid w:val="006F067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2019.</izvorni_sadrzaj>
    <derivirana_varijabla naziv="DomainObject.Predmet.DatumOsnivanja_1">23.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St-164/2019</izvorni_sadrzaj>
    <derivirana_varijabla naziv="DomainObject.Predmet.OznakaBroj_1">St-164/2019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BERNARD UGOSTITELJSTVO j.d.o.o. POREČ zastupanog po punomoćniku Morris Dal Din</izvorni_sadrzaj>
    <derivirana_varijabla naziv="DomainObject.Predmet.ProtustrankaFormated_1">  BERNARD UGOSTITELJSTVO j.d.o.o. POREČ zastupanog po punomoćniku Morris Dal Din</derivirana_varijabla>
  </DomainObject.Predmet.ProtustrankaFormated>
  <DomainObject.Predmet.ProtustrankaFormatedOIB>
    <izvorni_sadrzaj>  BERNARD UGOSTITELJSTVO j.d.o.o. POREČ, OIB 67058635115 zastupanog po punomoćniku Morris Dal Din</izvorni_sadrzaj>
    <derivirana_varijabla naziv="DomainObject.Predmet.ProtustrankaFormatedOIB_1">  BERNARD UGOSTITELJSTVO j.d.o.o. POREČ, OIB 67058635115 zastupanog po punomoćniku Morris Dal Din</derivirana_varijabla>
  </DomainObject.Predmet.ProtustrankaFormatedOIB>
  <DomainObject.Predmet.ProtustrankaFormatedWithAdress>
    <izvorni_sadrzaj> BERNARD UGOSTITELJSTVO j.d.o.o. POREČ, Bruna Valentija 63, 52440 Poreč zastupanog po punomoćniku Morris Dal Din</izvorni_sadrzaj>
    <derivirana_varijabla naziv="DomainObject.Predmet.ProtustrankaFormatedWithAdress_1"> BERNARD UGOSTITELJSTVO j.d.o.o. POREČ, Bruna Valentija 63, 52440 Poreč zastupanog po punomoćniku Morris Dal Din</derivirana_varijabla>
  </DomainObject.Predmet.ProtustrankaFormatedWithAdress>
  <DomainObject.Predmet.ProtustrankaFormatedWithAdressOIB>
    <izvorni_sadrzaj> BERNARD UGOSTITELJSTVO j.d.o.o. POREČ, OIB 67058635115, Bruna Valentija 63, 52440 Poreč zastupanog po punomoćniku Morris Dal Din</izvorni_sadrzaj>
    <derivirana_varijabla naziv="DomainObject.Predmet.ProtustrankaFormatedWithAdressOIB_1"> BERNARD UGOSTITELJSTVO j.d.o.o. POREČ, OIB 67058635115, Bruna Valentija 63, 52440 Poreč zastupanog po punomoćniku Morris Dal Din</derivirana_varijabla>
  </DomainObject.Predmet.ProtustrankaFormatedWithAdressOIB>
  <DomainObject.Predmet.ProtustrankaWithAdress>
    <izvorni_sadrzaj>BERNARD UGOSTITELJSTVO j.d.o.o. POREČ Bruna Valentija 63, 52440 Poreč</izvorni_sadrzaj>
    <derivirana_varijabla naziv="DomainObject.Predmet.ProtustrankaWithAdress_1">BERNARD UGOSTITELJSTVO j.d.o.o. POREČ Bruna Valentija 63, 52440 Poreč</derivirana_varijabla>
  </DomainObject.Predmet.ProtustrankaWithAdress>
  <DomainObject.Predmet.ProtustrankaWithAdressOIB>
    <izvorni_sadrzaj>BERNARD UGOSTITELJSTVO j.d.o.o. POREČ, OIB 67058635115, Bruna Valentija 63, 52440 Poreč</izvorni_sadrzaj>
    <derivirana_varijabla naziv="DomainObject.Predmet.ProtustrankaWithAdressOIB_1">BERNARD UGOSTITELJSTVO j.d.o.o. POREČ, OIB 67058635115, Bruna Valentija 63, 52440 Poreč</derivirana_varijabla>
  </DomainObject.Predmet.ProtustrankaWithAdressOIB>
  <DomainObject.Predmet.ProtustrankaNazivFormated>
    <izvorni_sadrzaj>BERNARD UGOSTITELJSTVO j.d.o.o. POREČ</izvorni_sadrzaj>
    <derivirana_varijabla naziv="DomainObject.Predmet.ProtustrankaNazivFormated_1">BERNARD UGOSTITELJSTVO j.d.o.o. POREČ</derivirana_varijabla>
  </DomainObject.Predmet.ProtustrankaNazivFormated>
  <DomainObject.Predmet.ProtustrankaNazivFormatedOIB>
    <izvorni_sadrzaj>BERNARD UGOSTITELJSTVO j.d.o.o. POREČ, OIB 67058635115</izvorni_sadrzaj>
    <derivirana_varijabla naziv="DomainObject.Predmet.ProtustrankaNazivFormatedOIB_1">BERNARD UGOSTITELJSTVO j.d.o.o. POREČ, OIB 67058635115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81746.13</izvorni_sadrzaj>
    <derivirana_varijabla naziv="DomainObject.Predmet.TrenutnaVrijednost_1">81746.13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BERNARD UGOSTITELJSTVO j.d.o.o. POREČ zastupanog po punomoćniku Morris Dal Din</item>
    </izvorni_sadrzaj>
    <derivirana_varijabla naziv="DomainObject.Predmet.ProtuStrankaListFormated_1">
      <item>BERNARD UGOSTITELJSTVO j.d.o.o. POREČ zastupanog po punomoćniku Morris Dal Din</item>
    </derivirana_varijabla>
  </DomainObject.Predmet.ProtuStrankaListFormated>
  <DomainObject.Predmet.ProtuStrankaListFormatedOIB>
    <izvorni_sadrzaj>
      <item>BERNARD UGOSTITELJSTVO j.d.o.o. POREČ, OIB 67058635115 zastupanog po punomoćniku Morris Dal Din</item>
    </izvorni_sadrzaj>
    <derivirana_varijabla naziv="DomainObject.Predmet.ProtuStrankaListFormatedOIB_1">
      <item>BERNARD UGOSTITELJSTVO j.d.o.o. POREČ, OIB 67058635115 zastupanog po punomoćniku Morris Dal Din</item>
    </derivirana_varijabla>
  </DomainObject.Predmet.ProtuStrankaListFormatedOIB>
  <DomainObject.Predmet.ProtuStrankaListFormatedWithAdress>
    <izvorni_sadrzaj>
      <item>BERNARD UGOSTITELJSTVO j.d.o.o. POREČ, Bruna Valentija 63, 52440 Poreč zastupanog po punomoćniku Morris Dal Din</item>
    </izvorni_sadrzaj>
    <derivirana_varijabla naziv="DomainObject.Predmet.ProtuStrankaListFormatedWithAdress_1">
      <item>BERNARD UGOSTITELJSTVO j.d.o.o. POREČ, Bruna Valentija 63, 52440 Poreč zastupanog po punomoćniku Morris Dal Din</item>
    </derivirana_varijabla>
  </DomainObject.Predmet.ProtuStrankaListFormatedWithAdress>
  <DomainObject.Predmet.ProtuStrankaListFormatedWithAdressOIB>
    <izvorni_sadrzaj>
      <item>BERNARD UGOSTITELJSTVO j.d.o.o. POREČ, OIB 67058635115, Bruna Valentija 63, 52440 Poreč zastupanog po punomoćniku Morris Dal Din</item>
    </izvorni_sadrzaj>
    <derivirana_varijabla naziv="DomainObject.Predmet.ProtuStrankaListFormatedWithAdressOIB_1">
      <item>BERNARD UGOSTITELJSTVO j.d.o.o. POREČ, OIB 67058635115, Bruna Valentija 63, 52440 Poreč zastupanog po punomoćniku Morris Dal Din</item>
    </derivirana_varijabla>
  </DomainObject.Predmet.ProtuStrankaListFormatedWithAdressOIB>
  <DomainObject.Predmet.ProtuStrankaListNazivFormated>
    <izvorni_sadrzaj>
      <item>BERNARD UGOSTITELJSTVO j.d.o.o. POREČ</item>
    </izvorni_sadrzaj>
    <derivirana_varijabla naziv="DomainObject.Predmet.ProtuStrankaListNazivFormated_1">
      <item>BERNARD UGOSTITELJSTVO j.d.o.o. POREČ</item>
    </derivirana_varijabla>
  </DomainObject.Predmet.ProtuStrankaListNazivFormated>
  <DomainObject.Predmet.ProtuStrankaListNazivFormatedOIB>
    <izvorni_sadrzaj>
      <item>BERNARD UGOSTITELJSTVO j.d.o.o. POREČ, OIB 67058635115</item>
    </izvorni_sadrzaj>
    <derivirana_varijabla naziv="DomainObject.Predmet.ProtuStrankaListNazivFormatedOIB_1">
      <item>BERNARD UGOSTITELJSTVO j.d.o.o. POREČ, OIB 67058635115</item>
    </derivirana_varijabla>
  </DomainObject.Predmet.ProtuStrankaListNazivFormatedOIB>
  <DomainObject.Predmet.OstaliListFormated>
    <izvorni_sadrzaj>
      <item>Morris Dal Din punomoćnik sudionika u postupku BERNARD UGOSTITELJSTVO j.d.o.o. POREČ</item>
    </izvorni_sadrzaj>
    <derivirana_varijabla naziv="DomainObject.Predmet.OstaliListFormated_1">
      <item>Morris Dal Din punomoćnik sudionika u postupku BERNARD UGOSTITELJSTVO j.d.o.o. POREČ</item>
    </derivirana_varijabla>
  </DomainObject.Predmet.OstaliListFormated>
  <DomainObject.Predmet.OstaliListFormatedOIB>
    <izvorni_sadrzaj>
      <item>Morris Dal Din, OIB 73889107866 punomoćnik sudionika u postupku BERNARD UGOSTITELJSTVO j.d.o.o. POREČ</item>
    </izvorni_sadrzaj>
    <derivirana_varijabla naziv="DomainObject.Predmet.OstaliListFormatedOIB_1">
      <item>Morris Dal Din, OIB 73889107866 punomoćnik sudionika u postupku BERNARD UGOSTITELJSTVO j.d.o.o. POREČ</item>
    </derivirana_varijabla>
  </DomainObject.Predmet.OstaliListFormatedOIB>
  <DomainObject.Predmet.OstaliListFormatedWithAdress>
    <izvorni_sadrzaj>
      <item>Morris Dal Din, Maura Gioseffia 5, 52440 Poreč punomoćnik sudionika u postupku BERNARD UGOSTITELJSTVO j.d.o.o. POREČ</item>
    </izvorni_sadrzaj>
    <derivirana_varijabla naziv="DomainObject.Predmet.OstaliListFormatedWithAdress_1">
      <item>Morris Dal Din, Maura Gioseffia 5, 52440 Poreč punomoćnik sudionika u postupku BERNARD UGOSTITELJSTVO j.d.o.o. POREČ</item>
    </derivirana_varijabla>
  </DomainObject.Predmet.OstaliListFormatedWithAdress>
  <DomainObject.Predmet.OstaliListFormatedWithAdressOIB>
    <izvorni_sadrzaj>
      <item>Morris Dal Din, OIB 73889107866, Maura Gioseffia 5, 52440 Poreč punomoćnik sudionika u postupku BERNARD UGOSTITELJSTVO j.d.o.o. POREČ</item>
    </izvorni_sadrzaj>
    <derivirana_varijabla naziv="DomainObject.Predmet.OstaliListFormatedWithAdressOIB_1">
      <item>Morris Dal Din, OIB 73889107866, Maura Gioseffia 5, 52440 Poreč punomoćnik sudionika u postupku BERNARD UGOSTITELJSTVO j.d.o.o. POREČ</item>
    </derivirana_varijabla>
  </DomainObject.Predmet.OstaliListFormatedWithAdressOIB>
  <DomainObject.Predmet.OstaliListNazivFormated>
    <izvorni_sadrzaj>
      <item>Morris Dal Din</item>
    </izvorni_sadrzaj>
    <derivirana_varijabla naziv="DomainObject.Predmet.OstaliListNazivFormated_1">
      <item>Morris Dal Din</item>
    </derivirana_varijabla>
  </DomainObject.Predmet.OstaliListNazivFormated>
  <DomainObject.Predmet.OstaliListNazivFormatedOIB>
    <izvorni_sadrzaj>
      <item>Morris Dal Din, OIB 73889107866</item>
    </izvorni_sadrzaj>
    <derivirana_varijabla naziv="DomainObject.Predmet.OstaliListNazivFormatedOIB_1">
      <item>Morris Dal Din, OIB 73889107866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BERNARD UGOSTITELJSTVO j.d.o.o. POREČ</izvorni_sadrzaj>
    <derivirana_varijabla naziv="DomainObject.Predmet.ProtustrankaIDrugi_1">BERNARD UGOSTITELJSTVO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BERNARD UGOSTITELJSTVO j.d.o.o. POREČ, OIB 67058635115, Bruna Valentija 63, 52440 Poreč</izvorni_sadrzaj>
    <derivirana_varijabla naziv="DomainObject.Predmet.ProtustrankaIDrugiAdressOIB_1">BERNARD UGOSTITELJSTVO j.d.o.o. POREČ, OIB 67058635115, Bruna Valentija 63,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BERNARD UGOSTITELJSTVO j.d.o.o. POREČ</item>
      <item>Morris Dal Din</item>
    </izvorni_sadrzaj>
    <derivirana_varijabla naziv="DomainObject.Predmet.SudioniciListNaziv_1">
      <item>FINANCIJSKA AGENCIJA, RC RIJEKA, PODRUŽNICA PULA, PULA</item>
      <item>BERNARD UGOSTITELJSTVO j.d.o.o. POREČ</item>
      <item>Morris Dal Din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BERNARD UGOSTITELJSTVO j.d.o.o. POREČ, OIB 67058635115, Bruna Valentija 63,52440 Poreč</item>
      <item>Morris Dal Din, OIB 73889107866, Maura Gioseffia 5,52440 Poreč</item>
    </izvorni_sadrzaj>
    <derivirana_varijabla naziv="DomainObject.Predmet.SudioniciListAdressOIB_1">
      <item>FINANCIJSKA AGENCIJA, RC RIJEKA, PODRUŽNICA PULA, PULA, OIB 85821130368, F. Kurelca 8,51000 Rijeka</item>
      <item>BERNARD UGOSTITELJSTVO j.d.o.o. POREČ, OIB 67058635115, Bruna Valentija 63,52440 Poreč</item>
      <item>Morris Dal Din, OIB 73889107866, Maura Gioseffia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67058635115</item>
      <item>, OIB 73889107866</item>
    </izvorni_sadrzaj>
    <derivirana_varijabla naziv="DomainObject.Predmet.SudioniciListNazivOIB_1">
      <item>, OIB 85821130368</item>
      <item>, OIB 67058635115</item>
      <item>, OIB 73889107866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2050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2019-05-24T08:02:00Z</dcterms:created>
  <dc:creator>Sanja Prodan</dc:creator>
  <cp:lastModifiedBy>Sanja Prodan</cp:lastModifiedBy>
  <cp:lastPrinted>2018-04-18T10:50:00Z</cp:lastPrinted>
  <dcterms:modified xmlns:xsi="http://www.w3.org/2001/XMLSchema-instance" xsi:type="dcterms:W3CDTF">2019-05-24T08:03:00Z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(ST-164-2019-11.docx)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