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209e" w14:paraId="478209e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  </w:t>
      </w:r>
      <w:r w:rsidR="00CB1DF1">
        <w:rPr>
          <w:b/>
        </w:rPr>
        <w:t>TRGOVAČKI SUD U DUBROVNIKU</w:t>
      </w:r>
    </w:p>
    <w:p w:rsidRDefault="00790EFD" w:rsidP="00790EFD" w:rsidR="00790EFD" w:rsidRPr="00FC1C4F">
      <w:pPr>
        <w:rPr>
          <w:b/>
        </w:rPr>
      </w:pPr>
      <w:r w:rsidRPr="00FC1C4F">
        <w:t xml:space="preserve">    </w:t>
      </w:r>
      <w:r w:rsidR="00CB1DF1">
        <w:t xml:space="preserve">   </w:t>
      </w:r>
      <w:r w:rsidRPr="00FC1C4F">
        <w:t xml:space="preserve">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435765">
        <w:rPr>
          <w:b/>
        </w:rPr>
        <w:t>2</w:t>
      </w:r>
      <w:r w:rsidR="00AD4409">
        <w:rPr>
          <w:b/>
        </w:rPr>
        <w:t>24</w:t>
      </w:r>
      <w:r w:rsidR="00435765">
        <w:rPr>
          <w:b/>
        </w:rPr>
        <w:t>/19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>Trgov</w:t>
      </w:r>
      <w:r w:rsidR="00CB1DF1">
        <w:t xml:space="preserve">ački sud </w:t>
      </w:r>
      <w:r w:rsidRPr="00FA1EA0">
        <w:t xml:space="preserve"> u Dubrovniku, po stečajnom sucu tog suda Diani Butigan Granić, kao sucu pojedincu, u stečajnom postupku nad stečajnim dužnikom</w:t>
      </w:r>
      <w:r w:rsidR="00CB1DF1">
        <w:t xml:space="preserve"> </w:t>
      </w:r>
      <w:r w:rsidR="008403B3" w:rsidRPr="003C516C">
        <w:t>,</w:t>
      </w:r>
      <w:r w:rsidR="00CB1DF1" w:rsidRPr="00CB1DF1">
        <w:t xml:space="preserve"> VELO MISTO d.o.o. za poslovno savjetovanje i usluge</w:t>
      </w:r>
      <w:r w:rsidR="00CB1DF1">
        <w:t>,</w:t>
      </w:r>
      <w:r w:rsidR="00CB1DF1" w:rsidRPr="00CB1DF1">
        <w:t xml:space="preserve"> Vjekoslava Paraća 3</w:t>
      </w:r>
      <w:r w:rsidR="00CB1DF1">
        <w:t xml:space="preserve">, Klis, </w:t>
      </w:r>
      <w:r w:rsidR="008403B3" w:rsidRPr="003C516C">
        <w:t xml:space="preserve"> OIB: </w:t>
      </w:r>
      <w:r w:rsidR="00CB1DF1" w:rsidRPr="00CB1DF1">
        <w:t>62828766082</w:t>
      </w:r>
      <w:r w:rsidR="00CB1DF1">
        <w:t xml:space="preserve">, </w:t>
      </w:r>
      <w:r w:rsidR="008403B3" w:rsidRPr="00E2401C">
        <w:t>kojeg zastupa steč</w:t>
      </w:r>
      <w:r w:rsidR="00CB1DF1">
        <w:t>ajni upravitelj Branko Petenjek,</w:t>
      </w:r>
      <w:r w:rsidRPr="00FA1EA0">
        <w:t xml:space="preserve"> dana </w:t>
      </w:r>
      <w:r w:rsidR="00CB1DF1">
        <w:t>31.siječnja 2019</w:t>
      </w:r>
      <w:r>
        <w:t xml:space="preserve">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AD4409">
        <w:t>629/17</w:t>
      </w:r>
      <w:r w:rsidR="00871338" w:rsidRPr="00FC1C4F">
        <w:t xml:space="preserve"> od </w:t>
      </w:r>
      <w:r w:rsidR="00AD4409">
        <w:t>6</w:t>
      </w:r>
      <w:r w:rsidR="00CC74B6">
        <w:t xml:space="preserve">. </w:t>
      </w:r>
      <w:r w:rsidR="00AD4409">
        <w:t>srpnja 2018</w:t>
      </w:r>
      <w:r w:rsidR="00CC74B6">
        <w:t>.g.</w:t>
      </w:r>
      <w:r w:rsidR="002D14B7" w:rsidRPr="00FC1C4F">
        <w:t xml:space="preserve"> </w:t>
      </w:r>
      <w:r w:rsidRPr="00FC1C4F">
        <w:t xml:space="preserve">otvoren je stečajni postupak nad </w:t>
      </w:r>
      <w:r w:rsidR="00CB1DF1" w:rsidRPr="00CB1DF1">
        <w:t>VELO MISTO d.o.o. za poslovno savjetovanje i usluge, Vjekoslava Pa</w:t>
      </w:r>
      <w:r w:rsidR="00CB1DF1">
        <w:t>raća 3, Klis,  OIB: 62828766082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CB1DF1">
        <w:rPr>
          <w:b/>
        </w:rPr>
        <w:t>31.siječnja 2019 g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68D" w:rsidP="006D75D1" w:rsidR="004E068D">
      <w:r>
        <w:separator/>
      </w:r>
    </w:p>
  </w:endnote>
  <w:endnote w:id="0" w:type="continuationSeparator">
    <w:p w:rsidRDefault="004E068D" w:rsidP="006D75D1" w:rsidR="004E0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68D" w:rsidP="006D75D1" w:rsidR="004E068D">
      <w:r>
        <w:separator/>
      </w:r>
    </w:p>
  </w:footnote>
  <w:footnote w:id="0" w:type="continuationSeparator">
    <w:p w:rsidRDefault="004E068D" w:rsidP="006D75D1" w:rsidR="004E0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454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AD4409">
          <w:t>224</w:t>
        </w:r>
        <w:r w:rsidR="00D50E5D">
          <w:t>/19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1F1315"/>
    <w:rsid w:val="00211E36"/>
    <w:rsid w:val="002C609D"/>
    <w:rsid w:val="002D14B7"/>
    <w:rsid w:val="002F0B83"/>
    <w:rsid w:val="00327454"/>
    <w:rsid w:val="003D1B73"/>
    <w:rsid w:val="00404FE1"/>
    <w:rsid w:val="00435765"/>
    <w:rsid w:val="00477C83"/>
    <w:rsid w:val="004845E2"/>
    <w:rsid w:val="00485F47"/>
    <w:rsid w:val="004E068D"/>
    <w:rsid w:val="004E6E14"/>
    <w:rsid w:val="004F3F63"/>
    <w:rsid w:val="005C7B61"/>
    <w:rsid w:val="00606F4C"/>
    <w:rsid w:val="006A349F"/>
    <w:rsid w:val="006B382A"/>
    <w:rsid w:val="006D62A4"/>
    <w:rsid w:val="006D75D1"/>
    <w:rsid w:val="00790EFD"/>
    <w:rsid w:val="007A754D"/>
    <w:rsid w:val="007F3071"/>
    <w:rsid w:val="008403B3"/>
    <w:rsid w:val="00845AA1"/>
    <w:rsid w:val="0086502C"/>
    <w:rsid w:val="00871338"/>
    <w:rsid w:val="009A58A1"/>
    <w:rsid w:val="00A652EF"/>
    <w:rsid w:val="00A76B57"/>
    <w:rsid w:val="00AD4409"/>
    <w:rsid w:val="00AE5D39"/>
    <w:rsid w:val="00B03C3C"/>
    <w:rsid w:val="00C3292F"/>
    <w:rsid w:val="00C47518"/>
    <w:rsid w:val="00CB1DF1"/>
    <w:rsid w:val="00CC74B6"/>
    <w:rsid w:val="00D320AC"/>
    <w:rsid w:val="00D40490"/>
    <w:rsid w:val="00D50E5D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45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45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45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45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45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45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45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45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St-224/2019</izvorni_sadrzaj>
    <derivirana_varijabla naziv="DomainObject.Predmet.OznakaBroj_1">St-224/2019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62828766082</item>
      <item>, OIB 85821130368</item>
      <item>, OIB null</item>
      <item>, OIB null</item>
      <item>, OIB 20394215720</item>
    </izvorni_sadrzaj>
    <derivirana_varijabla naziv="DomainObject.Predmet.SudioniciListNazivOIB_1">
      <item>, OIB 62828766082</item>
      <item>, OIB 85821130368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2128</properties:Characters>
  <properties:Lines>73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2019-01-31T13:03:00Z</dcterms:created>
  <dc:creator>Diana Butigan Granić</dc:creator>
  <cp:lastModifiedBy>Sanja Vuković</cp:lastModifiedBy>
  <cp:lastPrinted>2017-06-05T10:49:00Z</cp:lastPrinted>
  <dcterms:modified xmlns:xsi="http://www.w3.org/2001/XMLSchema-instance" xsi:type="dcterms:W3CDTF">2019-01-31T13:03:00Z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(224-19 - poziv -  VELO MISTO.docx)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