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8d05" w14:paraId="e5c8d05" w:rsidRDefault="00322B0B" w:rsidP="00441881" w:rsidR="00322B0B">
      <w:pPr>
        <w:pStyle w:val="Bezproreda"/>
        <w15:collapsed w:val="false"/>
      </w:pPr>
      <w:bookmarkStart w:name="_GoBack" w:id="0"/>
      <w:bookmarkEnd w:id="0"/>
    </w:p>
    <w:p w:rsidRDefault="00441881" w:rsidP="00441881" w:rsidR="00441881">
      <w:pPr>
        <w:pStyle w:val="Bezproreda"/>
      </w:pPr>
      <w:r>
        <w:t xml:space="preserve">                   </w:t>
      </w:r>
      <w:r>
        <w:rPr>
          <w:noProof/>
        </w:rPr>
        <w:drawing>
          <wp:inline distR="0" distL="0" distB="0" distT="0">
            <wp:extent cy="721995" cx="553720"/>
            <wp:effectExtent b="190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Default="00441881" w:rsidP="00441881" w:rsidR="00441881">
      <w:pPr>
        <w:pStyle w:val="Bezproreda"/>
      </w:pPr>
      <w:r>
        <w:t xml:space="preserve">        REPUBLIKA HRVATSKA</w:t>
      </w:r>
      <w:r>
        <w:tab/>
      </w:r>
      <w:r>
        <w:tab/>
      </w:r>
    </w:p>
    <w:p w:rsidRDefault="00441881" w:rsidP="00441881" w:rsidR="00441881">
      <w:pPr>
        <w:pStyle w:val="Bezproreda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41881" w:rsidP="00441881" w:rsidR="00441881">
      <w:pPr>
        <w:pStyle w:val="Bezproreda"/>
      </w:pPr>
      <w:r>
        <w:t xml:space="preserve">                 Braće Radić 2                                  </w:t>
      </w:r>
      <w:r w:rsidR="00322B0B">
        <w:t xml:space="preserve">                                 Poslovni broj: 5 St-5/14-71</w:t>
      </w:r>
      <w:r>
        <w:t xml:space="preserve">                                                      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Default="00441881" w:rsidP="00441881" w:rsidR="00441881">
      <w:pPr>
        <w:tabs>
          <w:tab w:pos="4535" w:val="center"/>
        </w:tabs>
        <w:rPr>
          <w:rFonts w:hAnsiTheme="minorHAnsi" w:asciiTheme="minorHAnsi"/>
          <w:sz w:val="22"/>
          <w:szCs w:val="22"/>
        </w:rPr>
      </w:pPr>
      <w:r>
        <w:t xml:space="preserve">                                             </w:t>
      </w:r>
    </w:p>
    <w:p w:rsidRDefault="00441881" w:rsidP="00441881" w:rsidR="00441881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 po sucu toga suda Kseniji Flack- Makitan,  u stečajnom postupku koji se vodi nad stečajnim dužnikom ML GRAD PROJEKT d.o.o.  u stečaju, Lopatinec, I. G. Kovačića 81, OIB: 50520083535, 28. srpnja 2016. donosi sljedeći,</w:t>
      </w:r>
    </w:p>
    <w:p w:rsidRDefault="00441881" w:rsidP="00441881" w:rsidR="00441881">
      <w:pPr>
        <w:jc w:val="center"/>
        <w:rPr>
          <w:rFonts w:cs="Times New Roman"/>
        </w:rPr>
      </w:pPr>
      <w:r>
        <w:rPr>
          <w:rFonts w:cs="Times New Roman"/>
        </w:rPr>
        <w:t>Z A K LJ U Č A K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I.        Na temelju rješenja o dosudi  ovoga suda od 28. travnja 2016., broj St-5/14-64 određuje se upis prava vlasništva na nekretnini stečajnog dužnika upisanoj u z.k. ul. 2266, k.o. Sužan, čkbr.2485/9, pašnjak sa 656 m2, upisane u zemljišne knjige Općinskog suda u Rijeci,  Stalne službe u Krku u korist kupca Summer story d.o.o., Rijeka, Dobriše Cesarića 7, OIB: 02391399987.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II.</w:t>
      </w:r>
      <w:r>
        <w:rPr>
          <w:rFonts w:cs="Times New Roman"/>
        </w:rPr>
        <w:tab/>
        <w:t>Potvrđuje se da je kupac uplatio u cijelosti kupovninu za nekretnine navedene u toč.I izreke ovog zaključka u iznosu od 270.000,00 kn.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III.</w:t>
      </w:r>
      <w:r>
        <w:rPr>
          <w:rFonts w:cs="Times New Roman"/>
        </w:rPr>
        <w:tab/>
        <w:t>Nalaže se Zemljišno-knjižnoj službi Općinskog suda u Rijeci, stalna služba u Krku da izvrši upis prava vlasništva na navedenim nekretninama iz točke I. ovog zaključka, kao i da na istim nekretninama izvrši upis brisanja svih zabilježbi i svih upisanih založnih prava i tereta i to: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-Zaprimljeno 16.06.2014. broj Z-3312/14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Temeljem rješenja i zaključka Trgovačkog suda u Varaždinu, broj: St-5/14 od 12. lipnja 2014. godine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zabilježuje se prodaja nekretnine u stečajnom postupku primjenom pravila o ovrsi,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 xml:space="preserve"> -Zaprimljeno 02.05.2016. broj Z-3193/16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Na temelju Rješenja o dosudi Trgovačkog suda u Varaždinu br. 5 St-5/14-64 od 28. travnja 2016 g. zabilježuje se isto na nekretnini u A u vlasništvu stečajnog dužnika ML Grad projekt d.o.o. u stečaju,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-Zaprimljeno 02.05.2016. broj Z-3193/16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Na temelju Rješenja o dosudi Trgovačkog suda u Varaždinu br. 5 St-5/14-64 od 28. travnja 2016 g.zabilježuje se isto na nekretnini u A u vlasništvu stečajnog dužnika ML Grad projekt d.o.o. u stečaju,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-Zaprimljeno 13.10.2010. broj Z-5576/10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Zaprimljeno 29.10.2010. broj Z-5884/10</w:t>
      </w:r>
    </w:p>
    <w:p w:rsidRDefault="00441881" w:rsidP="00441881" w:rsidR="00441881">
      <w:pPr>
        <w:pStyle w:val="Bezproreda"/>
      </w:pPr>
      <w:r>
        <w:t>Temeljem prijedloga za osiguranje novčane tražbine prisilnim zasnivanjem založnog</w:t>
      </w:r>
    </w:p>
    <w:p w:rsidRDefault="00441881" w:rsidP="00441881" w:rsidR="00441881">
      <w:pPr>
        <w:pStyle w:val="Bezproreda"/>
      </w:pPr>
      <w:r>
        <w:t>prava na nekretnini i ovos. rješenja od 12. listopada 2010, Posl.br. Ovr-346/10-2,</w:t>
      </w:r>
    </w:p>
    <w:p w:rsidRDefault="00441881" w:rsidP="00441881" w:rsidR="00441881">
      <w:pPr>
        <w:pStyle w:val="Bezproreda"/>
      </w:pPr>
      <w:r>
        <w:lastRenderedPageBreak/>
        <w:t>uknjižuje se pravo zaloga na nekretnini u A, suvlasništvo ML GRAD PROJEKT d.o.o.</w:t>
      </w:r>
    </w:p>
    <w:p w:rsidRDefault="00441881" w:rsidP="00441881" w:rsidR="00441881">
      <w:pPr>
        <w:pStyle w:val="Bezproreda"/>
      </w:pPr>
      <w:r>
        <w:t>Lopatinec, I.G. Kovačića 81, OIB 50520083535, radi osiguranja novčane tražbine u</w:t>
      </w:r>
    </w:p>
    <w:p w:rsidRDefault="00441881" w:rsidP="00441881" w:rsidR="00441881">
      <w:pPr>
        <w:pStyle w:val="Bezproreda"/>
      </w:pPr>
      <w:r>
        <w:t>ukupnom iznosu od 32.569,23 kn (glavnica 30.465,84 kn i obračunate kamate u iznosu od</w:t>
      </w:r>
    </w:p>
    <w:p w:rsidRDefault="00441881" w:rsidP="00441881" w:rsidR="00441881">
      <w:pPr>
        <w:pStyle w:val="Bezproreda"/>
      </w:pPr>
      <w:r>
        <w:t>2.103,39 kn), i dalje zakonske zatezne kamate na glavnicu po stopi od 14% godišnje od</w:t>
      </w:r>
    </w:p>
    <w:p w:rsidRDefault="00441881" w:rsidP="00441881" w:rsidR="00441881">
      <w:pPr>
        <w:pStyle w:val="Bezproreda"/>
      </w:pPr>
      <w:r>
        <w:t>dana 24. rujna 2010.god., pa do naplate, kao i troškova ovog ovršnog postupka u iznosu</w:t>
      </w:r>
    </w:p>
    <w:p w:rsidRDefault="00441881" w:rsidP="00441881" w:rsidR="00441881">
      <w:pPr>
        <w:pStyle w:val="Bezproreda"/>
      </w:pPr>
      <w:r>
        <w:t>od 1.020,00 kuna, na koji također teku zakonske zatezne kamate od dana donošenja</w:t>
      </w:r>
    </w:p>
    <w:p w:rsidRDefault="00441881" w:rsidP="00441881" w:rsidR="00441881">
      <w:pPr>
        <w:pStyle w:val="Bezproreda"/>
      </w:pPr>
      <w:r>
        <w:t>rješenja o ovrsi, kao i eventualne druge troškove ovrhe pa do naplate, u korist:</w:t>
      </w:r>
    </w:p>
    <w:p w:rsidRDefault="00441881" w:rsidP="00441881" w:rsidR="00441881">
      <w:pPr>
        <w:pStyle w:val="Bezproreda"/>
      </w:pPr>
    </w:p>
    <w:p w:rsidRDefault="00441881" w:rsidP="00441881" w:rsidR="00441881">
      <w:pPr>
        <w:pStyle w:val="Bezproreda"/>
      </w:pPr>
      <w:r>
        <w:t>REPUBLIKA HRVATSKA, MINISTARSTVO FINANCIJA, POREZNA UPRAVA,</w:t>
      </w:r>
    </w:p>
    <w:p w:rsidRDefault="00441881" w:rsidP="00441881" w:rsidR="00441881">
      <w:pPr>
        <w:pStyle w:val="Bezproreda"/>
      </w:pPr>
      <w:r>
        <w:t>PODRUČNI URED RIJEKA uz zabilježbu ovršivosti tražbine,</w:t>
      </w:r>
    </w:p>
    <w:p w:rsidRDefault="00441881" w:rsidP="00441881" w:rsidR="00441881">
      <w:pPr>
        <w:pStyle w:val="Bezproreda"/>
        <w:jc w:val="both"/>
      </w:pP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-</w:t>
      </w:r>
      <w:r>
        <w:t xml:space="preserve"> </w:t>
      </w:r>
      <w:r>
        <w:rPr>
          <w:rFonts w:cs="Times New Roman"/>
        </w:rPr>
        <w:t>Zaprimljeno 13.03.2012. broj Z-1807/12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Zaprimljeno 18.05.2012. broj Z-3653/12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Na temelju konačnog i ovršnog rješenja Ministarstva financija porezne uprave, Područni ured Rijeka, Ispostava Krk Klasa; UP/I-410-20/2010-001/02555 urbr 513-007-08-1/2011-0002 od 26.04.2011 uknjižuje se založnog prava na 1/6 dijela z.č. 2485/9 u zk ul 2266 k.o. Sužan, radi osiguranja novčane tražbine predlagatelja osiguranja u ukupnom iznosu od 26.487,36 kuna s zakonskom zateznom kamatom na glavnicu po stopi od 12% godišnje i ostalim obvezama iz gore navedenog rješenja, za korist: 26,487.36 KN</w:t>
      </w:r>
    </w:p>
    <w:p w:rsidRDefault="00441881" w:rsidP="00441881" w:rsidR="00441881">
      <w:pPr>
        <w:pStyle w:val="Bezproreda"/>
        <w:jc w:val="both"/>
      </w:pPr>
      <w:r>
        <w:t>REPUBLIKA HRVATSKA - MINISTARSTVO FINANCIJA, POREZNA</w:t>
      </w:r>
    </w:p>
    <w:p w:rsidRDefault="00441881" w:rsidP="00441881" w:rsidR="00441881">
      <w:pPr>
        <w:pStyle w:val="Bezproreda"/>
        <w:jc w:val="both"/>
      </w:pPr>
      <w:r>
        <w:t>UPRAVA RIJEKA</w:t>
      </w:r>
    </w:p>
    <w:p w:rsidRDefault="00441881" w:rsidP="00441881" w:rsidR="00441881">
      <w:pPr>
        <w:pStyle w:val="Bezproreda"/>
        <w:jc w:val="both"/>
      </w:pP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- Zaprimljeno 13.03.2012. broj Z-1807/12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Zaprimljeno 18.05.2012. broj Z-3653/12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Uz zabilježbu ovršivosti tražbine (čl 256 st.2 Ovršnog zakona).</w:t>
      </w:r>
    </w:p>
    <w:p w:rsidRDefault="00322B0B" w:rsidP="00322B0B" w:rsidR="00322B0B">
      <w:pPr>
        <w:rPr>
          <w:rFonts w:cs="Times New Roman"/>
        </w:rPr>
      </w:pPr>
      <w:r>
        <w:rPr>
          <w:rFonts w:cs="Times New Roman"/>
        </w:rPr>
        <w:t>IV. Nalaže se stečajnom upravitelju Nenadu Homar da bez odgode preda nekretninu iz toč.I izreke ovog zaključka kupcu, te da o tome pismeno obavijesti ovaj sud.</w:t>
      </w:r>
    </w:p>
    <w:p w:rsidRDefault="00441881" w:rsidP="00441881" w:rsidR="00441881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ab/>
        <w:t>Računovodstvo  ovoga suda izvijestilo je suca da je kupac platio u cijelosti kupovninu u iznosu od 270.000,00 kn za kupljene nekretnine navedene u toč. I. izreke ovog zaključka. S obzirom na činjenicu da je kupac platio kupovninu, valjalo je donijeti ovaj zaključak temeljem čl. 101. Ovršnog zakona (dalje OZ, Narodne novine br. 121/12, 25/13 i 93/14, a u vezi s čl. 164. Stečajnog zakona (Narodne novine br.44/96, 29/99, 129/00, 123/03, 82/06, 116/10 i 25/12) i dozvoliti upis prava vlasništva u korist kupca kao i brisanje zabilježbi i ostalih tereta koje se tiču kupljene imovine. Također je valjalo odrediti i predaju kupljene imovine u posjed kupcu.</w:t>
      </w:r>
    </w:p>
    <w:p w:rsidRDefault="00441881" w:rsidP="00322B0B" w:rsidR="00441881">
      <w:pPr>
        <w:jc w:val="center"/>
        <w:rPr>
          <w:rFonts w:cs="Times New Roman"/>
        </w:rPr>
      </w:pPr>
      <w:r>
        <w:rPr>
          <w:rFonts w:cs="Times New Roman"/>
        </w:rPr>
        <w:t>U Varaždinu, 28. srpnja 2016.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Ksenija Flack-Makitan</w:t>
      </w:r>
    </w:p>
    <w:p w:rsidRDefault="00441881" w:rsidP="00441881" w:rsidR="00441881">
      <w:pPr>
        <w:pStyle w:val="Bezproreda"/>
      </w:pPr>
    </w:p>
    <w:p w:rsidRDefault="00322B0B" w:rsidP="00441881" w:rsidR="00322B0B">
      <w:pPr>
        <w:pStyle w:val="Bezproreda"/>
      </w:pPr>
    </w:p>
    <w:p w:rsidRDefault="00441881" w:rsidP="00441881" w:rsidR="00441881">
      <w:pPr>
        <w:pStyle w:val="Bezproreda"/>
      </w:pPr>
      <w:r>
        <w:lastRenderedPageBreak/>
        <w:t>Pouka o pravnom lijeku:</w:t>
      </w:r>
    </w:p>
    <w:p w:rsidRDefault="00441881" w:rsidP="00441881" w:rsidR="00441881">
      <w:pPr>
        <w:pStyle w:val="Bezproreda"/>
      </w:pPr>
      <w:r>
        <w:t>Protiv ovog zaključka nije dopušten pravni lijek (čl.11.st.9. Stečajnog zakona).</w:t>
      </w:r>
    </w:p>
    <w:p w:rsidRDefault="00441881" w:rsidP="00441881" w:rsidR="00441881">
      <w:pPr>
        <w:pStyle w:val="Bezproreda"/>
      </w:pPr>
    </w:p>
    <w:p w:rsidRDefault="00441881" w:rsidP="00441881" w:rsidR="00441881">
      <w:pPr>
        <w:pStyle w:val="Bezproreda"/>
      </w:pPr>
      <w:r>
        <w:t>DNA:</w:t>
      </w:r>
    </w:p>
    <w:p w:rsidRDefault="00322B0B" w:rsidP="00441881" w:rsidR="00322B0B">
      <w:pPr>
        <w:pStyle w:val="Bezproreda"/>
      </w:pPr>
      <w:r>
        <w:t>- stečajni upravitelj Nenad Homar</w:t>
      </w:r>
    </w:p>
    <w:p w:rsidRDefault="00441881" w:rsidP="00441881" w:rsidR="00441881">
      <w:pPr>
        <w:pStyle w:val="Bezproreda"/>
      </w:pPr>
      <w:r>
        <w:t>- Summer story d.o.o., Rijeka, Dobriše Cesarića 7</w:t>
      </w:r>
    </w:p>
    <w:p w:rsidRDefault="00441881" w:rsidP="00441881" w:rsidR="00441881">
      <w:pPr>
        <w:pStyle w:val="Bezproreda"/>
      </w:pPr>
      <w:r>
        <w:t>-Općinski sud u Rijeci, stalna služba Krk</w:t>
      </w:r>
    </w:p>
    <w:p w:rsidRDefault="00441881" w:rsidP="00441881" w:rsidR="00441881">
      <w:pPr>
        <w:pStyle w:val="Bezproreda"/>
      </w:pPr>
      <w:r>
        <w:t>-Županijsko državno odvjetništvo, građansko-upravni odjel</w:t>
      </w:r>
    </w:p>
    <w:p w:rsidRDefault="00441881" w:rsidP="00441881" w:rsidR="00441881">
      <w:pPr>
        <w:pStyle w:val="Bezproreda"/>
      </w:pPr>
      <w:r>
        <w:t>-e-oglasna ploča</w:t>
      </w:r>
    </w:p>
    <w:p w:rsidRDefault="00441881" w:rsidP="00441881" w:rsidR="00441881">
      <w:pPr>
        <w:rPr>
          <w:rFonts w:hAnsiTheme="minorHAnsi" w:asciiTheme="minorHAns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322B0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2B0B" w:rsidR="00DA0242">
      <w:headerReference w:type="default" r:id="rId12"/>
      <w:pgSz w:code="9" w:h="16839" w:w="11907"/>
      <w:pgMar w:gutter="0" w:footer="1134" w:header="1134" w:left="1417" w:bottom="0" w:right="1417" w:top="85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2B0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1881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558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054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55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St-5/2014-71</izvorni_sadrzaj>
    <derivirana_varijabla naziv="DomainObject.Oznaka_1">St-5/2014-71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Lopatinec</izvorni_sadrzaj>
    <derivirana_varijabla naziv="DomainObject.Predmet.ProtustrankaFormatedWithAdress_1"> ML GRAD PROJEKT društvo s ograničenom odgovornošću za građenje, trgovinu i poslovanje nekretninama, Ivana Gorana Kovačića 81,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Lopatinec</izvorni_sadrzaj>
    <derivirana_varijabla naziv="DomainObject.Predmet.ProtustrankaFormatedWithAdressOIB_1"> ML GRAD PROJEKT društvo s ograničenom odgovornošću za građenje, trgovinu i poslovanje nekretninama, OIB 50520083535, Ivana Gorana Kovačića 81,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Lopatinec</izvorni_sadrzaj>
    <derivirana_varijabla naziv="DomainObject.Predmet.ProtustrankaWithAdress_1">ML GRAD PROJEKT društvo s ograničenom odgovornošću za građenje, trgovinu i poslovanje nekretninama Ivana Gorana Kovačića 81,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Lopatinec</izvorni_sadrzaj>
    <derivirana_varijabla naziv="DomainObject.Predmet.ProtustrankaWithAdressOIB_1">ML GRAD PROJEKT društvo s ograničenom odgovornošću za građenje, trgovinu i poslovanje nekretninama, OIB 50520083535, Ivana Gorana Kovačića 81,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Lopatinec</item>
    </izvorni_sadrzaj>
    <derivirana_varijabla naziv="DomainObject.Predmet.ProtuStrankaListFormatedWithAdress_1">
      <item>ML GRAD PROJEKT društvo s ograničenom odgovornošću za građenje, trgovinu i poslovanje nekretninama, Ivana Gorana Kovačića 81,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</izvorni_sadrzaj>
    <derivirana_varijabla naziv="DomainObject.Predmet.OstaliListFormated_1">
      <item>ŽUPANIJSKO DRŽAVNO ODVJETNIŠTVO U VARAŽDINU Građansko upravni odjel</item>
      <item>NENAD HOMAR</item>
      <item>RENATA FILIPOVIĆ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</izvorni_sadrzaj>
    <derivirana_varijabla naziv="DomainObject.Predmet.OstaliListNazivFormated_1">
      <item>ŽUPANIJSKO DRŽAVNO ODVJETNIŠTVO U VARAŽDINU Građansko upravni odjel</item>
      <item>NENAD HOMAR</item>
      <item>RENATA FILIPOVIĆ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>St-5/2014-71</izvorni_sadrzaj>
    <derivirana_varijabla naziv="DomainObject.PoslovniBrojDokumenta_1">St-5/2014-71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Lopatinec</izvorni_sadrzaj>
    <derivirana_varijabla naziv="DomainObject.Predmet.ProtustrankaIDrugiAdressOIB_1">ML GRAD PROJEKT društvo s ograničenom odgovornošću za građenje, trgovinu i poslovanje nekretninama, OIB 50520083535, Ivana Gorana Kovačića 81,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derivirana_varijabla>
  </DomainObject.Predmet.SudioniciListNaziv>
  <DomainObject.Predmet.SudioniciListAdressOIB>
    <izvorni_sadrzaj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izvorni_sadrzaj>
    <derivirana_varijabla naziv="DomainObject.Predmet.SudioniciListAdressOIB_1"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A95B41-196C-4A75-9060-5AB699477D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716</properties:Words>
  <properties:Characters>4058</properties:Characters>
  <properties:Lines>94</properties:Lines>
  <properties:Paragraphs>50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2016-07-29T07:23:00Z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St-5/2014-71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