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9614" w14:paraId="7d39614" w:rsidRDefault="00494FB2" w:rsidP="00910611" w:rsidR="00D73553" w:rsidRPr="004C5AFF">
      <w:pPr>
        <w:ind w:firstLine="708"/>
        <w15:collapsed w:val="false"/>
      </w:pPr>
      <w:bookmarkStart w:name="_GoBack" w:id="0"/>
      <w:bookmarkEnd w:id="0"/>
      <w:r w:rsidRPr="004C5AFF">
        <w:t xml:space="preserve"> </w:t>
      </w:r>
      <w:r w:rsidR="00D73553" w:rsidRPr="004C5AFF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4C5AFF">
      <w:r w:rsidRPr="004C5AFF">
        <w:rPr>
          <w:rFonts w:eastAsia="MS Mincho"/>
          <w:szCs w:val="24"/>
        </w:rPr>
        <w:t>REPUBLIKA HRVATSKA</w:t>
      </w:r>
    </w:p>
    <w:p w:rsidRDefault="00D73553" w:rsidP="00910611" w:rsidR="00D73553" w:rsidRPr="004C5AFF">
      <w:r w:rsidRPr="004C5AFF">
        <w:rPr>
          <w:rFonts w:eastAsia="MS Mincho"/>
          <w:szCs w:val="24"/>
        </w:rPr>
        <w:t>TRGOVAČKI SUD U RIJECI</w:t>
      </w:r>
    </w:p>
    <w:p w:rsidRDefault="00CC037E" w:rsidR="00D73553" w:rsidRPr="004C5AFF">
      <w:pPr>
        <w:rPr>
          <w:rFonts w:eastAsia="MS Mincho"/>
          <w:szCs w:val="24"/>
        </w:rPr>
      </w:pPr>
      <w:r w:rsidRPr="004C5AFF">
        <w:rPr>
          <w:rFonts w:eastAsia="MS Mincho"/>
          <w:szCs w:val="24"/>
        </w:rPr>
        <w:t xml:space="preserve"> </w:t>
      </w:r>
      <w:r w:rsidR="00D73553" w:rsidRPr="004C5AFF">
        <w:rPr>
          <w:rFonts w:eastAsia="MS Mincho"/>
          <w:szCs w:val="24"/>
        </w:rPr>
        <w:t xml:space="preserve">     Rijeka, Zadarska 1 i 3</w:t>
      </w:r>
    </w:p>
    <w:p w:rsidRDefault="004C5AFF" w:rsidP="004C5AFF" w:rsidR="004C5AFF" w:rsidRPr="004C5AFF">
      <w:pPr>
        <w:jc w:val="both"/>
        <w:rPr>
          <w:rFonts w:eastAsia="Times New Roman"/>
        </w:rPr>
      </w:pPr>
    </w:p>
    <w:p w:rsidRDefault="004C5AFF" w:rsidP="004C5AFF" w:rsidR="004C5AFF" w:rsidRPr="004C5AFF">
      <w:pPr>
        <w:jc w:val="both"/>
      </w:pPr>
    </w:p>
    <w:p w:rsidRDefault="004C5AFF" w:rsidP="004C5AFF" w:rsidR="004C5AFF" w:rsidRPr="004C5AFF">
      <w:pPr>
        <w:jc w:val="center"/>
      </w:pPr>
      <w:r w:rsidRPr="004C5AFF">
        <w:t>R E P U B L I K A    H R V A T S K A</w:t>
      </w:r>
    </w:p>
    <w:p w:rsidRDefault="004C5AFF" w:rsidP="004C5AFF" w:rsidR="004C5AFF" w:rsidRPr="004C5AFF">
      <w:pPr>
        <w:jc w:val="center"/>
      </w:pPr>
      <w:r w:rsidRPr="004C5AFF">
        <w:t>R J E Š E N J E</w:t>
      </w:r>
    </w:p>
    <w:p w:rsidRDefault="004C5AFF" w:rsidP="004C5AFF" w:rsidR="004C5AFF" w:rsidRPr="004C5AFF">
      <w:pPr>
        <w:jc w:val="both"/>
      </w:pPr>
    </w:p>
    <w:p w:rsidRDefault="004C5AFF" w:rsidP="004C5AFF" w:rsidR="004C5AFF" w:rsidRPr="004C5AFF">
      <w:pPr>
        <w:jc w:val="both"/>
      </w:pPr>
      <w:r w:rsidRPr="004C5AFF">
        <w:tab/>
        <w:t xml:space="preserve">Trgovački sud u Rijeci po stečajnom sucu Veri Jelenović, u stečajnom postupku nad dužnikom </w:t>
      </w:r>
      <w:r w:rsidRPr="004C5AFF">
        <w:rPr>
          <w:bCs/>
        </w:rPr>
        <w:t>PETROLVILLA</w:t>
      </w:r>
      <w:r w:rsidRPr="004C5AFF">
        <w:t xml:space="preserve">&amp;BILIĆ d.o.o. za trgovinu i usluge u stečaju Rijeka, Strossmayerova 16, OIB: 90087470153, MBS: 060222901, dana </w:t>
      </w:r>
      <w:r>
        <w:t xml:space="preserve">22. svibnja </w:t>
      </w:r>
      <w:r w:rsidRPr="004C5AFF">
        <w:t xml:space="preserve">2018. </w:t>
      </w:r>
    </w:p>
    <w:p w:rsidRDefault="004C5AFF" w:rsidP="004C5AFF" w:rsidR="004C5AFF" w:rsidRPr="004C5AFF">
      <w:pPr>
        <w:jc w:val="both"/>
      </w:pPr>
    </w:p>
    <w:p w:rsidRDefault="005C4464" w:rsidP="005C4464" w:rsidR="005C4464">
      <w:pPr>
        <w:jc w:val="center"/>
        <w:rPr>
          <w:bCs/>
        </w:rPr>
      </w:pPr>
      <w:r>
        <w:rPr>
          <w:bCs/>
        </w:rPr>
        <w:t>r i j e š i o  j e</w:t>
      </w:r>
    </w:p>
    <w:p w:rsidRDefault="005C4464" w:rsidP="005C4464" w:rsidR="005C4464">
      <w:pPr>
        <w:jc w:val="both"/>
      </w:pPr>
      <w:r>
        <w:tab/>
      </w:r>
      <w:r>
        <w:tab/>
      </w:r>
    </w:p>
    <w:p w:rsidRDefault="005C4464" w:rsidP="005C4464" w:rsidR="005C4464">
      <w:pPr>
        <w:ind w:firstLine="1418"/>
        <w:jc w:val="both"/>
      </w:pPr>
      <w:r>
        <w:t xml:space="preserve">Određuje se naknada stvarnih troškova stečajnog upravitelja Jasni Kučević, OIB: 89442269215, Kaštanjer 64, Pula za period od 21. srpnja 2017. do 15. svibnja 2018. u iznosu od 2.100,00 kn neto. </w:t>
      </w:r>
    </w:p>
    <w:p w:rsidRDefault="005C4464" w:rsidP="005C4464" w:rsidR="005C4464">
      <w:pPr>
        <w:jc w:val="both"/>
      </w:pPr>
      <w:r>
        <w:t xml:space="preserve">   </w:t>
      </w:r>
    </w:p>
    <w:p w:rsidRDefault="005C4464" w:rsidP="005C4464" w:rsidR="005C4464">
      <w:pPr>
        <w:jc w:val="center"/>
        <w:rPr>
          <w:bCs/>
        </w:rPr>
      </w:pPr>
      <w:r>
        <w:rPr>
          <w:bCs/>
        </w:rPr>
        <w:t>Obrazloženje</w:t>
      </w:r>
    </w:p>
    <w:p w:rsidRDefault="005C4464" w:rsidP="005C4464" w:rsidR="005C4464">
      <w:pPr>
        <w:jc w:val="center"/>
        <w:rPr>
          <w:bCs/>
        </w:rPr>
      </w:pPr>
    </w:p>
    <w:p w:rsidRDefault="005C4464" w:rsidP="005C4464" w:rsidR="005C4464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21. svibnja 2018. podnijela zahtjev za naknadu stvarnih troškova u iznosu od </w:t>
      </w:r>
      <w:r>
        <w:t>2.100,00 kn neto za period od 21. srpnja 2017. do 15. svibnja 2018. i to 796,00 kn za</w:t>
      </w:r>
      <w:r>
        <w:rPr>
          <w:bCs/>
        </w:rPr>
        <w:t xml:space="preserve"> putni trošak radi odlazaka do knjigovodstva, banke i suda sa cestarinom i parkirnom naknadom, 804,00 kn putnog troška za odlaske do knjigovodstva, suda i Porezne uprave zajedno sa cestarinom i računom za parkirnu naknadu, te 500,00 kn troškova telefona. </w:t>
      </w:r>
    </w:p>
    <w:p w:rsidRDefault="005C4464" w:rsidP="005C4464" w:rsidR="005C4464">
      <w:pPr>
        <w:jc w:val="both"/>
      </w:pPr>
      <w:r>
        <w:tab/>
      </w:r>
      <w:r>
        <w:tab/>
        <w:t>Stečajni sudac je ocijenio i uvidom u obračune naknade za korištenje osobnog vozila u službene svrhe (list 229 i 233 spisa), te račune za cestarinu i parkirnu naknadu (list 230 do 232, 234 do 236 spisa) da su navedeni nastali stvarni troškovi stečajnog upravitelja u iznosu od  2.100,00 kn neto za period od 21. srpnja 2017. do 15. svibnja 2018. opravdani i realni.</w:t>
      </w:r>
    </w:p>
    <w:p w:rsidRDefault="005C4464" w:rsidP="005C4464" w:rsidR="005C4464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71/15, 104/17)</w:t>
      </w:r>
      <w:r>
        <w:t xml:space="preserve"> valjalo je riješiti kao u izreci.</w:t>
      </w:r>
    </w:p>
    <w:p w:rsidRDefault="005C4464" w:rsidP="005C4464" w:rsidR="005C4464">
      <w:pPr>
        <w:jc w:val="both"/>
        <w:rPr>
          <w:bCs/>
        </w:rPr>
      </w:pPr>
    </w:p>
    <w:p w:rsidRDefault="005C4464" w:rsidP="005C4464" w:rsidR="005C4464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>
        <w:t xml:space="preserve">22. svibnja </w:t>
      </w:r>
      <w:r w:rsidRPr="004C5AFF">
        <w:t>2018</w:t>
      </w:r>
      <w:r>
        <w:rPr>
          <w:bCs/>
        </w:rPr>
        <w:t xml:space="preserve">. </w:t>
      </w:r>
    </w:p>
    <w:p w:rsidRDefault="005C4464" w:rsidP="005C4464" w:rsidR="005C4464">
      <w:pPr>
        <w:jc w:val="both"/>
        <w:rPr>
          <w:bCs/>
        </w:rPr>
      </w:pPr>
    </w:p>
    <w:p w:rsidRDefault="005C4464" w:rsidP="005C4464" w:rsidR="005C446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5C4464" w:rsidP="005C4464" w:rsidR="005C446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5C4464" w:rsidP="005C4464" w:rsidR="005C4464">
      <w:pPr>
        <w:jc w:val="both"/>
      </w:pPr>
    </w:p>
    <w:p w:rsidRDefault="005C4464" w:rsidP="005C4464" w:rsidR="005C4464">
      <w:pPr>
        <w:jc w:val="both"/>
      </w:pPr>
    </w:p>
    <w:p w:rsidRDefault="005C4464" w:rsidP="005C4464" w:rsidR="005C4464">
      <w:pPr>
        <w:jc w:val="both"/>
        <w:rPr>
          <w:bCs/>
        </w:rPr>
      </w:pPr>
      <w:r>
        <w:rPr>
          <w:bCs/>
        </w:rPr>
        <w:t>UPUTA O PRAVNOM LIJEKU:</w:t>
      </w:r>
    </w:p>
    <w:p w:rsidRDefault="005C4464" w:rsidP="005C4464" w:rsidR="005C4464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sectPr w:rsidR="005C446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8D8" w:rsidP="00C75245" w:rsidR="009708D8">
      <w:r>
        <w:separator/>
      </w:r>
    </w:p>
  </w:endnote>
  <w:endnote w:id="0" w:type="continuationSeparator">
    <w:p w:rsidRDefault="009708D8" w:rsidP="00C75245" w:rsidR="00970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B3D">
          <w:rPr>
            <w:noProof/>
          </w:rPr>
          <w:t>1</w:t>
        </w:r>
        <w:r>
          <w:fldChar w:fldCharType="end"/>
        </w:r>
      </w:p>
    </w:sdtContent>
  </w:sdt>
  <w:p w:rsidRDefault="00237B3D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8D8" w:rsidP="00C75245" w:rsidR="009708D8">
      <w:r>
        <w:separator/>
      </w:r>
    </w:p>
  </w:footnote>
  <w:footnote w:id="0" w:type="continuationSeparator">
    <w:p w:rsidRDefault="009708D8" w:rsidP="00C75245" w:rsidR="009708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4C5AFF">
      <w:t>1485/2016</w:t>
    </w:r>
    <w:r w:rsidR="0024139F">
      <w:t>-</w:t>
    </w:r>
    <w:r w:rsidR="00EF421B">
      <w:t>3</w:t>
    </w:r>
    <w:r w:rsidR="005C4464">
      <w:t>5</w:t>
    </w:r>
  </w:p>
  <w:p w:rsidRDefault="00237B3D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237B3D"/>
    <w:rsid w:val="0024139F"/>
    <w:rsid w:val="00397E6A"/>
    <w:rsid w:val="0041565A"/>
    <w:rsid w:val="00494FB2"/>
    <w:rsid w:val="004A2B10"/>
    <w:rsid w:val="004C5AFF"/>
    <w:rsid w:val="005A211F"/>
    <w:rsid w:val="005C4464"/>
    <w:rsid w:val="0060550D"/>
    <w:rsid w:val="0061104D"/>
    <w:rsid w:val="00712C4D"/>
    <w:rsid w:val="0072559B"/>
    <w:rsid w:val="007424DD"/>
    <w:rsid w:val="00744572"/>
    <w:rsid w:val="00784120"/>
    <w:rsid w:val="00790743"/>
    <w:rsid w:val="007949ED"/>
    <w:rsid w:val="007B500B"/>
    <w:rsid w:val="007E5F1B"/>
    <w:rsid w:val="00810717"/>
    <w:rsid w:val="00842366"/>
    <w:rsid w:val="00842A2C"/>
    <w:rsid w:val="008A2140"/>
    <w:rsid w:val="008D78DC"/>
    <w:rsid w:val="008F410A"/>
    <w:rsid w:val="00951F74"/>
    <w:rsid w:val="009708D8"/>
    <w:rsid w:val="00A10810"/>
    <w:rsid w:val="00A51E81"/>
    <w:rsid w:val="00A811AD"/>
    <w:rsid w:val="00AF7AF2"/>
    <w:rsid w:val="00B1301F"/>
    <w:rsid w:val="00B3391E"/>
    <w:rsid w:val="00B45B51"/>
    <w:rsid w:val="00B54D90"/>
    <w:rsid w:val="00BA0277"/>
    <w:rsid w:val="00C60B28"/>
    <w:rsid w:val="00C75245"/>
    <w:rsid w:val="00CB0C5F"/>
    <w:rsid w:val="00CC037E"/>
    <w:rsid w:val="00CC68D6"/>
    <w:rsid w:val="00D73553"/>
    <w:rsid w:val="00D930A1"/>
    <w:rsid w:val="00DC79F5"/>
    <w:rsid w:val="00E20C10"/>
    <w:rsid w:val="00EA1771"/>
    <w:rsid w:val="00EB21C9"/>
    <w:rsid w:val="00EC4032"/>
    <w:rsid w:val="00EF421B"/>
    <w:rsid w:val="00F31CAD"/>
    <w:rsid w:val="00F50C0F"/>
    <w:rsid w:val="00F960E1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7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B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B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B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B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7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B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B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B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B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21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75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St-1485/2016</izvorni_sadrzaj>
    <derivirana_varijabla naziv="DomainObject.Predmet.OznakaBroj_1">St-1485/2016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PETROLVILLA &amp; BILIĆ d.o.o.</izvorni_sadrzaj>
    <derivirana_varijabla naziv="DomainObject.Predmet.ProtustrankaFormated_1">  PETROLVILLA &amp; BILIĆ d.o.o.</derivirana_varijabla>
  </DomainObject.Predmet.ProtustrankaFormated>
  <DomainObject.Predmet.ProtustrankaFormatedOIB>
    <izvorni_sadrzaj>  PETROLVILLA &amp; BILIĆ d.o.o., OIB 90087470153</izvorni_sadrzaj>
    <derivirana_varijabla naziv="DomainObject.Predmet.ProtustrankaFormatedOIB_1">  PETROLVILLA &amp; BILIĆ d.o.o., OIB 90087470153</derivirana_varijabla>
  </DomainObject.Predmet.ProtustrankaFormatedOIB>
  <DomainObject.Predmet.ProtustrankaFormatedWithAdress>
    <izvorni_sadrzaj> PETROLVILLA &amp; BILIĆ d.o.o., Strossmayerova 16, 51000 Rijeka</izvorni_sadrzaj>
    <derivirana_varijabla naziv="DomainObject.Predmet.ProtustrankaFormatedWithAdress_1"> PETROLVILLA &amp; BILIĆ d.o.o., Strossmayerova 16, 51000 Rijeka</derivirana_varijabla>
  </DomainObject.Predmet.ProtustrankaFormatedWithAdress>
  <DomainObject.Predmet.ProtustrankaFormatedWithAdressOIB>
    <izvorni_sadrzaj> PETROLVILLA &amp; BILIĆ d.o.o., OIB 90087470153, Strossmayerova 16, 51000 Rijeka</izvorni_sadrzaj>
    <derivirana_varijabla naziv="DomainObject.Predmet.ProtustrankaFormatedWithAdressOIB_1"> PETROLVILLA &amp; BILIĆ d.o.o., OIB 90087470153, Strossmayerova 16, 51000 Rijeka</derivirana_varijabla>
  </DomainObject.Predmet.ProtustrankaFormatedWithAdressOIB>
  <DomainObject.Predmet.ProtustrankaWithAdress>
    <izvorni_sadrzaj>PETROLVILLA &amp; BILIĆ d.o.o. Strossmayerova 16, 51000 Rijeka</izvorni_sadrzaj>
    <derivirana_varijabla naziv="DomainObject.Predmet.ProtustrankaWithAdress_1">PETROLVILLA &amp; BILIĆ d.o.o. Strossmayerova 16, 51000 Rijeka</derivirana_varijabla>
  </DomainObject.Predmet.ProtustrankaWithAdress>
  <DomainObject.Predmet.ProtustrankaWithAdressOIB>
    <izvorni_sadrzaj>PETROLVILLA &amp; BILIĆ d.o.o., OIB 90087470153, Strossmayerova 16, 51000 Rijeka</izvorni_sadrzaj>
    <derivirana_varijabla naziv="DomainObject.Predmet.ProtustrankaWithAdressOIB_1">PETROLVILLA &amp; BILIĆ d.o.o., OIB 90087470153, Strossmayerova 16, 51000 Rijeka</derivirana_varijabla>
  </DomainObject.Predmet.ProtustrankaWithAdressOIB>
  <DomainObject.Predmet.ProtustrankaNazivFormated>
    <izvorni_sadrzaj>PETROLVILLA &amp; BILIĆ d.o.o.</izvorni_sadrzaj>
    <derivirana_varijabla naziv="DomainObject.Predmet.ProtustrankaNazivFormated_1">PETROLVILLA &amp; BILIĆ d.o.o.</derivirana_varijabla>
  </DomainObject.Predmet.ProtustrankaNazivFormated>
  <DomainObject.Predmet.ProtustrankaNazivFormatedOIB>
    <izvorni_sadrzaj>PETROLVILLA &amp; BILIĆ d.o.o., OIB 90087470153</izvorni_sadrzaj>
    <derivirana_varijabla naziv="DomainObject.Predmet.ProtustrankaNazivFormatedOIB_1">PETROLVILLA &amp; BILIĆ d.o.o., OIB 90087470153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DIEGO MAULE</izvorni_sadrzaj>
    <derivirana_varijabla naziv="DomainObject.Predmet.StrankaFormated_1">  DIEGO MAULE</derivirana_varijabla>
  </DomainObject.Predmet.StrankaFormated>
  <DomainObject.Predmet.StrankaFormatedOIB>
    <izvorni_sadrzaj>  DIEGO MAULE, OIB 08228504083</izvorni_sadrzaj>
    <derivirana_varijabla naziv="DomainObject.Predmet.StrankaFormatedOIB_1">  DIEGO MAULE, OIB 08228504083</derivirana_varijabla>
  </DomainObject.Predmet.StrankaFormatedOIB>
  <DomainObject.Predmet.StrankaFormatedWithAdress>
    <izvorni_sadrzaj> DIEGO MAULE, Via T. Venturi 21, 38060 Volano</izvorni_sadrzaj>
    <derivirana_varijabla naziv="DomainObject.Predmet.StrankaFormatedWithAdress_1"> DIEGO MAULE, Via T. Venturi 21, 38060 Volano</derivirana_varijabla>
  </DomainObject.Predmet.StrankaFormatedWithAdress>
  <DomainObject.Predmet.StrankaFormatedWithAdressOIB>
    <izvorni_sadrzaj> DIEGO MAULE, OIB 08228504083, Via T. Venturi 21, 38060 Volano</izvorni_sadrzaj>
    <derivirana_varijabla naziv="DomainObject.Predmet.StrankaFormatedWithAdressOIB_1"> DIEGO MAULE, OIB 08228504083, Via T. Venturi 21, 38060 Volano</derivirana_varijabla>
  </DomainObject.Predmet.StrankaFormatedWithAdressOIB>
  <DomainObject.Predmet.StrankaWithAdress>
    <izvorni_sadrzaj>DIEGO MAULE Via T. Venturi 21,38060 Volano</izvorni_sadrzaj>
    <derivirana_varijabla naziv="DomainObject.Predmet.StrankaWithAdress_1">DIEGO MAULE Via T. Venturi 21,38060 Volano</derivirana_varijabla>
  </DomainObject.Predmet.StrankaWithAdress>
  <DomainObject.Predmet.StrankaWithAdressOIB>
    <izvorni_sadrzaj>DIEGO MAULE, OIB 08228504083, Via T. Venturi 21,38060 Volano</izvorni_sadrzaj>
    <derivirana_varijabla naziv="DomainObject.Predmet.StrankaWithAdressOIB_1">DIEGO MAULE, OIB 08228504083, Via T. Venturi 21,38060 Volano</derivirana_varijabla>
  </DomainObject.Predmet.StrankaWithAdressOIB>
  <DomainObject.Predmet.StrankaNazivFormated>
    <izvorni_sadrzaj>DIEGO MAULE</izvorni_sadrzaj>
    <derivirana_varijabla naziv="DomainObject.Predmet.StrankaNazivFormated_1">DIEGO MAULE</derivirana_varijabla>
  </DomainObject.Predmet.StrankaNazivFormated>
  <DomainObject.Predmet.StrankaNazivFormatedOIB>
    <izvorni_sadrzaj>DIEGO MAULE, OIB 08228504083</izvorni_sadrzaj>
    <derivirana_varijabla naziv="DomainObject.Predmet.StrankaNazivFormatedOIB_1">DIEGO MAULE, OIB 08228504083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DIEGO MAULE</item>
    </izvorni_sadrzaj>
    <derivirana_varijabla naziv="DomainObject.Predmet.StrankaListFormated_1">
      <item>DIEGO MAULE</item>
    </derivirana_varijabla>
  </DomainObject.Predmet.StrankaListFormated>
  <DomainObject.Predmet.StrankaListFormatedOIB>
    <izvorni_sadrzaj>
      <item>DIEGO MAULE, OIB 08228504083</item>
    </izvorni_sadrzaj>
    <derivirana_varijabla naziv="DomainObject.Predmet.StrankaListFormatedOIB_1">
      <item>DIEGO MAULE, OIB 08228504083</item>
    </derivirana_varijabla>
  </DomainObject.Predmet.StrankaListFormatedOIB>
  <DomainObject.Predmet.StrankaListFormatedWithAdress>
    <izvorni_sadrzaj>
      <item>DIEGO MAULE, Via T. Venturi 21, 38060 Volano</item>
    </izvorni_sadrzaj>
    <derivirana_varijabla naziv="DomainObject.Predmet.StrankaListFormatedWithAdress_1">
      <item>DIEGO MAULE, Via T. Venturi 21, 38060 Volano</item>
    </derivirana_varijabla>
  </DomainObject.Predmet.StrankaListFormatedWithAdress>
  <DomainObject.Predmet.StrankaListFormatedWithAdressOIB>
    <izvorni_sadrzaj>
      <item>DIEGO MAULE, OIB 08228504083, Via T. Venturi 21, 38060 Volano</item>
    </izvorni_sadrzaj>
    <derivirana_varijabla naziv="DomainObject.Predmet.StrankaListFormatedWithAdressOIB_1">
      <item>DIEGO MAULE, OIB 08228504083, Via T. Venturi 21, 38060 Volano</item>
    </derivirana_varijabla>
  </DomainObject.Predmet.StrankaListFormatedWithAdressOIB>
  <DomainObject.Predmet.StrankaListNazivFormated>
    <izvorni_sadrzaj>
      <item>DIEGO MAULE</item>
    </izvorni_sadrzaj>
    <derivirana_varijabla naziv="DomainObject.Predmet.StrankaListNazivFormated_1">
      <item>DIEGO MAULE</item>
    </derivirana_varijabla>
  </DomainObject.Predmet.StrankaListNazivFormated>
  <DomainObject.Predmet.StrankaListNazivFormatedOIB>
    <izvorni_sadrzaj>
      <item>DIEGO MAULE, OIB 08228504083</item>
    </izvorni_sadrzaj>
    <derivirana_varijabla naziv="DomainObject.Predmet.StrankaListNazivFormatedOIB_1">
      <item>DIEGO MAULE, OIB 08228504083</item>
    </derivirana_varijabla>
  </DomainObject.Predmet.StrankaListNazivFormatedOIB>
  <DomainObject.Predmet.ProtuStrankaListFormated>
    <izvorni_sadrzaj>
      <item>PETROLVILLA &amp; BILIĆ d.o.o.</item>
    </izvorni_sadrzaj>
    <derivirana_varijabla naziv="DomainObject.Predmet.ProtuStrankaListFormated_1">
      <item>PETROLVILLA &amp; BILIĆ d.o.o.</item>
    </derivirana_varijabla>
  </DomainObject.Predmet.ProtuStrankaListFormated>
  <DomainObject.Predmet.ProtuStrankaListFormatedOIB>
    <izvorni_sadrzaj>
      <item>PETROLVILLA &amp; BILIĆ d.o.o., OIB 90087470153</item>
    </izvorni_sadrzaj>
    <derivirana_varijabla naziv="DomainObject.Predmet.ProtuStrankaListFormatedOIB_1">
      <item>PETROLVILLA &amp; BILIĆ d.o.o., OIB 90087470153</item>
    </derivirana_varijabla>
  </DomainObject.Predmet.ProtuStrankaListFormatedOIB>
  <DomainObject.Predmet.ProtuStrankaListFormatedWithAdress>
    <izvorni_sadrzaj>
      <item>PETROLVILLA &amp; BILIĆ d.o.o., Strossmayerova 16, 51000 Rijeka</item>
    </izvorni_sadrzaj>
    <derivirana_varijabla naziv="DomainObject.Predmet.ProtuStrankaListFormatedWithAdress_1">
      <item>PETROLVILLA &amp; BILIĆ d.o.o., Strossmayerova 16, 51000 Rijeka</item>
    </derivirana_varijabla>
  </DomainObject.Predmet.ProtuStrankaListFormatedWithAdress>
  <DomainObject.Predmet.ProtuStrankaListFormatedWithAdressOIB>
    <izvorni_sadrzaj>
      <item>PETROLVILLA &amp; BILIĆ d.o.o., OIB 90087470153, Strossmayerova 16, 51000 Rijeka</item>
    </izvorni_sadrzaj>
    <derivirana_varijabla naziv="DomainObject.Predmet.ProtuStrankaListFormatedWithAdressOIB_1">
      <item>PETROLVILLA &amp; BILIĆ d.o.o., OIB 90087470153, Strossmayerova 16, 51000 Rijeka</item>
    </derivirana_varijabla>
  </DomainObject.Predmet.ProtuStrankaListFormatedWithAdressOIB>
  <DomainObject.Predmet.ProtuStrankaListNazivFormated>
    <izvorni_sadrzaj>
      <item>PETROLVILLA &amp; BILIĆ d.o.o.</item>
    </izvorni_sadrzaj>
    <derivirana_varijabla naziv="DomainObject.Predmet.ProtuStrankaListNazivFormated_1">
      <item>PETROLVILLA &amp; BILIĆ d.o.o.</item>
    </derivirana_varijabla>
  </DomainObject.Predmet.ProtuStrankaListNazivFormated>
  <DomainObject.Predmet.ProtuStrankaListNazivFormatedOIB>
    <izvorni_sadrzaj>
      <item>PETROLVILLA &amp; BILIĆ d.o.o., OIB 90087470153</item>
    </izvorni_sadrzaj>
    <derivirana_varijabla naziv="DomainObject.Predmet.ProtuStrankaListNazivFormatedOIB_1">
      <item>PETROLVILLA &amp; BILIĆ d.o.o., OIB 90087470153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DIEGO MAULE</izvorni_sadrzaj>
    <derivirana_varijabla naziv="DomainObject.Predmet.StrankaIDrugi_1">DIEGO MAULE</derivirana_varijabla>
  </DomainObject.Predmet.StrankaIDrugi>
  <DomainObject.Predmet.ProtustrankaIDrugi>
    <izvorni_sadrzaj>PETROLVILLA &amp; BILIĆ d.o.o.</izvorni_sadrzaj>
    <derivirana_varijabla naziv="DomainObject.Predmet.ProtustrankaIDrugi_1">PETROLVILLA &amp; BILIĆ d.o.o.</derivirana_varijabla>
  </DomainObject.Predmet.ProtustrankaIDrugi>
  <DomainObject.Predmet.StrankaIDrugiAdressOIB>
    <izvorni_sadrzaj>DIEGO MAULE, OIB 08228504083, Via T. Venturi 21, 38060 Volano</izvorni_sadrzaj>
    <derivirana_varijabla naziv="DomainObject.Predmet.StrankaIDrugiAdressOIB_1">DIEGO MAULE, OIB 08228504083, Via T. Venturi 21, 38060 Volano</derivirana_varijabla>
  </DomainObject.Predmet.StrankaIDrugiAdressOIB>
  <DomainObject.Predmet.ProtustrankaIDrugiAdressOIB>
    <izvorni_sadrzaj>PETROLVILLA &amp; BILIĆ d.o.o., OIB 90087470153, Strossmayerova 16, 51000 Rijeka</izvorni_sadrzaj>
    <derivirana_varijabla naziv="DomainObject.Predmet.ProtustrankaIDrugiAdressOIB_1">PETROLVILLA &amp; BILIĆ d.o.o., OIB 90087470153,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DIEGO MAULE</item>
      <item>PETROLVILLA &amp; BILIĆ d.o.o.</item>
    </izvorni_sadrzaj>
    <derivirana_varijabla naziv="DomainObject.Predmet.SudioniciListNaziv_1">
      <item>DIEGO MAULE</item>
      <item>PETROLVILLA &amp; BILIĆ d.o.o.</item>
    </derivirana_varijabla>
  </DomainObject.Predmet.SudioniciListNaziv>
  <DomainObject.Predmet.SudioniciListAdressOIB>
    <izvorni_sadrzaj>
      <item>DIEGO MAULE, OIB 08228504083, Via T. Venturi 21,38060 Volano</item>
      <item>PETROLVILLA &amp; BILIĆ d.o.o., OIB 90087470153, Strossmayerova 16,51000 Rijeka</item>
    </izvorni_sadrzaj>
    <derivirana_varijabla naziv="DomainObject.Predmet.SudioniciListAdressOIB_1">
      <item>DIEGO MAULE, OIB 08228504083, Via T. Venturi 21,38060 Volano</item>
      <item>PETROLVILLA &amp; BILIĆ d.o.o., OIB 90087470153,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08228504083</item>
      <item>, OIB 90087470153</item>
    </izvorni_sadrzaj>
    <derivirana_varijabla naziv="DomainObject.Predmet.SudioniciListNazivOIB_1">
      <item>, OIB 08228504083</item>
      <item>, OIB 90087470153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82F5FF-8885-4731-97EB-F538CEBB4A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1650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2018-05-22T09:53:00Z</dcterms:created>
  <dc:creator>Danijela Fumić</dc:creator>
  <cp:lastModifiedBy>Danijela Fumić</cp:lastModifiedBy>
  <cp:lastPrinted>2018-05-22T09:53:00Z</cp:lastPrinted>
  <dcterms:modified xmlns:xsi="http://www.w3.org/2001/XMLSchema-instance" xsi:type="dcterms:W3CDTF">2018-05-22T09:54:00Z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(1485 16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