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b87a" w14:paraId="3beb87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</w:t>
      </w:r>
      <w:r w:rsidR="00003A9B">
        <w:rPr>
          <w:sz w:val="24"/>
          <w:szCs w:val="24"/>
        </w:rPr>
        <w:t>90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03A9B" w:rsidRPr="00003A9B">
        <w:rPr>
          <w:sz w:val="24"/>
          <w:szCs w:val="24"/>
        </w:rPr>
        <w:t>NERAL &amp; BOLJKOVAC d.o.o. za trgovinu i usluge, OIB: 21094989664, MBS: 020004722, iz Krnjaka, Krnjak bb</w:t>
      </w:r>
      <w:r w:rsidR="00BF775E">
        <w:rPr>
          <w:sz w:val="24"/>
          <w:szCs w:val="24"/>
        </w:rPr>
        <w:t xml:space="preserve">,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03A9B" w:rsidRPr="00003A9B">
        <w:rPr>
          <w:sz w:val="24"/>
          <w:szCs w:val="24"/>
        </w:rPr>
        <w:t>NERAL &amp; BOLJKOVAC d.o.o. za trgovinu i usluge, OIB: 21094989664, MBS: 020004722, iz Krnjaka, Krnjak bb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003A9B" w:rsidRPr="00003A9B">
        <w:rPr>
          <w:sz w:val="24"/>
          <w:szCs w:val="24"/>
        </w:rPr>
        <w:t>MILJENKO MARINIĆ, Zagreb, Lopudska 1a, OIB:34668485052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F677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8F677A">
      <w:pPr>
        <w:rPr>
          <w:sz w:val="24"/>
          <w:szCs w:val="24"/>
        </w:rPr>
      </w:pPr>
    </w:p>
    <w:p w:rsidRDefault="008F677A" w:rsidR="008F677A" w:rsidRPr="008F677A">
      <w:pPr>
        <w:rPr>
          <w:sz w:val="24"/>
          <w:szCs w:val="24"/>
        </w:rPr>
      </w:pPr>
    </w:p>
    <w:p w:rsidRDefault="008F677A" w:rsidP="007A1486" w:rsidR="008F677A" w:rsidRPr="008F677A">
      <w:pPr>
        <w:ind w:left="720"/>
        <w:rPr>
          <w:sz w:val="24"/>
          <w:szCs w:val="24"/>
        </w:rPr>
      </w:pP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  <w:t>Za točnost otpravka - ovlašteni službenik</w:t>
      </w:r>
    </w:p>
    <w:p w:rsidRDefault="008F677A" w:rsidP="007A1486" w:rsidR="008F677A" w:rsidRPr="008F677A">
      <w:pPr>
        <w:ind w:left="720"/>
        <w:rPr>
          <w:sz w:val="24"/>
          <w:szCs w:val="24"/>
        </w:rPr>
      </w:pP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</w:r>
      <w:r w:rsidRPr="008F677A">
        <w:rPr>
          <w:sz w:val="24"/>
          <w:szCs w:val="24"/>
        </w:rPr>
        <w:tab/>
        <w:t xml:space="preserve">        Ivana Stampf</w:t>
      </w:r>
    </w:p>
    <w:p w:rsidRDefault="008F677A" w:rsidP="007A1486" w:rsidR="008F677A" w:rsidRPr="008F677A">
      <w:pPr>
        <w:ind w:left="720"/>
        <w:rPr>
          <w:sz w:val="24"/>
          <w:szCs w:val="24"/>
        </w:rPr>
      </w:pPr>
    </w:p>
    <w:p w:rsidRDefault="008F677A" w:rsidR="008F677A" w:rsidRPr="008F677A">
      <w:pPr>
        <w:rPr>
          <w:sz w:val="24"/>
          <w:szCs w:val="24"/>
        </w:rPr>
      </w:pPr>
    </w:p>
    <w:p w:rsidRDefault="008F677A" w:rsidR="008F677A" w:rsidRPr="008F677A">
      <w:pPr>
        <w:rPr>
          <w:sz w:val="24"/>
          <w:szCs w:val="24"/>
        </w:rPr>
      </w:pPr>
    </w:p>
    <w:sectPr w:rsidSect="0099237A" w:rsidR="008F677A" w:rsidRPr="008F677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7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</w:t>
    </w:r>
    <w:r w:rsidR="00003A9B">
      <w:rPr>
        <w:sz w:val="24"/>
        <w:szCs w:val="24"/>
      </w:rPr>
      <w:t>90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A286D"/>
    <w:rsid w:val="008F677A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6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7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6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7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St-1490/2015</izvorni_sadrzaj>
    <derivirana_varijabla naziv="DomainObject.Predmet.OznakaBroj_1">St-1490/2015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Neral &amp; Boljkovac  d.o.o.</izvorni_sadrzaj>
    <derivirana_varijabla naziv="DomainObject.Predmet.ProtustrankaFormated_1">  Neral &amp; Boljkovac  d.o.o.</derivirana_varijabla>
  </DomainObject.Predmet.ProtustrankaFormated>
  <DomainObject.Predmet.ProtustrankaFormatedOIB>
    <izvorni_sadrzaj>  Neral &amp; Boljkovac  d.o.o., OIB 21094989664</izvorni_sadrzaj>
    <derivirana_varijabla naziv="DomainObject.Predmet.ProtustrankaFormatedOIB_1">  Neral &amp; Boljkovac  d.o.o., OIB 21094989664</derivirana_varijabla>
  </DomainObject.Predmet.ProtustrankaFormatedOIB>
  <DomainObject.Predmet.ProtustrankaFormatedWithAdress>
    <izvorni_sadrzaj> Neral &amp; Boljkovac  d.o.o., Krnjak  bb, 47242 Krnjak</izvorni_sadrzaj>
    <derivirana_varijabla naziv="DomainObject.Predmet.ProtustrankaFormatedWithAdress_1"> Neral &amp; Boljkovac  d.o.o., Krnjak  bb, 47242 Krnjak</derivirana_varijabla>
  </DomainObject.Predmet.ProtustrankaFormatedWithAdress>
  <DomainObject.Predmet.ProtustrankaFormatedWithAdressOIB>
    <izvorni_sadrzaj> Neral &amp; Boljkovac  d.o.o., OIB 21094989664, Krnjak  bb, 47242 Krnjak</izvorni_sadrzaj>
    <derivirana_varijabla naziv="DomainObject.Predmet.ProtustrankaFormatedWithAdressOIB_1"> Neral &amp; Boljkovac  d.o.o., OIB 21094989664, Krnjak  bb, 47242 Krnjak</derivirana_varijabla>
  </DomainObject.Predmet.ProtustrankaFormatedWithAdressOIB>
  <DomainObject.Predmet.ProtustrankaWithAdress>
    <izvorni_sadrzaj>Neral &amp; Boljkovac  d.o.o. Krnjak  bb, 47242 Krnjak</izvorni_sadrzaj>
    <derivirana_varijabla naziv="DomainObject.Predmet.ProtustrankaWithAdress_1">Neral &amp; Boljkovac  d.o.o. Krnjak  bb, 47242 Krnjak</derivirana_varijabla>
  </DomainObject.Predmet.ProtustrankaWithAdress>
  <DomainObject.Predmet.ProtustrankaWithAdressOIB>
    <izvorni_sadrzaj>Neral &amp; Boljkovac  d.o.o., OIB 21094989664, Krnjak  bb, 47242 Krnjak</izvorni_sadrzaj>
    <derivirana_varijabla naziv="DomainObject.Predmet.ProtustrankaWithAdressOIB_1">Neral &amp; Boljkovac  d.o.o., OIB 21094989664, Krnjak  bb, 47242 Krnjak</derivirana_varijabla>
  </DomainObject.Predmet.ProtustrankaWithAdressOIB>
  <DomainObject.Predmet.ProtustrankaNazivFormated>
    <izvorni_sadrzaj>Neral &amp; Boljkovac  d.o.o.</izvorni_sadrzaj>
    <derivirana_varijabla naziv="DomainObject.Predmet.ProtustrankaNazivFormated_1">Neral &amp; Boljkovac  d.o.o.</derivirana_varijabla>
  </DomainObject.Predmet.ProtustrankaNazivFormated>
  <DomainObject.Predmet.ProtustrankaNazivFormatedOIB>
    <izvorni_sadrzaj>Neral &amp; Boljkovac  d.o.o., OIB 21094989664</izvorni_sadrzaj>
    <derivirana_varijabla naziv="DomainObject.Predmet.ProtustrankaNazivFormatedOIB_1">Neral &amp; Boljkovac  d.o.o., OIB 21094989664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Neral &amp; Boljkovac  d.o.o.</item>
    </izvorni_sadrzaj>
    <derivirana_varijabla naziv="DomainObject.Predmet.ProtuStrankaListFormated_1">
      <item>Neral &amp; Boljkovac  d.o.o.</item>
    </derivirana_varijabla>
  </DomainObject.Predmet.ProtuStrankaListFormated>
  <DomainObject.Predmet.ProtuStrankaListFormatedOIB>
    <izvorni_sadrzaj>
      <item>Neral &amp; Boljkovac  d.o.o., OIB 21094989664</item>
    </izvorni_sadrzaj>
    <derivirana_varijabla naziv="DomainObject.Predmet.ProtuStrankaListFormatedOIB_1">
      <item>Neral &amp; Boljkovac  d.o.o., OIB 21094989664</item>
    </derivirana_varijabla>
  </DomainObject.Predmet.ProtuStrankaListFormatedOIB>
  <DomainObject.Predmet.ProtuStrankaListFormatedWithAdress>
    <izvorni_sadrzaj>
      <item>Neral &amp; Boljkovac  d.o.o., Krnjak  bb, 47242 Krnjak</item>
    </izvorni_sadrzaj>
    <derivirana_varijabla naziv="DomainObject.Predmet.ProtuStrankaListFormatedWithAdress_1">
      <item>Neral &amp; Boljkovac  d.o.o., Krnjak  bb, 47242 Krnjak</item>
    </derivirana_varijabla>
  </DomainObject.Predmet.ProtuStrankaListFormatedWithAdress>
  <DomainObject.Predmet.ProtuStrankaListFormatedWithAdressOIB>
    <izvorni_sadrzaj>
      <item>Neral &amp; Boljkovac  d.o.o., OIB 21094989664, Krnjak  bb, 47242 Krnjak</item>
    </izvorni_sadrzaj>
    <derivirana_varijabla naziv="DomainObject.Predmet.ProtuStrankaListFormatedWithAdressOIB_1">
      <item>Neral &amp; Boljkovac  d.o.o., OIB 21094989664, Krnjak  bb, 47242 Krnjak</item>
    </derivirana_varijabla>
  </DomainObject.Predmet.ProtuStrankaListFormatedWithAdressOIB>
  <DomainObject.Predmet.ProtuStrankaListNazivFormated>
    <izvorni_sadrzaj>
      <item>Neral &amp; Boljkovac  d.o.o.</item>
    </izvorni_sadrzaj>
    <derivirana_varijabla naziv="DomainObject.Predmet.ProtuStrankaListNazivFormated_1">
      <item>Neral &amp; Boljkovac  d.o.o.</item>
    </derivirana_varijabla>
  </DomainObject.Predmet.ProtuStrankaListNazivFormated>
  <DomainObject.Predmet.ProtuStrankaListNazivFormatedOIB>
    <izvorni_sadrzaj>
      <item>Neral &amp; Boljkovac  d.o.o., OIB 21094989664</item>
    </izvorni_sadrzaj>
    <derivirana_varijabla naziv="DomainObject.Predmet.ProtuStrankaListNazivFormatedOIB_1">
      <item>Neral &amp; Boljkovac  d.o.o., OIB 21094989664</item>
    </derivirana_varijabla>
  </DomainObject.Predmet.ProtuStrankaListNazivFormatedOIB>
  <DomainObject.Predmet.OstaliListFormated>
    <izvorni_sadrzaj>
      <item>Nikola Boljkovac</item>
      <item>Darko Neral</item>
      <item>Željko Boljkovac</item>
    </izvorni_sadrzaj>
    <derivirana_varijabla naziv="DomainObject.Predmet.OstaliListFormated_1">
      <item>Nikola Boljkovac</item>
      <item>Darko Neral</item>
      <item>Željko Boljkovac</item>
    </derivirana_varijabla>
  </DomainObject.Predmet.OstaliListFormated>
  <DomainObject.Predmet.OstaliListFormatedOIB>
    <izvorni_sadrzaj>
      <item>Nikola Boljkovac, OIB 48853000999</item>
      <item>Darko Neral, OIB 24914699163</item>
      <item>Željko Boljkovac, OIB 84151063257</item>
    </izvorni_sadrzaj>
    <derivirana_varijabla naziv="DomainObject.Predmet.OstaliListFormatedOIB_1">
      <item>Nikola Boljkovac, OIB 48853000999</item>
      <item>Darko Neral, OIB 24914699163</item>
      <item>Željko Boljkovac, OIB 84151063257</item>
    </derivirana_varijabla>
  </DomainObject.Predmet.OstaliListFormatedOIB>
  <DomainObject.Predmet.OstaliListFormatedWithAdress>
    <izvorni_sadrzaj>
      <item>Nikola Boljkovac, Alfreda Krupe 5, 47000 Karlovac</item>
      <item>Darko Neral, Mahićno 35, 47000 Mahićno</item>
      <item>Željko Boljkovac, Alfreda Krupe 5, 47000 Karlovac</item>
    </izvorni_sadrzaj>
    <derivirana_varijabla naziv="DomainObject.Predmet.OstaliListFormatedWithAdress_1">
      <item>Nikola Boljkovac, Alfreda Krupe 5, 47000 Karlovac</item>
      <item>Darko Neral, Mahićno 35, 47000 Mahićno</item>
      <item>Željko Boljkovac, Alfreda Krupe 5, 47000 Karlovac</item>
    </derivirana_varijabla>
  </DomainObject.Predmet.OstaliListFormatedWithAdress>
  <DomainObject.Predmet.OstaliListFormatedWithAdressOIB>
    <izvorni_sadrzaj>
      <item>Nikola Boljkovac, OIB 48853000999, Alfreda Krupe 5, 47000 Karlovac</item>
      <item>Darko Neral, OIB 24914699163, Mahićno 35, 47000 Mahićno</item>
      <item>Željko Boljkovac, OIB 84151063257, Alfreda Krupe 5, 47000 Karlovac</item>
    </izvorni_sadrzaj>
    <derivirana_varijabla naziv="DomainObject.Predmet.OstaliListFormatedWithAdressOIB_1">
      <item>Nikola Boljkovac, OIB 48853000999, Alfreda Krupe 5, 47000 Karlovac</item>
      <item>Darko Neral, OIB 24914699163, Mahićno 35, 47000 Mahićno</item>
      <item>Željko Boljkovac, OIB 84151063257, Alfreda Krupe 5, 47000 Karlovac</item>
    </derivirana_varijabla>
  </DomainObject.Predmet.OstaliListFormatedWithAdressOIB>
  <DomainObject.Predmet.OstaliListNazivFormated>
    <izvorni_sadrzaj>
      <item>Nikola Boljkovac</item>
      <item>Darko Neral</item>
      <item>Željko Boljkovac</item>
    </izvorni_sadrzaj>
    <derivirana_varijabla naziv="DomainObject.Predmet.OstaliListNazivFormated_1">
      <item>Nikola Boljkovac</item>
      <item>Darko Neral</item>
      <item>Željko Boljkovac</item>
    </derivirana_varijabla>
  </DomainObject.Predmet.OstaliListNazivFormated>
  <DomainObject.Predmet.OstaliListNazivFormatedOIB>
    <izvorni_sadrzaj>
      <item>Nikola Boljkovac, OIB 48853000999</item>
      <item>Darko Neral, OIB 24914699163</item>
      <item>Željko Boljkovac, OIB 84151063257</item>
    </izvorni_sadrzaj>
    <derivirana_varijabla naziv="DomainObject.Predmet.OstaliListNazivFormatedOIB_1">
      <item>Nikola Boljkovac, OIB 48853000999</item>
      <item>Darko Neral, OIB 24914699163</item>
      <item>Željko Boljkovac, OIB 84151063257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Neral &amp; Boljkovac  d.o.o.</izvorni_sadrzaj>
    <derivirana_varijabla naziv="DomainObject.Predmet.ProtustrankaIDrugi_1">Neral &amp; Boljkovac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Neral &amp; Boljkovac  d.o.o., OIB 21094989664, Krnjak  bb, 47242 Krnjak</izvorni_sadrzaj>
    <derivirana_varijabla naziv="DomainObject.Predmet.ProtustrankaIDrugiAdressOIB_1">Neral &amp; Boljkovac  d.o.o., OIB 21094989664, Krnjak  bb,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Neral &amp; Boljkovac  d.o.o.</item>
      <item>Nikola Boljkovac</item>
      <item>Darko Neral</item>
      <item>Željko Boljkovac</item>
    </izvorni_sadrzaj>
    <derivirana_varijabla naziv="DomainObject.Predmet.SudioniciListNaziv_1">
      <item>Financijska agencija RC Zagreb, podružnica Karlovac</item>
      <item>Neral &amp; Boljkovac  d.o.o.</item>
      <item>Nikola Boljkovac</item>
      <item>Darko Neral</item>
      <item>Željko Boljkovac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Neral &amp; Boljkovac  d.o.o., OIB 21094989664, Krnjak  bb,47242 Krnjak</item>
      <item>Nikola Boljkovac, OIB 48853000999, Alfreda Krupe 5,47000 Karlovac</item>
      <item>Darko Neral, OIB 24914699163, Mahićno 35,47000 Mahićno</item>
      <item>Željko Boljkovac, OIB 84151063257, Alfreda Krupe 5,47000 Karlovac</item>
    </izvorni_sadrzaj>
    <derivirana_varijabla naziv="DomainObject.Predmet.SudioniciListAdressOIB_1">
      <item>Financijska agencija RC Zagreb, podružnica Karlovac, OIB 85821130368, Pavla Vitezovića 1,47000 Karlovac</item>
      <item>Neral &amp; Boljkovac  d.o.o., OIB 21094989664, Krnjak  bb,47242 Krnjak</item>
      <item>Nikola Boljkovac, OIB 48853000999, Alfreda Krupe 5,47000 Karlovac</item>
      <item>Darko Neral, OIB 24914699163, Mahićno 35,47000 Mahićno</item>
      <item>Željko Boljkovac, OIB 84151063257, Alfreda Krupe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21094989664</item>
      <item>, OIB 48853000999</item>
      <item>, OIB 24914699163</item>
      <item>, OIB 84151063257</item>
    </izvorni_sadrzaj>
    <derivirana_varijabla naziv="DomainObject.Predmet.SudioniciListNazivOIB_1">
      <item>, OIB 85821130368</item>
      <item>, OIB 21094989664</item>
      <item>, OIB 48853000999</item>
      <item>, OIB 24914699163</item>
      <item>, OIB 84151063257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2031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2016-03-23T09:17:00Z</dcterms:created>
  <dc:creator>nmarkovic</dc:creator>
  <cp:lastModifiedBy>Ivana Stampf</cp:lastModifiedBy>
  <cp:lastPrinted>2013-05-27T09:10:00Z</cp:lastPrinted>
  <dcterms:modified xmlns:xsi="http://www.w3.org/2001/XMLSchema-instance" xsi:type="dcterms:W3CDTF">2016-03-23T09:28:00Z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