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f37de" w14:paraId="96f37de"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9A1F84">
        <w:t>542</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9A1F84">
        <w:t>542</w:t>
      </w:r>
      <w:r w:rsidR="00866C07">
        <w:t>/1</w:t>
      </w:r>
      <w:r w:rsidR="00EF0C1F">
        <w:t>6</w:t>
      </w:r>
      <w:r>
        <w:t xml:space="preserve"> temeljem odredbe članka 430 Stečajnog zakona (NN br. 71/15) , dana</w:t>
      </w:r>
      <w:r w:rsidR="00866C07">
        <w:t xml:space="preserve"> </w:t>
      </w:r>
      <w:r w:rsidR="00C815A6">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246383">
        <w:t>PROVIDEO CURICULUM d.o.o., Zagreb, Radnička cesta 27, OIB: 22609357353, MBS: 080807444</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246383">
        <w:t>7.344.845,25</w:t>
      </w:r>
      <w:r w:rsidR="00EB4C35">
        <w:t xml:space="preserve">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C815A6">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3CB1"/>
    <w:rsid w:val="00045179"/>
    <w:rsid w:val="00096AFE"/>
    <w:rsid w:val="000C5E4A"/>
    <w:rsid w:val="000D0856"/>
    <w:rsid w:val="000E6620"/>
    <w:rsid w:val="0010571F"/>
    <w:rsid w:val="00110858"/>
    <w:rsid w:val="00145538"/>
    <w:rsid w:val="00177674"/>
    <w:rsid w:val="00196186"/>
    <w:rsid w:val="001A6D8C"/>
    <w:rsid w:val="001C5149"/>
    <w:rsid w:val="001F34D1"/>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14ED6"/>
    <w:rsid w:val="0052150F"/>
    <w:rsid w:val="005329F6"/>
    <w:rsid w:val="00533196"/>
    <w:rsid w:val="0055792E"/>
    <w:rsid w:val="00562B09"/>
    <w:rsid w:val="00562FDC"/>
    <w:rsid w:val="00564E6A"/>
    <w:rsid w:val="00593BD5"/>
    <w:rsid w:val="005C489A"/>
    <w:rsid w:val="006046CB"/>
    <w:rsid w:val="00605EE1"/>
    <w:rsid w:val="00625DF0"/>
    <w:rsid w:val="00653998"/>
    <w:rsid w:val="00656D85"/>
    <w:rsid w:val="00661CDA"/>
    <w:rsid w:val="006A14FC"/>
    <w:rsid w:val="006E021D"/>
    <w:rsid w:val="006E4093"/>
    <w:rsid w:val="006F619A"/>
    <w:rsid w:val="00741E30"/>
    <w:rsid w:val="00795446"/>
    <w:rsid w:val="00797D73"/>
    <w:rsid w:val="007A2FA1"/>
    <w:rsid w:val="007B0BD3"/>
    <w:rsid w:val="007D6580"/>
    <w:rsid w:val="007D7D02"/>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D2A5F"/>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15A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F0C1F"/>
    <w:rsid w:val="00F16B88"/>
    <w:rsid w:val="00F25263"/>
    <w:rsid w:val="00F26977"/>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815A6"/>
    <w:rPr>
      <w:color w:val="808080"/>
      <w:bdr w:space="0" w:sz="0" w:color="auto" w:val="none"/>
      <w:shd w:fill="auto" w:color="auto" w:val="clear"/>
    </w:rPr>
  </w:style>
  <w:style w:customStyle="true" w:styleId="eSPISCCParagraphDefaultFont" w:type="character">
    <w:name w:val="eSPIS_CC_Paragraph Default Font"/>
    <w:basedOn w:val="Zadanifontodlomka"/>
    <w:rsid w:val="00C815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15A6"/>
    <w:rPr>
      <w:bdr w:space="0" w:sz="0" w:color="auto" w:val="none"/>
      <w:shd w:fill="FFFFCC" w:color="auto" w:val="clear"/>
      <w:lang w:val="hr-HR"/>
    </w:rPr>
  </w:style>
  <w:style w:customStyle="true" w:styleId="PozadinaSvijetloCrvena" w:type="character">
    <w:name w:val="Pozadina_SvijetloCrvena"/>
    <w:basedOn w:val="eSPISCCParagraphDefaultFont"/>
    <w:rsid w:val="00C815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15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C815A6"/>
    <w:rPr>
      <w:color w:val="808080"/>
      <w:bdr w:color="auto" w:space="0" w:sz="0" w:val="none"/>
      <w:shd w:color="auto" w:fill="auto" w:val="clear"/>
    </w:rPr>
  </w:style>
  <w:style w:customStyle="1" w:styleId="eSPISCCParagraphDefaultFont" w:type="character">
    <w:name w:val="eSPIS_CC_Paragraph Default Font"/>
    <w:basedOn w:val="Zadanifontodlomka"/>
    <w:rsid w:val="00C815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15A6"/>
    <w:rPr>
      <w:bdr w:color="auto" w:space="0" w:sz="0" w:val="none"/>
      <w:shd w:color="auto" w:fill="FFFFCC" w:val="clear"/>
      <w:lang w:val="hr-HR"/>
    </w:rPr>
  </w:style>
  <w:style w:customStyle="1" w:styleId="PozadinaSvijetloCrvena" w:type="character">
    <w:name w:val="Pozadina_SvijetloCrvena"/>
    <w:basedOn w:val="eSPISCCParagraphDefaultFont"/>
    <w:rsid w:val="00C815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15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izvorni_sadrzaj>
    <derivirana_varijabla naziv="DomainObject.Predmet.Broj_1">542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siječnja 2016.</izvorni_sadrzaj>
    <derivirana_varijabla naziv="DomainObject.Predmet.DatumOsnivanja_1">19.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St-542/2016</izvorni_sadrzaj>
    <derivirana_varijabla naziv="DomainObject.Predmet.OznakaBroj_1">St-542/2016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PROVIDEO CURRICULUM d.o.o. zastupanog po punomoćniku Siniša Kačavenda</izvorni_sadrzaj>
    <derivirana_varijabla naziv="DomainObject.Predmet.ProtustrankaFormated_1">  PROVIDEO CURRICULUM d.o.o. zastupanog po punomoćniku Siniša Kačavenda</derivirana_varijabla>
  </DomainObject.Predmet.ProtustrankaFormated>
  <DomainObject.Predmet.ProtustrankaFormatedOIB>
    <izvorni_sadrzaj>  PROVIDEO CURRICULUM d.o.o., OIB 22609357353 zastupanog po punomoćniku Siniša Kačavenda</izvorni_sadrzaj>
    <derivirana_varijabla naziv="DomainObject.Predmet.ProtustrankaFormatedOIB_1">  PROVIDEO CURRICULUM d.o.o., OIB 22609357353 zastupanog po punomoćniku Siniša Kačavenda</derivirana_varijabla>
  </DomainObject.Predmet.ProtustrankaFormatedOIB>
  <DomainObject.Predmet.ProtustrankaFormatedWithAdress>
    <izvorni_sadrzaj> PROVIDEO CURRICULUM d.o.o., Radnička cesta 27, 10000 Zagreb zastupanog po punomoćniku Siniša Kačavenda</izvorni_sadrzaj>
    <derivirana_varijabla naziv="DomainObject.Predmet.ProtustrankaFormatedWithAdress_1"> PROVIDEO CURRICULUM d.o.o., Radnička cesta 27, 10000 Zagreb zastupanog po punomoćniku Siniša Kačavenda</derivirana_varijabla>
  </DomainObject.Predmet.ProtustrankaFormatedWithAdress>
  <DomainObject.Predmet.ProtustrankaFormatedWithAdressOIB>
    <izvorni_sadrzaj> PROVIDEO CURRICULUM d.o.o., OIB 22609357353, Radnička cesta 27, 10000 Zagreb zastupanog po punomoćniku Siniša Kačavenda</izvorni_sadrzaj>
    <derivirana_varijabla naziv="DomainObject.Predmet.ProtustrankaFormatedWithAdressOIB_1"> PROVIDEO CURRICULUM d.o.o., OIB 22609357353, Radnička cesta 27, 10000 Zagreb zastupanog po punomoćniku Siniša Kačavenda</derivirana_varijabla>
  </DomainObject.Predmet.ProtustrankaFormatedWithAdressOIB>
  <DomainObject.Predmet.ProtustrankaWithAdress>
    <izvorni_sadrzaj>PROVIDEO CURRICULUM d.o.o. Radnička cesta 27, 10000 Zagreb</izvorni_sadrzaj>
    <derivirana_varijabla naziv="DomainObject.Predmet.ProtustrankaWithAdress_1">PROVIDEO CURRICULUM d.o.o. Radnička cesta 27, 10000 Zagreb</derivirana_varijabla>
  </DomainObject.Predmet.ProtustrankaWithAdress>
  <DomainObject.Predmet.ProtustrankaWithAdressOIB>
    <izvorni_sadrzaj>PROVIDEO CURRICULUM d.o.o., OIB 22609357353, Radnička cesta 27, 10000 Zagreb</izvorni_sadrzaj>
    <derivirana_varijabla naziv="DomainObject.Predmet.ProtustrankaWithAdressOIB_1">PROVIDEO CURRICULUM d.o.o., OIB 22609357353, Radnička cesta 27, 10000 Zagreb</derivirana_varijabla>
  </DomainObject.Predmet.ProtustrankaWithAdressOIB>
  <DomainObject.Predmet.ProtustrankaNazivFormated>
    <izvorni_sadrzaj>PROVIDEO CURRICULUM d.o.o.</izvorni_sadrzaj>
    <derivirana_varijabla naziv="DomainObject.Predmet.ProtustrankaNazivFormated_1">PROVIDEO CURRICULUM d.o.o.</derivirana_varijabla>
  </DomainObject.Predmet.ProtustrankaNazivFormated>
  <DomainObject.Predmet.ProtustrankaNazivFormatedOIB>
    <izvorni_sadrzaj>PROVIDEO CURRICULUM d.o.o., OIB 22609357353</izvorni_sadrzaj>
    <derivirana_varijabla naziv="DomainObject.Predmet.ProtustrankaNazivFormatedOIB_1">PROVIDEO CURRICULUM d.o.o., OIB 22609357353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PROVIDEO CURRICULUM d.o.o. zastupanog po punomoćniku Siniša Kačavenda</item>
    </izvorni_sadrzaj>
    <derivirana_varijabla naziv="DomainObject.Predmet.ProtuStrankaListFormated_1">
      <item>PROVIDEO CURRICULUM d.o.o. zastupanog po punomoćniku Siniša Kačavenda</item>
    </derivirana_varijabla>
  </DomainObject.Predmet.ProtuStrankaListFormated>
  <DomainObject.Predmet.ProtuStrankaListFormatedOIB>
    <izvorni_sadrzaj>
      <item>PROVIDEO CURRICULUM d.o.o., OIB 22609357353 zastupanog po punomoćniku Siniša Kačavenda</item>
    </izvorni_sadrzaj>
    <derivirana_varijabla naziv="DomainObject.Predmet.ProtuStrankaListFormatedOIB_1">
      <item>PROVIDEO CURRICULUM d.o.o., OIB 22609357353 zastupanog po punomoćniku Siniša Kačavenda</item>
    </derivirana_varijabla>
  </DomainObject.Predmet.ProtuStrankaListFormatedOIB>
  <DomainObject.Predmet.ProtuStrankaListFormatedWithAdress>
    <izvorni_sadrzaj>
      <item>PROVIDEO CURRICULUM d.o.o., Radnička cesta 27, 10000 Zagreb zastupanog po punomoćniku Siniša Kačavenda</item>
    </izvorni_sadrzaj>
    <derivirana_varijabla naziv="DomainObject.Predmet.ProtuStrankaListFormatedWithAdress_1">
      <item>PROVIDEO CURRICULUM d.o.o., Radnička cesta 27, 10000 Zagreb zastupanog po punomoćniku Siniša Kačavenda</item>
    </derivirana_varijabla>
  </DomainObject.Predmet.ProtuStrankaListFormatedWithAdress>
  <DomainObject.Predmet.ProtuStrankaListFormatedWithAdressOIB>
    <izvorni_sadrzaj>
      <item>PROVIDEO CURRICULUM d.o.o., OIB 22609357353, Radnička cesta 27, 10000 Zagreb zastupanog po punomoćniku Siniša Kačavenda</item>
    </izvorni_sadrzaj>
    <derivirana_varijabla naziv="DomainObject.Predmet.ProtuStrankaListFormatedWithAdressOIB_1">
      <item>PROVIDEO CURRICULUM d.o.o., OIB 22609357353, Radnička cesta 27, 10000 Zagreb zastupanog po punomoćniku Siniša Kačavenda</item>
    </derivirana_varijabla>
  </DomainObject.Predmet.ProtuStrankaListFormatedWithAdressOIB>
  <DomainObject.Predmet.ProtuStrankaListNazivFormated>
    <izvorni_sadrzaj>
      <item>PROVIDEO CURRICULUM d.o.o.</item>
    </izvorni_sadrzaj>
    <derivirana_varijabla naziv="DomainObject.Predmet.ProtuStrankaListNazivFormated_1">
      <item>PROVIDEO CURRICULUM d.o.o.</item>
    </derivirana_varijabla>
  </DomainObject.Predmet.ProtuStrankaListNazivFormated>
  <DomainObject.Predmet.ProtuStrankaListNazivFormatedOIB>
    <izvorni_sadrzaj>
      <item>PROVIDEO CURRICULUM d.o.o., OIB 22609357353</item>
    </izvorni_sadrzaj>
    <derivirana_varijabla naziv="DomainObject.Predmet.ProtuStrankaListNazivFormatedOIB_1">
      <item>PROVIDEO CURRICULUM d.o.o., OIB 22609357353</item>
    </derivirana_varijabla>
  </DomainObject.Predmet.ProtuStrankaListNazivFormatedOIB>
  <DomainObject.Predmet.OstaliListFormated>
    <izvorni_sadrzaj>
      <item>Siniša Kačavenda punomoćnik sudionika u postupku PROVIDEO CURRICULUM d.o.o.</item>
    </izvorni_sadrzaj>
    <derivirana_varijabla naziv="DomainObject.Predmet.OstaliListFormated_1">
      <item>Siniša Kačavenda punomoćnik sudionika u postupku PROVIDEO CURRICULUM d.o.o.</item>
    </derivirana_varijabla>
  </DomainObject.Predmet.OstaliListFormated>
  <DomainObject.Predmet.OstaliListFormatedOIB>
    <izvorni_sadrzaj>
      <item>Siniša Kačavenda, OIB 83150706878 punomoćnik sudionika u postupku PROVIDEO CURRICULUM d.o.o.</item>
    </izvorni_sadrzaj>
    <derivirana_varijabla naziv="DomainObject.Predmet.OstaliListFormatedOIB_1">
      <item>Siniša Kačavenda, OIB 83150706878 punomoćnik sudionika u postupku PROVIDEO CURRICULUM d.o.o.</item>
    </derivirana_varijabla>
  </DomainObject.Predmet.OstaliListFormatedOIB>
  <DomainObject.Predmet.OstaliListFormatedWithAdress>
    <izvorni_sadrzaj>
      <item>Siniša Kačavenda, Laminci bb, Bosanska Gradiška punomoćnik sudionika u postupku PROVIDEO CURRICULUM d.o.o.</item>
    </izvorni_sadrzaj>
    <derivirana_varijabla naziv="DomainObject.Predmet.OstaliListFormatedWithAdress_1">
      <item>Siniša Kačavenda, Laminci bb, Bosanska Gradiška punomoćnik sudionika u postupku PROVIDEO CURRICULUM d.o.o.</item>
    </derivirana_varijabla>
  </DomainObject.Predmet.OstaliListFormatedWithAdress>
  <DomainObject.Predmet.OstaliListFormatedWithAdressOIB>
    <izvorni_sadrzaj>
      <item>Siniša Kačavenda, OIB 83150706878, Laminci bb, Bosanska Gradiška punomoćnik sudionika u postupku PROVIDEO CURRICULUM d.o.o.</item>
    </izvorni_sadrzaj>
    <derivirana_varijabla naziv="DomainObject.Predmet.OstaliListFormatedWithAdressOIB_1">
      <item>Siniša Kačavenda, OIB 83150706878, Laminci bb, Bosanska Gradiška punomoćnik sudionika u postupku PROVIDEO CURRICULUM d.o.o.</item>
    </derivirana_varijabla>
  </DomainObject.Predmet.OstaliListFormatedWithAdressOIB>
  <DomainObject.Predmet.OstaliListNazivFormated>
    <izvorni_sadrzaj>
      <item>Siniša Kačavenda</item>
    </izvorni_sadrzaj>
    <derivirana_varijabla naziv="DomainObject.Predmet.OstaliListNazivFormated_1">
      <item>Siniša Kačavenda</item>
    </derivirana_varijabla>
  </DomainObject.Predmet.OstaliListNazivFormated>
  <DomainObject.Predmet.OstaliListNazivFormatedOIB>
    <izvorni_sadrzaj>
      <item>Siniša Kačavenda, OIB 83150706878</item>
    </izvorni_sadrzaj>
    <derivirana_varijabla naziv="DomainObject.Predmet.OstaliListNazivFormatedOIB_1">
      <item>Siniša Kačavenda, OIB 83150706878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PROVIDEO CURRICULUM d.o.o.</izvorni_sadrzaj>
    <derivirana_varijabla naziv="DomainObject.Predmet.ProtustrankaIDrugi_1">PROVIDEO CURRICULUM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PROVIDEO CURRICULUM d.o.o., OIB 22609357353, Radnička cesta 27, 10000 Zagreb</izvorni_sadrzaj>
    <derivirana_varijabla naziv="DomainObject.Predmet.ProtustrankaIDrugiAdressOIB_1">PROVIDEO CURRICULUM d.o.o., OIB 22609357353, Radnička cesta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PROVIDEO CURRICULUM d.o.o.</item>
      <item>FINA Regionalni centar Zagreb</item>
      <item>Siniša Kačavenda</item>
    </izvorni_sadrzaj>
    <derivirana_varijabla naziv="DomainObject.Predmet.SudioniciListNaziv_1">
      <item>PROVIDEO CURRICULUM d.o.o.</item>
      <item>FINA Regionalni centar Zagreb</item>
      <item>Siniša Kačavenda</item>
    </derivirana_varijabla>
  </DomainObject.Predmet.SudioniciListNaziv>
  <DomainObject.Predmet.SudioniciListAdressOIB>
    <izvorni_sadrzaj>
      <item>PROVIDEO CURRICULUM d.o.o., OIB 22609357353, Radnička cesta 27,10000 Zagreb</item>
      <item>FINA Regionalni centar Zagreb, OIB 85821130368, Trg svibanjskih žrtava 1995. br. 1,10000 Zagreb</item>
      <item>Siniša Kačavenda, OIB 83150706878, Laminci bb,Bosanska Gradiška</item>
    </izvorni_sadrzaj>
    <derivirana_varijabla naziv="DomainObject.Predmet.SudioniciListAdressOIB_1">
      <item>PROVIDEO CURRICULUM d.o.o., OIB 22609357353, Radnička cesta 27,10000 Zagreb</item>
      <item>FINA Regionalni centar Zagreb, OIB 85821130368, Trg svibanjskih žrtava 1995. br. 1,10000 Zagreb</item>
      <item>Siniša Kačavenda, OIB 83150706878, Laminci bb,Bosanska Gradiška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22609357353</item>
      <item>, OIB 85821130368</item>
      <item>, OIB 83150706878</item>
    </izvorni_sadrzaj>
    <derivirana_varijabla naziv="DomainObject.Predmet.SudioniciListNazivOIB_1">
      <item>, OIB 22609357353</item>
      <item>, OIB 85821130368</item>
      <item>, OIB 83150706878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296</properties:Words>
  <properties:Characters>1633</properties:Characters>
  <properties:Lines>47</properties:Lines>
  <properties:Paragraphs>17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2016-02-19T07:04:00Z</dcterms:created>
  <dc:creator>Željka Rončević</dc:creator>
  <cp:lastModifiedBy>Željka Rončević</cp:lastModifiedBy>
  <cp:lastPrinted>2016-02-23T14:39:00Z</cp:lastPrinted>
  <dcterms:modified xmlns:xsi="http://www.w3.org/2001/XMLSchema-instance" xsi:type="dcterms:W3CDTF">2016-02-23T14:40:00Z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