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c21a" w14:paraId="c29c21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53743A">
        <w:t>433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53743A">
        <w:t>433</w:t>
      </w:r>
      <w:r>
        <w:t xml:space="preserve">/15, temeljem odredbe članka 430. Stečajnog zakona (N.N.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3743A">
        <w:t>JASKO d.o.o., OIB 25564141930, Zagreb, Laurenčićeva 10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3743A">
        <w:t>92,91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554B"/>
    <w:rsid w:val="006156D0"/>
    <w:rsid w:val="0064498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31D8F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6433</izvorni_sadrzaj>
    <derivirana_varijabla naziv="DomainObject.Predmet.Broj_1">6433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St-6433/2015</izvorni_sadrzaj>
    <derivirana_varijabla naziv="DomainObject.Predmet.OznakaBroj_1">St-6433/2015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JASKO, d.o.o. zastupanog po punomoćniku Slađana El-Zayegh</izvorni_sadrzaj>
    <derivirana_varijabla naziv="DomainObject.Predmet.ProtustrankaFormated_1">  JASKO, d.o.o. zastupanog po punomoćniku Slađana El-Zayegh</derivirana_varijabla>
  </DomainObject.Predmet.ProtustrankaFormated>
  <DomainObject.Predmet.ProtustrankaFormatedOIB>
    <izvorni_sadrzaj>  JASKO, d.o.o., OIB 25564141930 zastupanog po punomoćniku Slađana El-Zayegh</izvorni_sadrzaj>
    <derivirana_varijabla naziv="DomainObject.Predmet.ProtustrankaFormatedOIB_1">  JASKO, d.o.o., OIB 25564141930 zastupanog po punomoćniku Slađana El-Zayegh</derivirana_varijabla>
  </DomainObject.Predmet.ProtustrankaFormatedOIB>
  <DomainObject.Predmet.ProtustrankaFormatedWithAdress>
    <izvorni_sadrzaj> JASKO, d.o.o., Laurenčićeva 10, 10000 Zagreb zastupanog po punomoćniku Slađana El-Zayegh</izvorni_sadrzaj>
    <derivirana_varijabla naziv="DomainObject.Predmet.ProtustrankaFormatedWithAdress_1"> JASKO, d.o.o., Laurenčićeva 10, 10000 Zagreb zastupanog po punomoćniku Slađana El-Zayegh</derivirana_varijabla>
  </DomainObject.Predmet.ProtustrankaFormatedWithAdress>
  <DomainObject.Predmet.ProtustrankaFormatedWithAdressOIB>
    <izvorni_sadrzaj> JASKO, d.o.o., OIB 25564141930, Laurenčićeva 10, 10000 Zagreb zastupanog po punomoćniku Slađana El-Zayegh</izvorni_sadrzaj>
    <derivirana_varijabla naziv="DomainObject.Predmet.ProtustrankaFormatedWithAdressOIB_1"> JASKO, d.o.o., OIB 25564141930, Laurenčićeva 10, 10000 Zagreb zastupanog po punomoćniku Slađana El-Zayegh</derivirana_varijabla>
  </DomainObject.Predmet.ProtustrankaFormatedWithAdressOIB>
  <DomainObject.Predmet.ProtustrankaWithAdress>
    <izvorni_sadrzaj>JASKO, d.o.o. Laurenčićeva 10, 10000 Zagreb</izvorni_sadrzaj>
    <derivirana_varijabla naziv="DomainObject.Predmet.ProtustrankaWithAdress_1">JASKO, d.o.o. Laurenčićeva 10, 10000 Zagreb</derivirana_varijabla>
  </DomainObject.Predmet.ProtustrankaWithAdress>
  <DomainObject.Predmet.ProtustrankaWithAdressOIB>
    <izvorni_sadrzaj>JASKO, d.o.o., OIB 25564141930, Laurenčićeva 10, 10000 Zagreb</izvorni_sadrzaj>
    <derivirana_varijabla naziv="DomainObject.Predmet.ProtustrankaWithAdressOIB_1">JASKO, d.o.o., OIB 25564141930, Laurenčićeva 10, 10000 Zagreb</derivirana_varijabla>
  </DomainObject.Predmet.ProtustrankaWithAdressOIB>
  <DomainObject.Predmet.ProtustrankaNazivFormated>
    <izvorni_sadrzaj>JASKO, d.o.o.</izvorni_sadrzaj>
    <derivirana_varijabla naziv="DomainObject.Predmet.ProtustrankaNazivFormated_1">JASKO, d.o.o.</derivirana_varijabla>
  </DomainObject.Predmet.ProtustrankaNazivFormated>
  <DomainObject.Predmet.ProtustrankaNazivFormatedOIB>
    <izvorni_sadrzaj>JASKO, d.o.o., OIB 25564141930</izvorni_sadrzaj>
    <derivirana_varijabla naziv="DomainObject.Predmet.ProtustrankaNazivFormatedOIB_1">JASKO, d.o.o., OIB 25564141930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JASKO, d.o.o. zastupanog po punomoćniku Slađana El-Zayegh</item>
    </izvorni_sadrzaj>
    <derivirana_varijabla naziv="DomainObject.Predmet.ProtuStrankaListFormated_1">
      <item>JASKO, d.o.o. zastupanog po punomoćniku Slađana El-Zayegh</item>
    </derivirana_varijabla>
  </DomainObject.Predmet.ProtuStrankaListFormated>
  <DomainObject.Predmet.ProtuStrankaListFormatedOIB>
    <izvorni_sadrzaj>
      <item>JASKO, d.o.o., OIB 25564141930 zastupanog po punomoćniku Slađana El-Zayegh</item>
    </izvorni_sadrzaj>
    <derivirana_varijabla naziv="DomainObject.Predmet.ProtuStrankaListFormatedOIB_1">
      <item>JASKO, d.o.o., OIB 25564141930 zastupanog po punomoćniku Slađana El-Zayegh</item>
    </derivirana_varijabla>
  </DomainObject.Predmet.ProtuStrankaListFormatedOIB>
  <DomainObject.Predmet.ProtuStrankaListFormatedWithAdress>
    <izvorni_sadrzaj>
      <item>JASKO, d.o.o., Laurenčićeva 10, 10000 Zagreb zastupanog po punomoćniku Slađana El-Zayegh</item>
    </izvorni_sadrzaj>
    <derivirana_varijabla naziv="DomainObject.Predmet.ProtuStrankaListFormatedWithAdress_1">
      <item>JASKO, d.o.o., Laurenčićeva 10, 10000 Zagreb zastupanog po punomoćniku Slađana El-Zayegh</item>
    </derivirana_varijabla>
  </DomainObject.Predmet.ProtuStrankaListFormatedWithAdress>
  <DomainObject.Predmet.ProtuStrankaListFormatedWithAdressOIB>
    <izvorni_sadrzaj>
      <item>JASKO, d.o.o., OIB 25564141930, Laurenčićeva 10, 10000 Zagreb zastupanog po punomoćniku Slađana El-Zayegh</item>
    </izvorni_sadrzaj>
    <derivirana_varijabla naziv="DomainObject.Predmet.ProtuStrankaListFormatedWithAdressOIB_1">
      <item>JASKO, d.o.o., OIB 25564141930, Laurenčićeva 10, 10000 Zagreb zastupanog po punomoćniku Slađana El-Zayegh</item>
    </derivirana_varijabla>
  </DomainObject.Predmet.ProtuStrankaListFormatedWithAdressOIB>
  <DomainObject.Predmet.ProtuStrankaListNazivFormated>
    <izvorni_sadrzaj>
      <item>JASKO, d.o.o.</item>
    </izvorni_sadrzaj>
    <derivirana_varijabla naziv="DomainObject.Predmet.ProtuStrankaListNazivFormated_1">
      <item>JASKO, d.o.o.</item>
    </derivirana_varijabla>
  </DomainObject.Predmet.ProtuStrankaListNazivFormated>
  <DomainObject.Predmet.ProtuStrankaListNazivFormatedOIB>
    <izvorni_sadrzaj>
      <item>JASKO, d.o.o., OIB 25564141930</item>
    </izvorni_sadrzaj>
    <derivirana_varijabla naziv="DomainObject.Predmet.ProtuStrankaListNazivFormatedOIB_1">
      <item>JASKO, d.o.o., OIB 25564141930</item>
    </derivirana_varijabla>
  </DomainObject.Predmet.ProtuStrankaListNazivFormatedOIB>
  <DomainObject.Predmet.OstaliListFormated>
    <izvorni_sadrzaj>
      <item>Slađana El-Zayegh punomoćnik sudionika u postupku JASKO, d.o.o.</item>
    </izvorni_sadrzaj>
    <derivirana_varijabla naziv="DomainObject.Predmet.OstaliListFormated_1">
      <item>Slađana El-Zayegh punomoćnik sudionika u postupku JASKO, d.o.o.</item>
    </derivirana_varijabla>
  </DomainObject.Predmet.OstaliListFormated>
  <DomainObject.Predmet.OstaliListFormatedOIB>
    <izvorni_sadrzaj>
      <item>Slađana El-Zayegh, OIB 74709282379 punomoćnik sudionika u postupku JASKO, d.o.o.</item>
    </izvorni_sadrzaj>
    <derivirana_varijabla naziv="DomainObject.Predmet.OstaliListFormatedOIB_1">
      <item>Slađana El-Zayegh, OIB 74709282379 punomoćnik sudionika u postupku JASKO, d.o.o.</item>
    </derivirana_varijabla>
  </DomainObject.Predmet.OstaliListFormatedOIB>
  <DomainObject.Predmet.OstaliListFormatedWithAdress>
    <izvorni_sadrzaj>
      <item>Slađana El-Zayegh, Joze Laurenčića 10, 10000 Zagreb punomoćnik sudionika u postupku JASKO, d.o.o.</item>
    </izvorni_sadrzaj>
    <derivirana_varijabla naziv="DomainObject.Predmet.OstaliListFormatedWithAdress_1">
      <item>Slađana El-Zayegh, Joze Laurenčića 10, 10000 Zagreb punomoćnik sudionika u postupku JASKO, d.o.o.</item>
    </derivirana_varijabla>
  </DomainObject.Predmet.OstaliListFormatedWithAdress>
  <DomainObject.Predmet.OstaliListFormatedWithAdressOIB>
    <izvorni_sadrzaj>
      <item>Slađana El-Zayegh, OIB 74709282379, Joze Laurenčića 10, 10000 Zagreb punomoćnik sudionika u postupku JASKO, d.o.o.</item>
    </izvorni_sadrzaj>
    <derivirana_varijabla naziv="DomainObject.Predmet.OstaliListFormatedWithAdressOIB_1">
      <item>Slađana El-Zayegh, OIB 74709282379, Joze Laurenčića 10, 10000 Zagreb punomoćnik sudionika u postupku JASKO, d.o.o.</item>
    </derivirana_varijabla>
  </DomainObject.Predmet.OstaliListFormatedWithAdressOIB>
  <DomainObject.Predmet.OstaliListNazivFormated>
    <izvorni_sadrzaj>
      <item>Slađana El-Zayegh</item>
    </izvorni_sadrzaj>
    <derivirana_varijabla naziv="DomainObject.Predmet.OstaliListNazivFormated_1">
      <item>Slađana El-Zayegh</item>
    </derivirana_varijabla>
  </DomainObject.Predmet.OstaliListNazivFormated>
  <DomainObject.Predmet.OstaliListNazivFormatedOIB>
    <izvorni_sadrzaj>
      <item>Slađana El-Zayegh, OIB 74709282379</item>
    </izvorni_sadrzaj>
    <derivirana_varijabla naziv="DomainObject.Predmet.OstaliListNazivFormatedOIB_1">
      <item>Slađana El-Zayegh, OIB 74709282379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JASKO, d.o.o.</izvorni_sadrzaj>
    <derivirana_varijabla naziv="DomainObject.Predmet.ProtustrankaIDrugi_1">JASKO,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JASKO, d.o.o., OIB 25564141930, Laurenčićeva 10, 10000 Zagreb</izvorni_sadrzaj>
    <derivirana_varijabla naziv="DomainObject.Predmet.ProtustrankaIDrugiAdressOIB_1">JASKO, d.o.o., OIB 25564141930, Laurenčićeva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JASKO, d.o.o.</item>
      <item>Slađana El-Zayegh</item>
    </izvorni_sadrzaj>
    <derivirana_varijabla naziv="DomainObject.Predmet.SudioniciListNaziv_1">
      <item>FINA Regionalni centar Zagreb</item>
      <item>JASKO, d.o.o.</item>
      <item>Slađana El-Zayegh</item>
    </derivirana_varijabla>
  </DomainObject.Predmet.SudioniciListNaziv>
  <DomainObject.Predmet.SudioniciListAdressOIB>
    <izvorni_sadrzaj>
      <item>FINA Regionalni centar Zagreb, OIB 85821130368, Trg svibanjskih žrtava 1995. 1,10000 Zagreb</item>
      <item>JASKO, d.o.o., OIB 25564141930, Laurenčićeva 10,10000 Zagreb</item>
      <item>Slađana El-Zayegh, OIB 74709282379, Joze Laurenčića 10,10000 Zagreb</item>
    </izvorni_sadrzaj>
    <derivirana_varijabla naziv="DomainObject.Predmet.SudioniciListAdressOIB_1">
      <item>FINA Regionalni centar Zagreb, OIB 85821130368, Trg svibanjskih žrtava 1995. 1,10000 Zagreb</item>
      <item>JASKO, d.o.o., OIB 25564141930, Laurenčićeva 10,10000 Zagreb</item>
      <item>Slađana El-Zayegh, OIB 74709282379, Joze Laurenčića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25564141930</item>
      <item>, OIB 74709282379</item>
    </izvorni_sadrzaj>
    <derivirana_varijabla naziv="DomainObject.Predmet.SudioniciListNazivOIB_1">
      <item>, OIB 85821130368</item>
      <item>, OIB 25564141930</item>
      <item>, OIB 74709282379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1314</properties:Characters>
  <properties:Lines>46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2016-01-18T08:36:00Z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