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9ed27" w14:paraId="b29ed27" w:rsidRDefault="007A7E25" w:rsidP="005A2A88" w:rsidR="005A2A88">
      <w:pPr>
        <w:jc w:val="right"/>
        <w15:collapsed w:val="false"/>
      </w:pPr>
      <w:bookmarkStart w:name="_GoBack" w:id="0"/>
      <w:bookmarkEnd w:id="0"/>
      <w:r>
        <w:t>13 St-676/16-11</w:t>
      </w:r>
    </w:p>
    <w:p w:rsidRDefault="005A2A88" w:rsidP="005A2A88" w:rsidR="005A2A88">
      <w:r>
        <w:rPr>
          <w:rStyle w:val="Naglaeno"/>
        </w:rPr>
        <w:t xml:space="preserve">             </w:t>
      </w:r>
      <w:r w:rsidR="009D4DF7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5A2A88" w:rsidR="005A2A8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A2A88" w:rsidP="005A2A88" w:rsidR="005A2A88"/>
    <w:p w:rsidRDefault="00E336A9" w:rsidP="005A2A88" w:rsidR="00E336A9"/>
    <w:p w:rsidRDefault="005A2A88" w:rsidP="005A2A88" w:rsidR="005A2A8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7A7E25" w:rsidP="007A7E25" w:rsidR="00E336A9">
      <w:pPr>
        <w:ind w:firstLine="708"/>
        <w:jc w:val="both"/>
      </w:pPr>
      <w:r>
        <w:t xml:space="preserve">Trgovački sud u Osijeku, po sucu Jadranki Herman, kao stečajnom sucu, povodom prijedloga FINANCIJSKE AGENCIJE ZAGREB  Regionalni centar Osijek, Podružnica Osijek, Lorenza Jegera 3, za otvaranje stečajnog  postupka nad dužnikom  POLIKLINIKA PETRIČUŠIĆ za fizikalnu medicinu i rehabilitaciju, internu medicinu, urologiju, neurologiju i fizikalnu terapiju, Ivankovo, Rojičani 62, MBS: 030099091, OIB: 37524108083, dana 12. prosinca 2016.                </w:t>
      </w:r>
    </w:p>
    <w:p w:rsidRDefault="007A7E25" w:rsidP="007A7E25" w:rsidR="005A2A88">
      <w:pPr>
        <w:ind w:firstLine="708"/>
        <w:jc w:val="both"/>
      </w:pPr>
      <w:r>
        <w:t xml:space="preserve">                      </w:t>
      </w: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Pozivaju se osobe koje imaju pravni interes da se provede stečajni postupak nad dužnikom </w:t>
      </w:r>
      <w:r w:rsidR="007A7E25">
        <w:t>POLIKLINIKA PETRIČUŠIĆ za fizikalnu medicinu i rehabilitaciju, internu medicinu, urologiju, neurologiju i fizikalnu terapiju, Ivankovo, Rojičani 62, MBS: 030099091, OIB: 37524108083</w:t>
      </w:r>
      <w:r>
        <w:t xml:space="preserve">, da u roku od 15 dana solidarno uplate na sudski depozit ovog suda broj HR31 2390 0011 3000 0020 </w:t>
      </w:r>
      <w:r w:rsidR="007A7E25">
        <w:t>0 s pozivom na broj HR05 272-676-16</w:t>
      </w:r>
      <w:r>
        <w:t xml:space="preserve">  kod Hrv</w:t>
      </w:r>
      <w:r w:rsidR="007A7E25">
        <w:t>atske poštanske banke iznos od 30</w:t>
      </w:r>
      <w:r>
        <w:t>.000,00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E336A9" w:rsidP="00E336A9" w:rsidR="00435401">
      <w:pPr>
        <w:pStyle w:val="Tijeloteksta"/>
        <w:ind w:firstLine="708"/>
        <w:rPr>
          <w:bCs/>
        </w:rPr>
      </w:pPr>
      <w:r>
        <w:rPr>
          <w:bCs/>
        </w:rPr>
        <w:t xml:space="preserve">Predlagatelj FINA je dana 18. ožujka 2016. podnijela ovom sudu prijedlog za pokretanje stečajnog postupka nad dužnikom </w:t>
      </w:r>
      <w:r>
        <w:t>POLIKLINIKA PETRIČUŠIĆ za fizikalnu medicinu i rehabilitaciju, internu medicinu, urologiju, neurologiju i fizikalnu terapiju, Ivankovo, Rojičani 62, MBS: 030099091, OIB: 37524108083, temeljem odredbe članka 110. stav 1. Stečajnog zakona (Narodne novine 71/15) .</w:t>
      </w:r>
    </w:p>
    <w:p w:rsidRDefault="000B0BE5" w:rsidP="000B0BE5" w:rsidR="000B0BE5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7A7E25" w:rsidP="007A7E25" w:rsidR="007A7E25">
      <w:pPr>
        <w:jc w:val="right"/>
      </w:pPr>
      <w:r>
        <w:t>13 St-676/16-11</w:t>
      </w:r>
    </w:p>
    <w:p w:rsidRDefault="000B0BE5" w:rsidP="000B0BE5" w:rsidR="000B0BE5">
      <w:pPr>
        <w:jc w:val="both"/>
      </w:pPr>
    </w:p>
    <w:p w:rsidRDefault="00865CEE" w:rsidP="000B0BE5" w:rsidR="00865CEE">
      <w:pPr>
        <w:jc w:val="both"/>
      </w:pP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Na ročištu radi izjašnjenja o prijedlogu za otvaranje stečajnog postupka nad dužnikom, održanom </w:t>
      </w:r>
      <w:r w:rsidR="00534B45">
        <w:t>08. prosinca</w:t>
      </w:r>
      <w:r>
        <w:t xml:space="preserve"> 2016.  godine, saslušan je zakonski zastupnik dužnika i  izvršen je uvid u dokumentaciju u spisu iz koje je razvidno da su kod stečajnog dužnika ostvareni stečajni razlozi predviđeni član</w:t>
      </w:r>
      <w:r w:rsidR="00534B45">
        <w:t>kom 5.</w:t>
      </w:r>
      <w:r>
        <w:t xml:space="preserve"> Stečajnog zakona</w:t>
      </w:r>
      <w:r w:rsidR="0057258F">
        <w:t xml:space="preserve"> (Narodne novine 71/15)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>ocijeni ovog</w:t>
      </w:r>
      <w:r w:rsidR="00534B45">
        <w:t xml:space="preserve"> suda iznosili bi 30</w:t>
      </w:r>
      <w:r>
        <w:t>.000,00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534B45">
        <w:t xml:space="preserve">Osijeku 12. prosinac </w:t>
      </w:r>
      <w:r w:rsidR="00F17DA4">
        <w:t xml:space="preserve">2016.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534B45" w:rsidP="00534B45" w:rsidR="00534B45">
      <w:pPr>
        <w:pStyle w:val="Tijeloteksta"/>
        <w:jc w:val="left"/>
      </w:pPr>
    </w:p>
    <w:p w:rsidRDefault="00534B45" w:rsidP="00534B45" w:rsidR="00534B45">
      <w:pPr>
        <w:pStyle w:val="Tijeloteksta"/>
        <w:jc w:val="left"/>
      </w:pPr>
    </w:p>
    <w:p w:rsidRDefault="00534B45" w:rsidP="00534B45" w:rsidR="00534B45">
      <w:pPr>
        <w:pStyle w:val="Tijeloteksta"/>
        <w:jc w:val="left"/>
      </w:pPr>
      <w:r>
        <w:t>DNA</w:t>
      </w:r>
    </w:p>
    <w:p w:rsidRDefault="00534B45" w:rsidP="00534B45" w:rsidR="00534B45">
      <w:pPr>
        <w:pStyle w:val="Tijeloteksta"/>
        <w:numPr>
          <w:ilvl w:val="0"/>
          <w:numId w:val="11"/>
        </w:numPr>
        <w:jc w:val="left"/>
      </w:pPr>
      <w:r>
        <w:t>Predlagatelj- FINA Regionalni centar Osijek,  Osijek, L. Jagera 1</w:t>
      </w:r>
    </w:p>
    <w:p w:rsidRDefault="00534B45" w:rsidP="00534B45" w:rsidR="00534B45">
      <w:pPr>
        <w:pStyle w:val="Tijeloteksta"/>
        <w:numPr>
          <w:ilvl w:val="0"/>
          <w:numId w:val="11"/>
        </w:numPr>
        <w:jc w:val="left"/>
      </w:pPr>
      <w:r>
        <w:t xml:space="preserve">Dužnik – POLIKLINIKA PETRIČUŠIĆ za fizikalnu medicinu i rehabilitaciju, internu medicinu, urologiju, neurologiju i fizikalnu terapiju, Ivankovo, Rojičani 62, </w:t>
      </w:r>
    </w:p>
    <w:p w:rsidRDefault="00534B45" w:rsidP="00534B45" w:rsidR="00534B45">
      <w:pPr>
        <w:pStyle w:val="Tijeloteksta"/>
        <w:numPr>
          <w:ilvl w:val="0"/>
          <w:numId w:val="11"/>
        </w:numPr>
        <w:jc w:val="left"/>
      </w:pPr>
      <w:r>
        <w:t xml:space="preserve">Privremeni stečajni upravitelj </w:t>
      </w:r>
    </w:p>
    <w:p w:rsidRDefault="00534B45" w:rsidP="00534B45" w:rsidR="00534B45">
      <w:pPr>
        <w:pStyle w:val="Tijeloteksta"/>
        <w:numPr>
          <w:ilvl w:val="0"/>
          <w:numId w:val="11"/>
        </w:numPr>
      </w:pPr>
      <w:r>
        <w:t>zz dužnika Josipu Dolanski Vinkovci, Antuna G. Matoša 46</w:t>
      </w:r>
    </w:p>
    <w:p w:rsidRDefault="00534B45" w:rsidP="00534B45" w:rsidR="00534B45">
      <w:pPr>
        <w:pStyle w:val="Tijeloteksta"/>
        <w:numPr>
          <w:ilvl w:val="0"/>
          <w:numId w:val="11"/>
        </w:numPr>
      </w:pPr>
      <w:r>
        <w:t>ŽDO Vukovar</w:t>
      </w:r>
    </w:p>
    <w:p w:rsidRDefault="00534B45" w:rsidP="00534B45" w:rsidR="00534B45">
      <w:pPr>
        <w:pStyle w:val="Tijeloteksta"/>
        <w:numPr>
          <w:ilvl w:val="0"/>
          <w:numId w:val="11"/>
        </w:numPr>
      </w:pPr>
      <w:r>
        <w:t xml:space="preserve">e-oglasna ploča </w:t>
      </w:r>
    </w:p>
    <w:p w:rsidRDefault="002A5402" w:rsidP="00534B45" w:rsidR="00534B45">
      <w:pPr>
        <w:pStyle w:val="Tijeloteksta"/>
        <w:numPr>
          <w:ilvl w:val="0"/>
          <w:numId w:val="11"/>
        </w:numPr>
        <w:jc w:val="left"/>
      </w:pPr>
      <w:r>
        <w:t>kal. 10/1/17</w:t>
      </w:r>
    </w:p>
    <w:p w:rsidRDefault="00534B45" w:rsidP="00534B45" w:rsidR="00534B45">
      <w:pPr>
        <w:pStyle w:val="Tijeloteksta"/>
        <w:jc w:val="left"/>
      </w:pP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D9D" w:rsidR="00275D9D">
      <w:r>
        <w:separator/>
      </w:r>
    </w:p>
  </w:endnote>
  <w:endnote w:id="0" w:type="continuationSeparator">
    <w:p w:rsidRDefault="00275D9D" w:rsidR="00275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D9D" w:rsidR="00275D9D">
      <w:r>
        <w:separator/>
      </w:r>
    </w:p>
  </w:footnote>
  <w:footnote w:id="0" w:type="continuationSeparator">
    <w:p w:rsidRDefault="00275D9D" w:rsidR="00275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FBF3F6F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5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5"/>
  </w:num>
  <w:num w:numId="5">
    <w:abstractNumId w:val="10"/>
  </w:num>
  <w:num w:numId="6">
    <w:abstractNumId w:val="6"/>
  </w:num>
  <w:num w:numId="7">
    <w:abstractNumId w:val="1"/>
  </w:num>
  <w:num w:numId="8">
    <w:abstractNumId w:val="7"/>
  </w:num>
  <w:num w:numId="9">
    <w:abstractNumId w:val="9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48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348D6"/>
    <w:rsid w:val="00275D9D"/>
    <w:rsid w:val="00280570"/>
    <w:rsid w:val="002937FB"/>
    <w:rsid w:val="002A5402"/>
    <w:rsid w:val="002F4F26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34B45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E3C"/>
    <w:rsid w:val="00750269"/>
    <w:rsid w:val="007A7E25"/>
    <w:rsid w:val="007E41DD"/>
    <w:rsid w:val="008219B7"/>
    <w:rsid w:val="00825B4D"/>
    <w:rsid w:val="00856AD5"/>
    <w:rsid w:val="00865CEE"/>
    <w:rsid w:val="00873E59"/>
    <w:rsid w:val="00894FC5"/>
    <w:rsid w:val="009D4DF7"/>
    <w:rsid w:val="009E6571"/>
    <w:rsid w:val="009F55F2"/>
    <w:rsid w:val="00A57238"/>
    <w:rsid w:val="00A65909"/>
    <w:rsid w:val="00AE015B"/>
    <w:rsid w:val="00B05391"/>
    <w:rsid w:val="00B35E7C"/>
    <w:rsid w:val="00B37EA9"/>
    <w:rsid w:val="00B46D29"/>
    <w:rsid w:val="00B74F73"/>
    <w:rsid w:val="00BC3825"/>
    <w:rsid w:val="00BF2834"/>
    <w:rsid w:val="00BF3D56"/>
    <w:rsid w:val="00C04DD2"/>
    <w:rsid w:val="00C121ED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336A9"/>
    <w:rsid w:val="00E56C03"/>
    <w:rsid w:val="00E94538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73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E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E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E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E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73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E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E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E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E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95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St-676/2016</izvorni_sadrzaj>
    <derivirana_varijabla naziv="DomainObject.Predmet.OznakaBroj_1">St-676/2016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PETRIČUŠIĆ za fizikalnu medicinu i rehabilitaciju, internu medicinu, urologiju, neurologiju i fizikalnu terapiju</izvorni_sadrzaj>
    <derivirana_varijabla naziv="DomainObject.Predmet.ProtustrankaFormated_1">  POLIKLINIKA PETRIČUŠIĆ za fizikalnu medicinu i rehabilitaciju, internu medicinu, urologiju, neurologiju i fizikalnu terapiju</derivirana_varijabla>
  </DomainObject.Predmet.ProtustrankaFormated>
  <DomainObject.Predmet.ProtustrankaFormatedOIB>
    <izvorni_sadrzaj>  POLIKLINIKA PETRIČUŠIĆ za fizikalnu medicinu i rehabilitaciju, internu medicinu, urologiju, neurologiju i fizikalnu terapiju, OIB 37524108083</izvorni_sadrzaj>
    <derivirana_varijabla naziv="DomainObject.Predmet.ProtustrankaFormatedOIB_1">  POLIKLINIKA PETRIČUŠIĆ za fizikalnu medicinu i rehabilitaciju, internu medicinu, urologiju, neurologiju i fizikalnu terapiju, OIB 37524108083</derivirana_varijabla>
  </DomainObject.Predmet.ProtustrankaFormatedOIB>
  <DomainObject.Predmet.ProtustrankaFormatedWithAdress>
    <izvorni_sadrzaj> POLIKLINIKA PETRIČUŠIĆ za fizikalnu medicinu i rehabilitaciju, internu medicinu, urologiju, neurologiju i fizikalnu terapiju, Rojičani 62 , 32281 Ivankovo</izvorni_sadrzaj>
    <derivirana_varijabla naziv="DomainObject.Predmet.ProtustrankaFormatedWithAdress_1"> POLIKLINIKA PETRIČUŠIĆ za fizikalnu medicinu i rehabilitaciju, internu medicinu, urologiju, neurologiju i fizikalnu terapiju, Rojičani 62 , 32281 Ivankovo</derivirana_varijabla>
  </DomainObject.Predmet.ProtustrankaFormatedWithAdress>
  <DomainObject.Predmet.ProtustrankaFormatedWithAdressOIB>
    <izvorni_sadrzaj> POLIKLINIKA PETRIČUŠIĆ za fizikalnu medicinu i rehabilitaciju, internu medicinu, urologiju, neurologiju i fizikalnu terapiju, OIB 37524108083, Rojičani 62 , 32281 Ivankovo</izvorni_sadrzaj>
    <derivirana_varijabla naziv="DomainObject.Predmet.ProtustrankaFormatedWithAdressOIB_1"> POLIKLINIKA PETRIČUŠIĆ za fizikalnu medicinu i rehabilitaciju, internu medicinu, urologiju, neurologiju i fizikalnu terapiju, OIB 37524108083, Rojičani 62 , 32281 Ivankovo</derivirana_varijabla>
  </DomainObject.Predmet.ProtustrankaFormatedWithAdressOIB>
  <DomainObject.Predmet.ProtustrankaWithAdress>
    <izvorni_sadrzaj>POLIKLINIKA PETRIČUŠIĆ za fizikalnu medicinu i rehabilitaciju, internu medicinu, urologiju, neurologiju i fizikalnu terapiju Rojičani 62 , 32281 Ivankovo</izvorni_sadrzaj>
    <derivirana_varijabla naziv="DomainObject.Predmet.ProtustrankaWithAdress_1">POLIKLINIKA PETRIČUŠIĆ za fizikalnu medicinu i rehabilitaciju, internu medicinu, urologiju, neurologiju i fizikalnu terapiju Rojičani 62 , 32281 Ivankovo</derivirana_varijabla>
  </DomainObject.Predmet.ProtustrankaWithAdress>
  <DomainObject.Predmet.ProtustrankaWithAdressOIB>
    <izvorni_sadrzaj>POLIKLINIKA PETRIČUŠIĆ za fizikalnu medicinu i rehabilitaciju, internu medicinu, urologiju, neurologiju i fizikalnu terapiju, OIB 37524108083, Rojičani 62 , 32281 Ivankovo</izvorni_sadrzaj>
    <derivirana_varijabla naziv="DomainObject.Predmet.ProtustrankaWithAdressOIB_1">POLIKLINIKA PETRIČUŠIĆ za fizikalnu medicinu i rehabilitaciju, internu medicinu, urologiju, neurologiju i fizikalnu terapiju, OIB 37524108083, Rojičani 62 , 32281 Ivankovo</derivirana_varijabla>
  </DomainObject.Predmet.ProtustrankaWithAdressOIB>
  <DomainObject.Predmet.ProtustrankaNazivFormated>
    <izvorni_sadrzaj>POLIKLINIKA PETRIČUŠIĆ za fizikalnu medicinu i rehabilitaciju, internu medicinu, urologiju, neurologiju i fizikalnu terapiju</izvorni_sadrzaj>
    <derivirana_varijabla naziv="DomainObject.Predmet.ProtustrankaNazivFormated_1">POLIKLINIKA PETRIČUŠIĆ za fizikalnu medicinu i rehabilitaciju, internu medicinu, urologiju, neurologiju i fizikalnu terapiju</derivirana_varijabla>
  </DomainObject.Predmet.ProtustrankaNazivFormated>
  <DomainObject.Predmet.ProtustrankaNazivFormatedOIB>
    <izvorni_sadrzaj>POLIKLINIKA PETRIČUŠIĆ za fizikalnu medicinu i rehabilitaciju, internu medicinu, urologiju, neurologiju i fizikalnu terapiju, OIB 37524108083</izvorni_sadrzaj>
    <derivirana_varijabla naziv="DomainObject.Predmet.ProtustrankaNazivFormatedOIB_1">POLIKLINIKA PETRIČUŠIĆ za fizikalnu medicinu i rehabilitaciju, internu medicinu, urologiju, neurologiju i fizikalnu terapiju, OIB 37524108083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POLIKLINIKA PETRIČUŠIĆ za fizikalnu medicinu i rehabilitaciju, internu medicinu, urologiju, neurologiju i fizikalnu terapiju</item>
    </izvorni_sadrzaj>
    <derivirana_varijabla naziv="DomainObject.Predmet.ProtuStrankaListFormated_1">
      <item>POLIKLINIKA PETRIČUŠIĆ za fizikalnu medicinu i rehabilitaciju, internu medicinu, urologiju, neurologiju i fizikalnu terapiju</item>
    </derivirana_varijabla>
  </DomainObject.Predmet.ProtuStrankaListFormated>
  <DomainObject.Predmet.ProtuStrankaListFormatedOIB>
    <izvorni_sadrzaj>
      <item>POLIKLINIKA PETRIČUŠIĆ za fizikalnu medicinu i rehabilitaciju, internu medicinu, urologiju, neurologiju i fizikalnu terapiju, OIB 37524108083</item>
    </izvorni_sadrzaj>
    <derivirana_varijabla naziv="DomainObject.Predmet.ProtuStrankaListFormatedOIB_1">
      <item>POLIKLINIKA PETRIČUŠIĆ za fizikalnu medicinu i rehabilitaciju, internu medicinu, urologiju, neurologiju i fizikalnu terapiju, OIB 37524108083</item>
    </derivirana_varijabla>
  </DomainObject.Predmet.ProtuStrankaListFormatedOIB>
  <DomainObject.Predmet.ProtuStrankaListFormatedWithAdress>
    <izvorni_sadrzaj>
      <item>POLIKLINIKA PETRIČUŠIĆ za fizikalnu medicinu i rehabilitaciju, internu medicinu, urologiju, neurologiju i fizikalnu terapiju, Rojičani 62 , 32281 Ivankovo</item>
    </izvorni_sadrzaj>
    <derivirana_varijabla naziv="DomainObject.Predmet.ProtuStrankaListFormatedWithAdress_1">
      <item>POLIKLINIKA PETRIČUŠIĆ za fizikalnu medicinu i rehabilitaciju, internu medicinu, urologiju, neurologiju i fizikalnu terapiju, Rojičani 62 , 32281 Ivankovo</item>
    </derivirana_varijabla>
  </DomainObject.Predmet.ProtuStrankaListFormatedWithAdress>
  <DomainObject.Predmet.ProtuStrankaListFormatedWithAdressOIB>
    <izvorni_sadrzaj>
      <item>POLIKLINIKA PETRIČUŠIĆ za fizikalnu medicinu i rehabilitaciju, internu medicinu, urologiju, neurologiju i fizikalnu terapiju, OIB 37524108083, Rojičani 62 , 32281 Ivankovo</item>
    </izvorni_sadrzaj>
    <derivirana_varijabla naziv="DomainObject.Predmet.ProtuStrankaListFormatedWithAdressOIB_1">
      <item>POLIKLINIKA PETRIČUŠIĆ za fizikalnu medicinu i rehabilitaciju, internu medicinu, urologiju, neurologiju i fizikalnu terapiju, OIB 37524108083, Rojičani 62 , 32281 Ivankovo</item>
    </derivirana_varijabla>
  </DomainObject.Predmet.ProtuStrankaListFormatedWithAdressOIB>
  <DomainObject.Predmet.ProtuStrankaListNazivFormated>
    <izvorni_sadrzaj>
      <item>POLIKLINIKA PETRIČUŠIĆ za fizikalnu medicinu i rehabilitaciju, internu medicinu, urologiju, neurologiju i fizikalnu terapiju</item>
    </izvorni_sadrzaj>
    <derivirana_varijabla naziv="DomainObject.Predmet.ProtuStrankaListNazivFormated_1">
      <item>POLIKLINIKA PETRIČUŠIĆ za fizikalnu medicinu i rehabilitaciju, internu medicinu, urologiju, neurologiju i fizikalnu terapiju</item>
    </derivirana_varijabla>
  </DomainObject.Predmet.ProtuStrankaListNazivFormated>
  <DomainObject.Predmet.ProtuStrankaListNazivFormatedOIB>
    <izvorni_sadrzaj>
      <item>POLIKLINIKA PETRIČUŠIĆ za fizikalnu medicinu i rehabilitaciju, internu medicinu, urologiju, neurologiju i fizikalnu terapiju, OIB 37524108083</item>
    </izvorni_sadrzaj>
    <derivirana_varijabla naziv="DomainObject.Predmet.ProtuStrankaListNazivFormatedOIB_1">
      <item>POLIKLINIKA PETRIČUŠIĆ za fizikalnu medicinu i rehabilitaciju, internu medicinu, urologiju, neurologiju i fizikalnu terapiju, OIB 37524108083</item>
    </derivirana_varijabla>
  </DomainObject.Predmet.ProtuStrankaListNazivFormatedOIB>
  <DomainObject.Predmet.OstaliListFormated>
    <izvorni_sadrzaj>
      <item>ŽDO GUO VUKOVAR</item>
      <item>Julka Bandić</item>
    </izvorni_sadrzaj>
    <derivirana_varijabla naziv="DomainObject.Predmet.OstaliListFormated_1">
      <item>ŽDO GUO VUKOVAR</item>
      <item>Julka Bandić</item>
    </derivirana_varijabla>
  </DomainObject.Predmet.OstaliListFormated>
  <DomainObject.Predmet.OstaliListFormatedOIB>
    <izvorni_sadrzaj>
      <item>ŽDO GUO VUKOVAR</item>
      <item>Julka Bandić, OIB 04946287686</item>
    </izvorni_sadrzaj>
    <derivirana_varijabla naziv="DomainObject.Predmet.OstaliListFormatedOIB_1">
      <item>ŽDO GUO VUKOVAR</item>
      <item>Julka Bandić, OIB 04946287686</item>
    </derivirana_varijabla>
  </DomainObject.Predmet.OstaliListFormatedOIB>
  <DomainObject.Predmet.OstaliListFormatedWithAdress>
    <izvorni_sadrzaj>
      <item>ŽDO GUO VUKOVAR</item>
      <item>Julka Bandić, Ilirska 11, 31000 Osijek</item>
    </izvorni_sadrzaj>
    <derivirana_varijabla naziv="DomainObject.Predmet.OstaliListFormatedWithAdress_1">
      <item>ŽDO GUO VUKOVAR</item>
      <item>Julka Bandić, Ilirska 11, 31000 Osijek</item>
    </derivirana_varijabla>
  </DomainObject.Predmet.OstaliListFormatedWithAdress>
  <DomainObject.Predmet.OstaliListFormatedWithAdressOIB>
    <izvorni_sadrzaj>
      <item>ŽDO GUO VUKOVAR</item>
      <item>Julka Bandić, OIB 04946287686, Ilirska 11, 31000 Osijek</item>
    </izvorni_sadrzaj>
    <derivirana_varijabla naziv="DomainObject.Predmet.OstaliListFormatedWithAdressOIB_1">
      <item>ŽDO GUO VUKOVAR</item>
      <item>Julka Bandić, OIB 04946287686, Ilirska 11, 31000 Osijek</item>
    </derivirana_varijabla>
  </DomainObject.Predmet.OstaliListFormatedWithAdressOIB>
  <DomainObject.Predmet.OstaliListNazivFormated>
    <izvorni_sadrzaj>
      <item>ŽDO GUO VUKOVAR</item>
      <item>Julka Bandić</item>
    </izvorni_sadrzaj>
    <derivirana_varijabla naziv="DomainObject.Predmet.OstaliListNazivFormated_1">
      <item>ŽDO GUO VUKOVAR</item>
      <item>Julka Bandić</item>
    </derivirana_varijabla>
  </DomainObject.Predmet.OstaliListNazivFormated>
  <DomainObject.Predmet.OstaliListNazivFormatedOIB>
    <izvorni_sadrzaj>
      <item>ŽDO GUO VUKOVAR</item>
      <item>Julka Bandić, OIB 04946287686</item>
    </izvorni_sadrzaj>
    <derivirana_varijabla naziv="DomainObject.Predmet.OstaliListNazivFormatedOIB_1">
      <item>ŽDO GUO VUKOVAR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POLIKLINIKA PETRIČUŠIĆ za fizikalnu medicinu i rehabilitaciju, internu medicinu, urologiju, neurologiju i fizikalnu terapiju</izvorni_sadrzaj>
    <derivirana_varijabla naziv="DomainObject.Predmet.ProtustrankaIDrugi_1">POLIKLINIKA PETRIČUŠIĆ za fizikalnu medicinu i rehabilitaciju, internu medicinu, urologiju, neurologiju i fizikalnu terapiju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POLIKLINIKA PETRIČUŠIĆ za fizikalnu medicinu i rehabilitaciju, internu medicinu, urologiju, neurologiju i fizikalnu terapiju, OIB 37524108083, Rojičani 62 , 32281 Ivankovo</izvorni_sadrzaj>
    <derivirana_varijabla naziv="DomainObject.Predmet.ProtustrankaIDrugiAdressOIB_1">POLIKLINIKA PETRIČUŠIĆ za fizikalnu medicinu i rehabilitaciju, internu medicinu, urologiju, neurologiju i fizikalnu terapiju, OIB 37524108083, Rojičani 62 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POLIKLINIKA PETRIČUŠIĆ za fizikalnu medicinu i rehabilitaciju, internu medicinu, urologiju, neurologiju i fizikalnu terapiju</item>
      <item>ŽDO GUO VUKOVAR</item>
      <item>Julka Bandić</item>
    </izvorni_sadrzaj>
    <derivirana_varijabla naziv="DomainObject.Predmet.SudioniciListNaziv_1">
      <item>FINA RC OSIJEK</item>
      <item>POLIKLINIKA PETRIČUŠIĆ za fizikalnu medicinu i rehabilitaciju, internu medicinu, urologiju, neurologiju i fizikalnu terapiju</item>
      <item>ŽDO GUO VUKOVAR</item>
      <item>Julka Bandić</item>
    </derivirana_varijabla>
  </DomainObject.Predmet.SudioniciListNaziv>
  <DomainObject.Predmet.SudioniciListAdressOIB>
    <izvorni_sadrzaj>
      <item>FINA RC OSIJEK, OIB 85821130368</item>
      <item>POLIKLINIKA PETRIČUŠIĆ za fizikalnu medicinu i rehabilitaciju, internu medicinu, urologiju, neurologiju i fizikalnu terapiju, OIB 37524108083, Rojičani 62 ,32281 Ivankovo</item>
      <item>ŽDO GUO VUKOVAR</item>
      <item>Julka Bandić, OIB 04946287686, Ilirska 11,31000 Osijek</item>
    </izvorni_sadrzaj>
    <derivirana_varijabla naziv="DomainObject.Predmet.SudioniciListAdressOIB_1">
      <item>FINA RC OSIJEK, OIB 85821130368</item>
      <item>POLIKLINIKA PETRIČUŠIĆ za fizikalnu medicinu i rehabilitaciju, internu medicinu, urologiju, neurologiju i fizikalnu terapiju, OIB 37524108083, Rojičani 62 ,32281 Ivankovo</item>
      <item>ŽDO GUO VUKOVAR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37524108083</item>
      <item>, OIB null</item>
      <item>, OIB 04946287686</item>
    </izvorni_sadrzaj>
    <derivirana_varijabla naziv="DomainObject.Predmet.SudioniciListNazivOIB_1">
      <item>, OIB 85821130368</item>
      <item>, OIB 37524108083</item>
      <item>, OIB null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3046</properties:Characters>
  <properties:Lines>92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2016-12-12T09:52:00Z</dcterms:created>
  <dc:creator>..</dc:creator>
  <cp:lastModifiedBy>Maja Kocijan</cp:lastModifiedBy>
  <cp:lastPrinted>2016-12-12T09:59:00Z</cp:lastPrinted>
  <dcterms:modified xmlns:xsi="http://www.w3.org/2001/XMLSchema-instance" xsi:type="dcterms:W3CDTF">2016-12-12T10:02:00Z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