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e5d0" w14:paraId="1e5e5d0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7025C7">
        <w:t>MATOŠEVIĆ društvo s ograničenom odgovornošću za prijevoz, usluge i trgovinu, skraćena tvrtka: MATOŠEVIĆ d.o.o., Nova Gradiška, Slavonska 23, OIB: 71206477289</w:t>
      </w:r>
      <w:r w:rsidR="00123855">
        <w:t>, dana</w:t>
      </w:r>
      <w:r w:rsidR="007515A3">
        <w:t xml:space="preserve"> </w:t>
      </w:r>
      <w:r w:rsidR="00CE173E">
        <w:t>05.</w:t>
      </w:r>
      <w:r w:rsidR="007515A3">
        <w:t xml:space="preserve"> lipnja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7025C7">
        <w:t>MATOŠEVIĆ društvo s ograničenom odgovornošću za prijevoz, usluge i trgovinu, skraćena tvrtka: MATOŠEVIĆ d.o.o., Nova Gradiška, Slavonska 23, OIB: 71206477289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B85967">
      <w:pPr>
        <w:ind w:firstLine="1440"/>
        <w:jc w:val="both"/>
        <w:rPr>
          <w:b/>
        </w:rPr>
      </w:pPr>
      <w:r>
        <w:t>2.Za s</w:t>
      </w:r>
      <w:r w:rsidR="0068262A">
        <w:t>tečajnog upravitelja imenuje se</w:t>
      </w:r>
      <w:r w:rsidR="00702567">
        <w:t xml:space="preserve"> </w:t>
      </w:r>
      <w:r w:rsidR="00A761AA" w:rsidRPr="00A761AA">
        <w:t>David Jakovljević iz Sesveta, Kašinska 7</w:t>
      </w:r>
      <w:r w:rsidR="00C36715" w:rsidRPr="00A761AA">
        <w:t xml:space="preserve">, OIB </w:t>
      </w:r>
      <w:r w:rsidR="00A761AA" w:rsidRPr="00A761AA">
        <w:t>63014812654</w:t>
      </w:r>
      <w:r w:rsidR="00C36715" w:rsidRPr="00A761AA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7025C7">
        <w:t>MATOŠEVIĆ društvo s ograničenom odgovornošću za prijevoz, usluge i trgovinu, skraćena tvrtka: MATOŠEVIĆ d.o.o., Nova Gradiška, Slavonska 23, OIB: 71206477289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7025C7">
        <w:t xml:space="preserve">MATOŠEVIĆ društvo s ograničenom odgovornošću za prijevoz, usluge i trgovinu, skraćena tvrtka: MATOŠEVIĆ d.o.o., Nova Gradiška, Slavonska 23, OIB: 71206477289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83CDE">
        <w:t>06</w:t>
      </w:r>
      <w:r w:rsidR="00D64FC7">
        <w:t>.</w:t>
      </w:r>
      <w:r w:rsidR="00B85967">
        <w:t xml:space="preserve"> travnja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CF324B" w:rsidRPr="00CF324B">
        <w:t xml:space="preserve">05. lipnja </w:t>
      </w:r>
      <w:r w:rsidR="005E3B84" w:rsidRPr="00CF324B">
        <w:t>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CF324B" w:rsidRPr="00CF324B">
        <w:t>8.115,69</w:t>
      </w:r>
      <w:r w:rsidR="001062A6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A761AA">
        <w:t xml:space="preserve">05. </w:t>
      </w:r>
      <w:r w:rsidR="00B85967">
        <w:t>lipnja</w:t>
      </w:r>
      <w:r w:rsidR="00D66FB6">
        <w:t xml:space="preserve"> 201</w:t>
      </w:r>
      <w:r w:rsidR="007820CB">
        <w:t>8</w:t>
      </w:r>
      <w:r>
        <w:t>. godine</w:t>
      </w:r>
    </w:p>
    <w:p w:rsidRDefault="00A761AA" w:rsidP="00111FB5" w:rsidR="00A761AA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DD6096">
        <w:t xml:space="preserve">  </w:t>
      </w:r>
      <w:r w:rsidR="00B10653">
        <w:t xml:space="preserve"> </w:t>
      </w:r>
      <w:r w:rsidR="00F00402">
        <w:t>Stečajna sutkinja</w:t>
      </w:r>
    </w:p>
    <w:p w:rsidRDefault="00F00402" w:rsidP="00A761AA" w:rsidR="00DD6096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 w:rsidR="00F34B8E">
        <w:t xml:space="preserve">  </w:t>
      </w:r>
      <w:r w:rsidR="00A761AA">
        <w:t xml:space="preserve">  </w:t>
      </w:r>
      <w:r>
        <w:t>Mirna Vujčić</w:t>
      </w:r>
    </w:p>
    <w:p w:rsidRDefault="005904DA" w:rsidP="000D10D8" w:rsidR="00D84433">
      <w:pPr>
        <w:ind w:firstLine="708" w:left="5664"/>
      </w:pPr>
      <w:r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412" w:rsidR="00857412">
      <w:r>
        <w:separator/>
      </w:r>
    </w:p>
  </w:endnote>
  <w:endnote w:id="0" w:type="continuationSeparator">
    <w:p w:rsidRDefault="00857412" w:rsidR="0085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412" w:rsidR="00857412">
      <w:r>
        <w:separator/>
      </w:r>
    </w:p>
  </w:footnote>
  <w:footnote w:id="0" w:type="continuationSeparator">
    <w:p w:rsidRDefault="00857412" w:rsidR="00857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0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342716">
      <w:rPr>
        <w:b/>
      </w:rPr>
      <w:t>292</w:t>
    </w:r>
    <w:r w:rsidR="008274CB">
      <w:rPr>
        <w:b/>
      </w:rPr>
      <w:t>/2018-</w:t>
    </w:r>
    <w:r w:rsidR="003921C0"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7025C7">
      <w:rPr>
        <w:b/>
      </w:rPr>
      <w:t>292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7515A3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1913"/>
    <w:rsid w:val="00020417"/>
    <w:rsid w:val="00022715"/>
    <w:rsid w:val="0003580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4491B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1F3A4F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D2F85"/>
    <w:rsid w:val="002E0CFA"/>
    <w:rsid w:val="002E7797"/>
    <w:rsid w:val="002F214A"/>
    <w:rsid w:val="002F5765"/>
    <w:rsid w:val="002F62F6"/>
    <w:rsid w:val="00303630"/>
    <w:rsid w:val="00314599"/>
    <w:rsid w:val="00315A80"/>
    <w:rsid w:val="00327888"/>
    <w:rsid w:val="0033069D"/>
    <w:rsid w:val="003357C9"/>
    <w:rsid w:val="00337924"/>
    <w:rsid w:val="00342716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92E2B"/>
    <w:rsid w:val="006A74A3"/>
    <w:rsid w:val="006C429E"/>
    <w:rsid w:val="006F388C"/>
    <w:rsid w:val="006F4EFF"/>
    <w:rsid w:val="00701827"/>
    <w:rsid w:val="00702567"/>
    <w:rsid w:val="007025C7"/>
    <w:rsid w:val="00703938"/>
    <w:rsid w:val="007121A8"/>
    <w:rsid w:val="00722E69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4457"/>
    <w:rsid w:val="007F7BE4"/>
    <w:rsid w:val="00800F3B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57412"/>
    <w:rsid w:val="008610C5"/>
    <w:rsid w:val="00863A5B"/>
    <w:rsid w:val="00873A1A"/>
    <w:rsid w:val="00883CDE"/>
    <w:rsid w:val="00896044"/>
    <w:rsid w:val="0089623C"/>
    <w:rsid w:val="008967C3"/>
    <w:rsid w:val="008A4B1F"/>
    <w:rsid w:val="008A681F"/>
    <w:rsid w:val="008C042B"/>
    <w:rsid w:val="008D2527"/>
    <w:rsid w:val="00905C45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9C0DD6"/>
    <w:rsid w:val="00A12410"/>
    <w:rsid w:val="00A14DF8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72799"/>
    <w:rsid w:val="00A761AA"/>
    <w:rsid w:val="00A832A5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865"/>
    <w:rsid w:val="00C63D01"/>
    <w:rsid w:val="00C661D9"/>
    <w:rsid w:val="00C74CB4"/>
    <w:rsid w:val="00C834D3"/>
    <w:rsid w:val="00C868CA"/>
    <w:rsid w:val="00C910A7"/>
    <w:rsid w:val="00C92D33"/>
    <w:rsid w:val="00CB077F"/>
    <w:rsid w:val="00CB3C50"/>
    <w:rsid w:val="00CB5495"/>
    <w:rsid w:val="00CC5C59"/>
    <w:rsid w:val="00CD466F"/>
    <w:rsid w:val="00CE173E"/>
    <w:rsid w:val="00CF324B"/>
    <w:rsid w:val="00CF5042"/>
    <w:rsid w:val="00D03C88"/>
    <w:rsid w:val="00D22AF4"/>
    <w:rsid w:val="00D23860"/>
    <w:rsid w:val="00D24F05"/>
    <w:rsid w:val="00D24F06"/>
    <w:rsid w:val="00D25655"/>
    <w:rsid w:val="00D26487"/>
    <w:rsid w:val="00D35A6A"/>
    <w:rsid w:val="00D61145"/>
    <w:rsid w:val="00D64FC7"/>
    <w:rsid w:val="00D66FB6"/>
    <w:rsid w:val="00D80405"/>
    <w:rsid w:val="00D81060"/>
    <w:rsid w:val="00D84433"/>
    <w:rsid w:val="00DA7B24"/>
    <w:rsid w:val="00DB3A66"/>
    <w:rsid w:val="00DB52D3"/>
    <w:rsid w:val="00DC4AFF"/>
    <w:rsid w:val="00DC7E31"/>
    <w:rsid w:val="00DD6096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4ADE"/>
    <w:rsid w:val="00F05697"/>
    <w:rsid w:val="00F113C6"/>
    <w:rsid w:val="00F17E9C"/>
    <w:rsid w:val="00F24A25"/>
    <w:rsid w:val="00F30326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D12D1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5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8067.58</izvorni_sadrzaj>
    <derivirana_varijabla naziv="DomainObject.Predmet.InicijalnaVrijednost_1">8067.58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MATOŠEVIĆ društvo s ograničenom odgovornošću za prijevoz, usluge i trgovinu</izvorni_sadrzaj>
    <derivirana_varijabla naziv="DomainObject.Predmet.ProtustrankaFormated_1">  MATOŠEVIĆ društvo s ograničenom odgovornošću za prijevoz, usluge i trgovinu</derivirana_varijabla>
  </DomainObject.Predmet.ProtustrankaFormated>
  <DomainObject.Predmet.ProtustrankaFormatedOIB>
    <izvorni_sadrzaj>  MATOŠEVIĆ društvo s ograničenom odgovornošću za prijevoz, usluge i trgovinu, OIB 71206477289</izvorni_sadrzaj>
    <derivirana_varijabla naziv="DomainObject.Predmet.ProtustrankaFormatedOIB_1">  MATOŠEVIĆ društvo s ograničenom odgovornošću za prijevoz, usluge i trgovinu, OIB 71206477289</derivirana_varijabla>
  </DomainObject.Predmet.ProtustrankaFormatedOIB>
  <DomainObject.Predmet.ProtustrankaFormatedWithAdress>
    <izvorni_sadrzaj> MATOŠEVIĆ društvo s ograničenom odgovornošću za prijevoz, usluge i trgovinu, Slavonska 23, 35400 Nova Gradiška</izvorni_sadrzaj>
    <derivirana_varijabla naziv="DomainObject.Predmet.ProtustrankaFormatedWithAdress_1"> MATOŠEVIĆ društvo s ograničenom odgovornošću za prijevoz, usluge i trgovinu, Slavonska 23, 35400 Nova Gradiška</derivirana_varijabla>
  </DomainObject.Predmet.ProtustrankaFormatedWithAdress>
  <DomainObject.Predmet.ProtustrankaFormatedWithAdressOIB>
    <izvorni_sadrzaj> MATOŠEVIĆ društvo s ograničenom odgovornošću za prijevoz, usluge i trgovinu, OIB 71206477289, Slavonska 23, 35400 Nova Gradiška</izvorni_sadrzaj>
    <derivirana_varijabla naziv="DomainObject.Predmet.ProtustrankaFormatedWithAdressOIB_1"> MATOŠEVIĆ društvo s ograničenom odgovornošću za prijevoz, usluge i trgovinu, OIB 71206477289, Slavonska 23, 35400 Nova Gradiška</derivirana_varijabla>
  </DomainObject.Predmet.ProtustrankaFormatedWithAdressOIB>
  <DomainObject.Predmet.ProtustrankaWithAdress>
    <izvorni_sadrzaj>MATOŠEVIĆ društvo s ograničenom odgovornošću za prijevoz, usluge i trgovinu Slavonska 23, 35400 Nova Gradiška</izvorni_sadrzaj>
    <derivirana_varijabla naziv="DomainObject.Predmet.ProtustrankaWithAdress_1">MATOŠEVIĆ društvo s ograničenom odgovornošću za prijevoz, usluge i trgovinu Slavonska 23, 35400 Nova Gradiška</derivirana_varijabla>
  </DomainObject.Predmet.ProtustrankaWithAdress>
  <DomainObject.Predmet.ProtustrankaWithAdressOIB>
    <izvorni_sadrzaj>MATOŠEVIĆ društvo s ograničenom odgovornošću za prijevoz, usluge i trgovinu, OIB 71206477289, Slavonska 23, 35400 Nova Gradiška</izvorni_sadrzaj>
    <derivirana_varijabla naziv="DomainObject.Predmet.ProtustrankaWithAdressOIB_1">MATOŠEVIĆ društvo s ograničenom odgovornošću za prijevoz, usluge i trgovinu, OIB 71206477289, Slavonska 23, 35400 Nova Gradiška</derivirana_varijabla>
  </DomainObject.Predmet.ProtustrankaWithAdressOIB>
  <DomainObject.Predmet.ProtustrankaNazivFormated>
    <izvorni_sadrzaj>MATOŠEVIĆ društvo s ograničenom odgovornošću za prijevoz, usluge i trgovinu</izvorni_sadrzaj>
    <derivirana_varijabla naziv="DomainObject.Predmet.ProtustrankaNazivFormated_1">MATOŠEVIĆ društvo s ograničenom odgovornošću za prijevoz, usluge i trgovinu</derivirana_varijabla>
  </DomainObject.Predmet.ProtustrankaNazivFormated>
  <DomainObject.Predmet.ProtustrankaNazivFormatedOIB>
    <izvorni_sadrzaj>MATOŠEVIĆ društvo s ograničenom odgovornošću za prijevoz, usluge i trgovinu, OIB 71206477289</izvorni_sadrzaj>
    <derivirana_varijabla naziv="DomainObject.Predmet.ProtustrankaNazivFormatedOIB_1">MATOŠEVIĆ društvo s ograničenom odgovornošću za prijevoz, usluge i trgovinu, OIB 71206477289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MATOŠEVIĆ društvo s ograničenom odgovornošću za prijevoz, usluge i trgovinu</item>
    </izvorni_sadrzaj>
    <derivirana_varijabla naziv="DomainObject.Predmet.ProtuStrankaListFormated_1">
      <item>MATOŠEVIĆ društvo s ograničenom odgovornošću za prijevoz, usluge i trgovinu</item>
    </derivirana_varijabla>
  </DomainObject.Predmet.ProtuStrankaListFormated>
  <DomainObject.Predmet.ProtuStrankaListFormatedOIB>
    <izvorni_sadrzaj>
      <item>MATOŠEVIĆ društvo s ograničenom odgovornošću za prijevoz, usluge i trgovinu, OIB 71206477289</item>
    </izvorni_sadrzaj>
    <derivirana_varijabla naziv="DomainObject.Predmet.ProtuStrankaListFormatedOIB_1">
      <item>MATOŠEVIĆ društvo s ograničenom odgovornošću za prijevoz, usluge i trgovinu, OIB 71206477289</item>
    </derivirana_varijabla>
  </DomainObject.Predmet.ProtuStrankaListFormatedOIB>
  <DomainObject.Predmet.ProtuStrankaListFormatedWithAdress>
    <izvorni_sadrzaj>
      <item>MATOŠEVIĆ društvo s ograničenom odgovornošću za prijevoz, usluge i trgovinu, Slavonska 23, 35400 Nova Gradiška</item>
    </izvorni_sadrzaj>
    <derivirana_varijabla naziv="DomainObject.Predmet.ProtuStrankaListFormatedWithAdress_1">
      <item>MATOŠEVIĆ društvo s ograničenom odgovornošću za prijevoz, usluge i trgovinu, Slavonska 23, 35400 Nova Gradiška</item>
    </derivirana_varijabla>
  </DomainObject.Predmet.ProtuStrankaListFormatedWithAdress>
  <DomainObject.Predmet.ProtuStrankaListFormatedWithAdressOIB>
    <izvorni_sadrzaj>
      <item>MATOŠEVIĆ društvo s ograničenom odgovornošću za prijevoz, usluge i trgovinu, OIB 71206477289, Slavonska 23, 35400 Nova Gradiška</item>
    </izvorni_sadrzaj>
    <derivirana_varijabla naziv="DomainObject.Predmet.ProtuStrankaListFormatedWithAdressOIB_1">
      <item>MATOŠEVIĆ društvo s ograničenom odgovornošću za prijevoz, usluge i trgovinu, OIB 71206477289, Slavonska 23, 35400 Nova Gradiška</item>
    </derivirana_varijabla>
  </DomainObject.Predmet.ProtuStrankaListFormatedWithAdressOIB>
  <DomainObject.Predmet.ProtuStrankaListNazivFormated>
    <izvorni_sadrzaj>
      <item>MATOŠEVIĆ društvo s ograničenom odgovornošću za prijevoz, usluge i trgovinu</item>
    </izvorni_sadrzaj>
    <derivirana_varijabla naziv="DomainObject.Predmet.ProtuStrankaListNazivFormated_1">
      <item>MATOŠEVIĆ društvo s ograničenom odgovornošću za prijevoz, usluge i trgovinu</item>
    </derivirana_varijabla>
  </DomainObject.Predmet.ProtuStrankaListNazivFormated>
  <DomainObject.Predmet.ProtuStrankaListNazivFormatedOIB>
    <izvorni_sadrzaj>
      <item>MATOŠEVIĆ društvo s ograničenom odgovornošću za prijevoz, usluge i trgovinu, OIB 71206477289</item>
    </izvorni_sadrzaj>
    <derivirana_varijabla naziv="DomainObject.Predmet.ProtuStrankaListNazivFormatedOIB_1">
      <item>MATOŠEVIĆ društvo s ograničenom odgovornošću za prijevoz, usluge i trgovinu, OIB 71206477289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MATOŠEVIĆ društvo s ograničenom odgovornošću za prijevoz, usluge i trgovinu</izvorni_sadrzaj>
    <derivirana_varijabla naziv="DomainObject.Predmet.ProtustrankaIDrugi_1">MATOŠEVIĆ društvo s ograničenom odgovornošću za prijevoz,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MATOŠEVIĆ društvo s ograničenom odgovornošću za prijevoz, usluge i trgovinu, OIB 71206477289, Slavonska 23, 35400 Nova Gradiška</izvorni_sadrzaj>
    <derivirana_varijabla naziv="DomainObject.Predmet.ProtustrankaIDrugiAdressOIB_1">MATOŠEVIĆ društvo s ograničenom odgovornošću za prijevoz, usluge i trgovinu, OIB 71206477289, Slavonska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MATOŠEVIĆ društvo s ograničenom odgovornošću za prijevoz, usluge i trgovinu</item>
    </izvorni_sadrzaj>
    <derivirana_varijabla naziv="DomainObject.Predmet.SudioniciListNaziv_1">
      <item>Financijska agencija</item>
      <item>MATOŠEVIĆ društvo s ograničenom odgovornošću za prijevoz, usluge i trgovinu</item>
    </derivirana_varijabla>
  </DomainObject.Predmet.SudioniciListNaziv>
  <DomainObject.Predmet.SudioniciListAdressOIB>
    <izvorni_sadrzaj>
      <item>Financijska agencija, OIB 85821130368, Ulica grada Vukovara 70,10000 Zagreb</item>
      <item>MATOŠEVIĆ društvo s ograničenom odgovornošću za prijevoz, usluge i trgovinu, OIB 71206477289, Slavonska 23,35400 Nova Gradiška</item>
    </izvorni_sadrzaj>
    <derivirana_varijabla naziv="DomainObject.Predmet.SudioniciListAdressOIB_1">
      <item>Financijska agencija, OIB 85821130368, Ulica grada Vukovara 70,10000 Zagreb</item>
      <item>MATOŠEVIĆ društvo s ograničenom odgovornošću za prijevoz, usluge i trgovinu, OIB 71206477289, Slavonska 23,35400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71206477289</item>
    </izvorni_sadrzaj>
    <derivirana_varijabla naziv="DomainObject.Predmet.SudioniciListNazivOIB_1">
      <item>, OIB 85821130368</item>
      <item>, OIB 71206477289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42897-AF1F-4A1F-B9F7-9D860B8DC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818</properties:Words>
  <properties:Characters>4619</properties:Characters>
  <properties:Lines>111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2018-06-04T12:26:00Z</dcterms:created>
  <dc:creator>alet</dc:creator>
  <cp:lastModifiedBy>wsadmin</cp:lastModifiedBy>
  <cp:lastPrinted>2018-06-05T07:23:00Z</cp:lastPrinted>
  <dcterms:modified xmlns:xsi="http://www.w3.org/2001/XMLSchema-instance" xsi:type="dcterms:W3CDTF">2018-06-05T07:42:00Z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(St-292-2018 -04.06.2018.OTVARANJE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