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694c" w14:paraId="72c694c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D6281">
        <w:rPr>
          <w:rFonts w:hAnsi="Times New Roman" w:ascii="Times New Roman"/>
          <w:szCs w:val="24"/>
          <w:lang w:val="hr-HR"/>
        </w:rPr>
        <w:t xml:space="preserve"> DIJAMANT MEDIA, DRUŠTVO ZA PROMICANJE INFORMATIČKE PISMENOSTI I INTELEKTUALNOG STVRALAŠTVA, Tuškanova 35, Zagreb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DD6281">
        <w:rPr>
          <w:rFonts w:hAnsi="Times New Roman" w:ascii="Times New Roman"/>
          <w:szCs w:val="24"/>
          <w:lang w:val="hr-HR"/>
        </w:rPr>
        <w:t xml:space="preserve"> </w:t>
      </w:r>
      <w:r w:rsidR="00DD6281" w:rsidRPr="00DD6281">
        <w:rPr>
          <w:rFonts w:hAnsi="Times New Roman" w:ascii="Times New Roman"/>
          <w:szCs w:val="24"/>
          <w:lang w:val="hr-HR"/>
        </w:rPr>
        <w:t>05222182887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DD6281">
        <w:rPr>
          <w:rFonts w:hAnsi="Times New Roman" w:ascii="Times New Roman"/>
          <w:szCs w:val="24"/>
          <w:lang w:val="hr-HR"/>
        </w:rPr>
        <w:t>26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D6281" w:rsidP="00997BA9" w:rsidR="00DD628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DD6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D6281">
        <w:rPr>
          <w:rFonts w:hAnsi="Times New Roman" w:ascii="Times New Roman"/>
          <w:szCs w:val="24"/>
          <w:lang w:val="hr-HR"/>
        </w:rPr>
        <w:t xml:space="preserve">DIJAMANT MEDIA, DRUŠTVO ZA PROMICANJE INFORMATIČKE PISMENOSTI I INTELEKTUALNOG STVRALAŠTVA, Tuškanova 35, Zagreb </w:t>
      </w:r>
      <w:r w:rsidR="00DD6281" w:rsidRPr="003A09E3">
        <w:rPr>
          <w:rFonts w:hAnsi="Times New Roman" w:ascii="Times New Roman"/>
          <w:szCs w:val="24"/>
          <w:lang w:val="hr-HR"/>
        </w:rPr>
        <w:t xml:space="preserve">, </w:t>
      </w:r>
      <w:r w:rsidR="00DD6281">
        <w:rPr>
          <w:rFonts w:hAnsi="Times New Roman" w:ascii="Times New Roman"/>
          <w:szCs w:val="24"/>
          <w:lang w:val="hr-HR"/>
        </w:rPr>
        <w:t xml:space="preserve"> </w:t>
      </w:r>
      <w:r w:rsidR="00DD6281" w:rsidRPr="003A09E3">
        <w:rPr>
          <w:rFonts w:hAnsi="Times New Roman" w:ascii="Times New Roman"/>
          <w:szCs w:val="24"/>
          <w:lang w:val="hr-HR"/>
        </w:rPr>
        <w:t>OIB</w:t>
      </w:r>
      <w:r w:rsidR="00DD6281">
        <w:rPr>
          <w:rFonts w:hAnsi="Times New Roman" w:ascii="Times New Roman"/>
          <w:szCs w:val="24"/>
          <w:lang w:val="hr-HR"/>
        </w:rPr>
        <w:t xml:space="preserve"> </w:t>
      </w:r>
      <w:r w:rsidR="00DD6281" w:rsidRPr="00DD6281">
        <w:rPr>
          <w:rFonts w:hAnsi="Times New Roman" w:ascii="Times New Roman"/>
          <w:szCs w:val="24"/>
          <w:lang w:val="hr-HR"/>
        </w:rPr>
        <w:t>05222182887</w:t>
      </w:r>
      <w:r w:rsidR="00DD6281">
        <w:rPr>
          <w:rFonts w:hAnsi="Times New Roman" w:ascii="Times New Roman"/>
          <w:szCs w:val="24"/>
          <w:lang w:val="hr-HR"/>
        </w:rPr>
        <w:t>.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DD6281">
        <w:rPr>
          <w:rFonts w:hAnsi="Times New Roman" w:ascii="Times New Roman"/>
          <w:lang w:val="hr-HR"/>
        </w:rPr>
        <w:t>6.695,40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DD6281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="0042162E"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DD6281">
        <w:rPr>
          <w:rFonts w:hAnsi="Times New Roman" w:ascii="Times New Roman"/>
          <w:lang w:val="hr-HR"/>
        </w:rPr>
        <w:t>26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67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D6281">
      <w:rPr>
        <w:rFonts w:hAnsi="Times New Roman" w:ascii="Times New Roman"/>
        <w:lang w:val="hr-HR"/>
      </w:rPr>
      <w:t>1188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DD6281">
      <w:rPr>
        <w:rFonts w:hAnsi="Times New Roman" w:ascii="Times New Roman"/>
        <w:lang w:val="hr-HR"/>
      </w:rPr>
      <w:t>1188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28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205D3"/>
    <w:rsid w:val="00182088"/>
    <w:rsid w:val="003A09E3"/>
    <w:rsid w:val="0041229F"/>
    <w:rsid w:val="0042162E"/>
    <w:rsid w:val="00460EA8"/>
    <w:rsid w:val="00532B71"/>
    <w:rsid w:val="005940E9"/>
    <w:rsid w:val="006356C5"/>
    <w:rsid w:val="00643D1A"/>
    <w:rsid w:val="007233AB"/>
    <w:rsid w:val="007A29F9"/>
    <w:rsid w:val="0081221B"/>
    <w:rsid w:val="00840E3D"/>
    <w:rsid w:val="00997BA9"/>
    <w:rsid w:val="009F0AE2"/>
    <w:rsid w:val="00A95334"/>
    <w:rsid w:val="00AA32F0"/>
    <w:rsid w:val="00AA67EE"/>
    <w:rsid w:val="00AB7883"/>
    <w:rsid w:val="00AF40B4"/>
    <w:rsid w:val="00B03169"/>
    <w:rsid w:val="00BC7084"/>
    <w:rsid w:val="00C85395"/>
    <w:rsid w:val="00CF2939"/>
    <w:rsid w:val="00D44D4F"/>
    <w:rsid w:val="00D72630"/>
    <w:rsid w:val="00D955F3"/>
    <w:rsid w:val="00DB29D2"/>
    <w:rsid w:val="00DB4528"/>
    <w:rsid w:val="00DD6281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7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7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7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7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7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7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7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7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St-1188/2015</izvorni_sadrzaj>
    <derivirana_varijabla naziv="DomainObject.Predmet.OznakaBroj_1">St-1188/2015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MEDIA, DRUŠTVO ZA PROMICANJE INFORMATIČKE PISMENOSTI I INTELEKTUALNOG STVARALAŠTVA</izvorni_sadrzaj>
    <derivirana_varijabla naziv="DomainObject.Predmet.ProtustrankaFormated_1">  DIJAMANT MEDIA, DRUŠTVO ZA PROMICANJE INFORMATIČKE PISMENOSTI I INTELEKTUALNOG STVARALAŠTVA</derivirana_varijabla>
  </DomainObject.Predmet.ProtustrankaFormated>
  <DomainObject.Predmet.ProtustrankaFormatedOIB>
    <izvorni_sadrzaj>  DIJAMANT MEDIA, DRUŠTVO ZA PROMICANJE INFORMATIČKE PISMENOSTI I INTELEKTUALNOG STVARALAŠTVA, OIB 05222182887</izvorni_sadrzaj>
    <derivirana_varijabla naziv="DomainObject.Predmet.ProtustrankaFormatedOIB_1">  DIJAMANT MEDIA, DRUŠTVO ZA PROMICANJE INFORMATIČKE PISMENOSTI I INTELEKTUALNOG STVARALAŠTVA, OIB 05222182887</derivirana_varijabla>
  </DomainObject.Predmet.ProtustrankaFormatedOIB>
  <DomainObject.Predmet.ProtustrankaFormatedWithAdress>
    <izvorni_sadrzaj> DIJAMANT MEDIA, DRUŠTVO ZA PROMICANJE INFORMATIČKE PISMENOSTI I INTELEKTUALNOG STVARALAŠTVA, TUŠKANOVA 35, 10000 Zagreb</izvorni_sadrzaj>
    <derivirana_varijabla naziv="DomainObject.Predmet.ProtustrankaFormatedWithAdress_1"> DIJAMANT MEDIA, DRUŠTVO ZA PROMICANJE INFORMATIČKE PISMENOSTI I INTELEKTUALNOG STVARALAŠTVA, TUŠKANOVA 35, 10000 Zagreb</derivirana_varijabla>
  </DomainObject.Predmet.ProtustrankaFormatedWithAdress>
  <DomainObject.Predmet.ProtustrankaFormatedWithAdressOIB>
    <izvorni_sadrzaj> DIJAMANT MEDIA, DRUŠTVO ZA PROMICANJE INFORMATIČKE PISMENOSTI I INTELEKTUALNOG STVARALAŠTVA, OIB 05222182887, TUŠKANOVA 35, 10000 Zagreb</izvorni_sadrzaj>
    <derivirana_varijabla naziv="DomainObject.Predmet.ProtustrankaFormatedWithAdressOIB_1"> DIJAMANT MEDIA, DRUŠTVO ZA PROMICANJE INFORMATIČKE PISMENOSTI I INTELEKTUALNOG STVARALAŠTVA, OIB 05222182887, TUŠKANOVA 35, 10000 Zagreb</derivirana_varijabla>
  </DomainObject.Predmet.ProtustrankaFormatedWithAdressOIB>
  <DomainObject.Predmet.ProtustrankaWithAdress>
    <izvorni_sadrzaj>DIJAMANT MEDIA, DRUŠTVO ZA PROMICANJE INFORMATIČKE PISMENOSTI I INTELEKTUALNOG STVARALAŠTVA TUŠKANOVA 35, 10000 Zagreb</izvorni_sadrzaj>
    <derivirana_varijabla naziv="DomainObject.Predmet.ProtustrankaWithAdress_1">DIJAMANT MEDIA, DRUŠTVO ZA PROMICANJE INFORMATIČKE PISMENOSTI I INTELEKTUALNOG STVARALAŠTVA TUŠKANOVA 35, 10000 Zagreb</derivirana_varijabla>
  </DomainObject.Predmet.ProtustrankaWithAdress>
  <DomainObject.Predmet.ProtustrankaWithAdressOIB>
    <izvorni_sadrzaj>DIJAMANT MEDIA, DRUŠTVO ZA PROMICANJE INFORMATIČKE PISMENOSTI I INTELEKTUALNOG STVARALAŠTVA, OIB 05222182887, TUŠKANOVA 35, 10000 Zagreb</izvorni_sadrzaj>
    <derivirana_varijabla naziv="DomainObject.Predmet.ProtustrankaWithAdressOIB_1">DIJAMANT MEDIA, DRUŠTVO ZA PROMICANJE INFORMATIČKE PISMENOSTI I INTELEKTUALNOG STVARALAŠTVA, OIB 05222182887, TUŠKANOVA 35, 10000 Zagreb</derivirana_varijabla>
  </DomainObject.Predmet.ProtustrankaWithAdressOIB>
  <DomainObject.Predmet.ProtustrankaNazivFormated>
    <izvorni_sadrzaj>DIJAMANT MEDIA, DRUŠTVO ZA PROMICANJE INFORMATIČKE PISMENOSTI I INTELEKTUALNOG STVARALAŠTVA</izvorni_sadrzaj>
    <derivirana_varijabla naziv="DomainObject.Predmet.ProtustrankaNazivFormated_1">DIJAMANT MEDIA, DRUŠTVO ZA PROMICANJE INFORMATIČKE PISMENOSTI I INTELEKTUALNOG STVARALAŠTVA</derivirana_varijabla>
  </DomainObject.Predmet.ProtustrankaNazivFormated>
  <DomainObject.Predmet.ProtustrankaNazivFormatedOIB>
    <izvorni_sadrzaj>DIJAMANT MEDIA, DRUŠTVO ZA PROMICANJE INFORMATIČKE PISMENOSTI I INTELEKTUALNOG STVARALAŠTVA, OIB 05222182887</izvorni_sadrzaj>
    <derivirana_varijabla naziv="DomainObject.Predmet.ProtustrankaNazivFormatedOIB_1">DIJAMANT MEDIA, DRUŠTVO ZA PROMICANJE INFORMATIČKE PISMENOSTI I INTELEKTUALNOG STVARALAŠTVA, OIB 05222182887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DIJAMANT MEDIA, DRUŠTVO ZA PROMICANJE INFORMATIČKE PISMENOSTI I INTELEKTUALNOG STVARALAŠTVA</item>
    </izvorni_sadrzaj>
    <derivirana_varijabla naziv="DomainObject.Predmet.ProtuStrankaListFormated_1">
      <item>DIJAMANT MEDIA, DRUŠTVO ZA PROMICANJE INFORMATIČKE PISMENOSTI I INTELEKTUALNOG STVARALAŠTVA</item>
    </derivirana_varijabla>
  </DomainObject.Predmet.ProtuStrankaListFormated>
  <DomainObject.Predmet.ProtuStrankaListFormatedOIB>
    <izvorni_sadrzaj>
      <item>DIJAMANT MEDIA, DRUŠTVO ZA PROMICANJE INFORMATIČKE PISMENOSTI I INTELEKTUALNOG STVARALAŠTVA, OIB 05222182887</item>
    </izvorni_sadrzaj>
    <derivirana_varijabla naziv="DomainObject.Predmet.ProtuStrankaListFormatedOIB_1">
      <item>DIJAMANT MEDIA, DRUŠTVO ZA PROMICANJE INFORMATIČKE PISMENOSTI I INTELEKTUALNOG STVARALAŠTVA, OIB 05222182887</item>
    </derivirana_varijabla>
  </DomainObject.Predmet.ProtuStrankaListFormatedOIB>
  <DomainObject.Predmet.ProtuStrankaListFormatedWithAdress>
    <izvorni_sadrzaj>
      <item>DIJAMANT MEDIA, DRUŠTVO ZA PROMICANJE INFORMATIČKE PISMENOSTI I INTELEKTUALNOG STVARALAŠTVA, TUŠKANOVA 35, 10000 Zagreb</item>
    </izvorni_sadrzaj>
    <derivirana_varijabla naziv="DomainObject.Predmet.ProtuStrankaListFormatedWithAdress_1">
      <item>DIJAMANT MEDIA, DRUŠTVO ZA PROMICANJE INFORMATIČKE PISMENOSTI I INTELEKTUALNOG STVARALAŠTVA, TUŠKANOVA 35, 10000 Zagreb</item>
    </derivirana_varijabla>
  </DomainObject.Predmet.ProtuStrankaListFormatedWithAdress>
  <DomainObject.Predmet.ProtuStrankaListFormatedWithAdressOIB>
    <izvorni_sadrzaj>
      <item>DIJAMANT MEDIA, DRUŠTVO ZA PROMICANJE INFORMATIČKE PISMENOSTI I INTELEKTUALNOG STVARALAŠTVA, OIB 05222182887, TUŠKANOVA 35, 10000 Zagreb</item>
    </izvorni_sadrzaj>
    <derivirana_varijabla naziv="DomainObject.Predmet.ProtuStrankaListFormatedWithAdressOIB_1">
      <item>DIJAMANT MEDIA, DRUŠTVO ZA PROMICANJE INFORMATIČKE PISMENOSTI I INTELEKTUALNOG STVARALAŠTVA, OIB 05222182887, TUŠKANOVA 35, 10000 Zagreb</item>
    </derivirana_varijabla>
  </DomainObject.Predmet.ProtuStrankaListFormatedWithAdressOIB>
  <DomainObject.Predmet.ProtuStrankaListNazivFormated>
    <izvorni_sadrzaj>
      <item>DIJAMANT MEDIA, DRUŠTVO ZA PROMICANJE INFORMATIČKE PISMENOSTI I INTELEKTUALNOG STVARALAŠTVA</item>
    </izvorni_sadrzaj>
    <derivirana_varijabla naziv="DomainObject.Predmet.ProtuStrankaListNazivFormated_1">
      <item>DIJAMANT MEDIA, DRUŠTVO ZA PROMICANJE INFORMATIČKE PISMENOSTI I INTELEKTUALNOG STVARALAŠTVA</item>
    </derivirana_varijabla>
  </DomainObject.Predmet.ProtuStrankaListNazivFormated>
  <DomainObject.Predmet.ProtuStrankaListNazivFormatedOIB>
    <izvorni_sadrzaj>
      <item>DIJAMANT MEDIA, DRUŠTVO ZA PROMICANJE INFORMATIČKE PISMENOSTI I INTELEKTUALNOG STVARALAŠTVA, OIB 05222182887</item>
    </izvorni_sadrzaj>
    <derivirana_varijabla naziv="DomainObject.Predmet.ProtuStrankaListNazivFormatedOIB_1">
      <item>DIJAMANT MEDIA, DRUŠTVO ZA PROMICANJE INFORMATIČKE PISMENOSTI I INTELEKTUALNOG STVARALAŠTVA, OIB 05222182887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DIJAMANT MEDIA, DRUŠTVO ZA PROMICANJE INFORMATIČKE PISMENOSTI I INTELEKTUALNOG STVARALAŠTVA</izvorni_sadrzaj>
    <derivirana_varijabla naziv="DomainObject.Predmet.ProtustrankaIDrugi_1">DIJAMANT MEDIA, DRUŠTVO ZA PROMICANJE INFORMATIČKE PISMENOSTI I INTELEKTUALNOG STVARALAŠTVA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DIJAMANT MEDIA, DRUŠTVO ZA PROMICANJE INFORMATIČKE PISMENOSTI I INTELEKTUALNOG STVARALAŠTVA, OIB 05222182887, TUŠKANOVA 35, 10000 Zagreb</izvorni_sadrzaj>
    <derivirana_varijabla naziv="DomainObject.Predmet.ProtustrankaIDrugiAdressOIB_1">DIJAMANT MEDIA, DRUŠTVO ZA PROMICANJE INFORMATIČKE PISMENOSTI I INTELEKTUALNOG STVARALAŠTVA, OIB 05222182887, TUŠKANOVA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DIJAMANT MEDIA, DRUŠTVO ZA PROMICANJE INFORMATIČKE PISMENOSTI I INTELEKTUALNOG STVARALAŠTVA</item>
    </izvorni_sadrzaj>
    <derivirana_varijabla naziv="DomainObject.Predmet.SudioniciListNaziv_1">
      <item>FINA Regionalni centar Zagreb</item>
      <item>DIJAMANT MEDIA, DRUŠTVO ZA PROMICANJE INFORMATIČKE PISMENOSTI I INTELEKTUALNOG STVARALAŠTVA</item>
    </derivirana_varijabla>
  </DomainObject.Predmet.SudioniciListNaziv>
  <DomainObject.Predmet.SudioniciListAdressOIB>
    <izvorni_sadrzaj>
      <item>FINA Regionalni centar Zagreb, OIB 85821130368, Trg svibanjskih žrtava 1995. 1,10000 Zagreb</item>
      <item>DIJAMANT MEDIA, DRUŠTVO ZA PROMICANJE INFORMATIČKE PISMENOSTI I INTELEKTUALNOG STVARALAŠTVA, OIB 05222182887, TUŠKANOVA 35,10000 Zagreb</item>
    </izvorni_sadrzaj>
    <derivirana_varijabla naziv="DomainObject.Predmet.SudioniciListAdressOIB_1">
      <item>FINA Regionalni centar Zagreb, OIB 85821130368, Trg svibanjskih žrtava 1995. 1,10000 Zagreb</item>
      <item>DIJAMANT MEDIA, DRUŠTVO ZA PROMICANJE INFORMATIČKE PISMENOSTI I INTELEKTUALNOG STVARALAŠTVA, OIB 05222182887, TUŠKANOVA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05222182887</item>
    </izvorni_sadrzaj>
    <derivirana_varijabla naziv="DomainObject.Predmet.SudioniciListNazivOIB_1">
      <item>, OIB 85821130368</item>
      <item>, OIB 05222182887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1905</properties:Characters>
  <properties:Lines>50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2016-02-24T13:49:00Z</dcterms:created>
  <dc:creator>Anđelka Mandarić</dc:creator>
  <cp:lastModifiedBy>Anđelka Mandarić</cp:lastModifiedBy>
  <cp:lastPrinted>2016-02-26T08:33:00Z</cp:lastPrinted>
  <dcterms:modified xmlns:xsi="http://www.w3.org/2001/XMLSchema-instance" xsi:type="dcterms:W3CDTF">2016-02-26T12:07:00Z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