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2b56" w14:paraId="2d72b56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D93724">
        <w:rPr>
          <w:rFonts w:hAnsi="Times New Roman" w:ascii="Times New Roman"/>
        </w:rPr>
        <w:t>5</w:t>
      </w:r>
      <w:r w:rsidR="00FB4450">
        <w:rPr>
          <w:rFonts w:hAnsi="Times New Roman" w:ascii="Times New Roman"/>
        </w:rPr>
        <w:t>821</w:t>
      </w:r>
      <w:r w:rsidR="000160FB">
        <w:rPr>
          <w:rFonts w:hAnsi="Times New Roman" w:ascii="Times New Roman"/>
        </w:rPr>
        <w:t>/16-</w:t>
      </w:r>
      <w:r w:rsidR="00FB4450">
        <w:rPr>
          <w:rFonts w:hAnsi="Times New Roman" w:ascii="Times New Roman"/>
        </w:rPr>
        <w:t>21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FB4450" w:rsidRPr="00FB4450">
        <w:rPr>
          <w:rFonts w:hAnsi="Times New Roman" w:ascii="Times New Roman"/>
        </w:rPr>
        <w:t>GERARD TRGOVINA j.d.o.o., Sesvete (Grad Zagreb), 2. Rimski odv. 21, OIB: 19818874298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0160FB">
        <w:rPr>
          <w:rFonts w:hAnsi="Times New Roman" w:ascii="Times New Roman"/>
        </w:rPr>
        <w:t>3</w:t>
      </w:r>
      <w:r w:rsidR="00E37AD9">
        <w:rPr>
          <w:rFonts w:hAnsi="Times New Roman" w:ascii="Times New Roman"/>
        </w:rPr>
        <w:t>. siječnja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FB4450" w:rsidRPr="00FB4450">
        <w:rPr>
          <w:rFonts w:hAnsi="Times New Roman" w:ascii="Times New Roman"/>
        </w:rPr>
        <w:t>GERARD TRGOVINA j.d.o.o., Sesvete (Grad Zagreb), 2. Rimski odv. 21, OIB: 19818874298</w:t>
      </w:r>
      <w:r w:rsidR="00464385" w:rsidRPr="00D83C21">
        <w:rPr>
          <w:rFonts w:hAnsi="Times New Roman" w:ascii="Times New Roman"/>
        </w:rPr>
        <w:t xml:space="preserve">, </w:t>
      </w:r>
      <w:r w:rsidR="000160FB">
        <w:rPr>
          <w:rFonts w:hAnsi="Times New Roman" w:ascii="Times New Roman"/>
        </w:rPr>
        <w:t>3</w:t>
      </w:r>
      <w:r w:rsidR="0078246E">
        <w:rPr>
          <w:rFonts w:hAnsi="Times New Roman" w:ascii="Times New Roman"/>
        </w:rPr>
        <w:t>. siječnja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FB4450">
        <w:rPr>
          <w:rFonts w:hAnsi="Times New Roman" w:ascii="Times New Roman"/>
        </w:rPr>
        <w:t>13,1</w:t>
      </w:r>
      <w:r w:rsidR="0051094E">
        <w:rPr>
          <w:rFonts w:hAnsi="Times New Roman" w:ascii="Times New Roman"/>
        </w:rPr>
        <w:t>0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0E3707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FB4450" w:rsidRPr="00FB4450">
        <w:rPr>
          <w:rFonts w:hAnsi="Times New Roman" w:ascii="Times New Roman"/>
        </w:rPr>
        <w:t>Savo Filipović, Dramalj, Braće Košuljandić 100/a, OIB:19559750928</w:t>
      </w:r>
      <w:r w:rsidR="007C7921" w:rsidRPr="00C70EB6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FB4450" w:rsidRPr="00FB4450">
        <w:rPr>
          <w:rFonts w:hAnsi="Times New Roman" w:ascii="Times New Roman"/>
        </w:rPr>
        <w:t>GERARD TRGOVINA j.d.o.o., Sesvete (Grad Zagreb), 2. Rimski odv. 21, OIB: 19818874298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FB4450" w:rsidRPr="00FB4450">
        <w:rPr>
          <w:rFonts w:hAnsi="Times New Roman" w:ascii="Times New Roman"/>
        </w:rPr>
        <w:t>GERARD TRGOVINA j.d.o.o., Sesvete (Grad Zagreb), 2. Rimski odv. 21, OIB: 19818874298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FB4450" w:rsidP="00FB4450" w:rsidR="00FB4450" w:rsidRPr="00FB4450">
      <w:pPr>
        <w:ind w:firstLine="720"/>
        <w:jc w:val="both"/>
        <w:rPr>
          <w:rFonts w:hAnsi="Times New Roman" w:ascii="Times New Roman"/>
        </w:rPr>
      </w:pPr>
      <w:r w:rsidRPr="00FB4450">
        <w:rPr>
          <w:rFonts w:hAnsi="Times New Roman" w:ascii="Times New Roman"/>
        </w:rPr>
        <w:t>Na gore naznačenim dužnikom rješenjem Trgovačkog suda u Osijeku poslovni broj St-1842/16 od 29. srpnja 2016. obustavljeno je postupanje povodom prijedloga FINA-e za provedbom skraćenog stečajnog postupka, budući je vjerovnik Republika Hrvatska, Ministarstvo financija, podnijela prijedlog za otvaranje stečajnog postupka u kojem navodi da ima potraživanja prema dužniku. Po pravomoćnosti istog postupak je nastavljen pred ovim sudom pod novim brojem St-5821/16.</w:t>
      </w:r>
    </w:p>
    <w:p w:rsidRDefault="00FB4450" w:rsidP="00FB4450" w:rsidR="00FB4450" w:rsidRPr="00FB4450">
      <w:pPr>
        <w:ind w:firstLine="720"/>
        <w:jc w:val="both"/>
        <w:rPr>
          <w:rFonts w:hAnsi="Times New Roman" w:ascii="Times New Roman"/>
        </w:rPr>
      </w:pPr>
    </w:p>
    <w:p w:rsidRDefault="00FB4450" w:rsidP="00FB4450" w:rsidR="00FB4450" w:rsidRPr="00FB4450">
      <w:pPr>
        <w:ind w:firstLine="720"/>
        <w:jc w:val="both"/>
        <w:rPr>
          <w:rFonts w:hAnsi="Times New Roman" w:ascii="Times New Roman"/>
        </w:rPr>
      </w:pPr>
      <w:r w:rsidRPr="00FB4450">
        <w:rPr>
          <w:rFonts w:hAnsi="Times New Roman" w:ascii="Times New Roman"/>
        </w:rPr>
        <w:t>Rješenjem ovog suda poslovni broj St-5821/16 od 8. ožujka 2018. pokrenut je prethodni postupak radi utvrđivanja uvjeta za otvaranje stečajnog postupka sukladno odredbi čl. 115. st. 1. SZ-a.</w:t>
      </w:r>
    </w:p>
    <w:p w:rsidRDefault="00FB4450" w:rsidP="00FB4450" w:rsidR="00FB4450" w:rsidRPr="00FB4450">
      <w:pPr>
        <w:ind w:firstLine="720"/>
        <w:jc w:val="both"/>
        <w:rPr>
          <w:rFonts w:hAnsi="Times New Roman" w:ascii="Times New Roman"/>
        </w:rPr>
      </w:pPr>
    </w:p>
    <w:p w:rsidRDefault="00FB4450" w:rsidP="00FB4450" w:rsidR="00FB4450" w:rsidRPr="00FB4450">
      <w:pPr>
        <w:ind w:firstLine="720"/>
        <w:jc w:val="both"/>
        <w:rPr>
          <w:rFonts w:hAnsi="Times New Roman" w:ascii="Times New Roman"/>
        </w:rPr>
      </w:pPr>
      <w:r w:rsidRPr="00FB4450">
        <w:rPr>
          <w:rFonts w:hAnsi="Times New Roman" w:ascii="Times New Roman"/>
        </w:rPr>
        <w:t xml:space="preserve">Na ročištu održanom 25. travnja 2018., u odsutnosti uredno pozvanog dužnika, predlagatelj je ostao kod prijedloga za otvaranje stečajnog postupka, navodeći da dužnik ima </w:t>
      </w:r>
      <w:r>
        <w:rPr>
          <w:rFonts w:hAnsi="Times New Roman" w:ascii="Times New Roman"/>
        </w:rPr>
        <w:lastRenderedPageBreak/>
        <w:t>imovinu, te predložio da sud imenuje</w:t>
      </w:r>
      <w:r w:rsidRPr="00FB4450">
        <w:rPr>
          <w:rFonts w:hAnsi="Times New Roman" w:ascii="Times New Roman"/>
        </w:rPr>
        <w:t xml:space="preserve"> privremenog stečajnog upravitelja radi utvrđivanja o kojoj se imovini radi. Izvršen je uvid u potvrdu FINA-e od 18. travnja 2018. iz kojeg proizlazi da dužnik na dan izdavanja potvrde ima evidentirane neizvršene osnove za plaćanje u neprekinutom razdoblju od 877 dana, te u iz iznosu od 29.368.227,08 kn.</w:t>
      </w:r>
    </w:p>
    <w:p w:rsidRDefault="00FB4450" w:rsidP="00FB4450" w:rsidR="00FB4450" w:rsidRPr="00FB4450">
      <w:pPr>
        <w:ind w:firstLine="720"/>
        <w:jc w:val="both"/>
        <w:rPr>
          <w:rFonts w:hAnsi="Times New Roman" w:ascii="Times New Roman"/>
        </w:rPr>
      </w:pPr>
    </w:p>
    <w:p w:rsidRDefault="00FB4450" w:rsidP="00FB4450" w:rsidR="00FB4450" w:rsidRPr="00FB4450">
      <w:pPr>
        <w:ind w:firstLine="720"/>
        <w:jc w:val="both"/>
        <w:rPr>
          <w:rFonts w:hAnsi="Times New Roman" w:ascii="Times New Roman"/>
        </w:rPr>
      </w:pPr>
      <w:r w:rsidRPr="00FB4450">
        <w:rPr>
          <w:rFonts w:hAnsi="Times New Roman" w:ascii="Times New Roman"/>
        </w:rPr>
        <w:t xml:space="preserve">Rješenjem poslovni broj St-5821/16 od 7. lipnja 2018. imenovan je privremeni stečajni upravitelj radi utvrđenja mogu li se imovinom dužnika namiriti troškovi stečajnog postupka. </w:t>
      </w:r>
    </w:p>
    <w:p w:rsidRDefault="00FB4450" w:rsidP="00FB4450" w:rsidR="00FB4450" w:rsidRPr="00FB4450">
      <w:pPr>
        <w:ind w:firstLine="720"/>
        <w:jc w:val="both"/>
        <w:rPr>
          <w:rFonts w:hAnsi="Times New Roman" w:ascii="Times New Roman"/>
        </w:rPr>
      </w:pPr>
    </w:p>
    <w:p w:rsidRDefault="00FB4450" w:rsidP="00FB4450" w:rsidR="00286056">
      <w:pPr>
        <w:ind w:firstLine="720"/>
        <w:jc w:val="both"/>
        <w:rPr>
          <w:rFonts w:hAnsi="Times New Roman" w:ascii="Times New Roman"/>
        </w:rPr>
      </w:pPr>
      <w:r w:rsidRPr="00FB4450">
        <w:rPr>
          <w:rFonts w:hAnsi="Times New Roman" w:ascii="Times New Roman"/>
        </w:rPr>
        <w:t>Iz izvješća privremenog stečajnog upravitelja, a koje je objavljeno na e-Oglasnoj ploči proizlazi da dužnik nije bio poslovno aktivan u skladu s registriranim djelatnostima u jedinoj godini kada je bio aktivan, odnosno 2014. Isti da nije imao zaposlenike, niti poslovni prostor, a aktivnosti kojima se bavio ranije očito nisu bile u skladu sa zakonom, te su sve postupke iz te domene preuzele nadležne državne institucije. Kako dužnik nema imovine koja bi bila dostatna za pokriće troškova prethodnog i otvorenog stečajnog postupka, te privremeni stečajni upravitelj predviđa da bi trošak prethodnog i otvorenog stečajnog postupka iznosio 26.000,00 kn.</w:t>
      </w:r>
    </w:p>
    <w:p w:rsidRDefault="00FB4450" w:rsidP="00FB4450" w:rsidR="00FB4450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FB4450" w:rsidRPr="00FB4450">
        <w:rPr>
          <w:rFonts w:hAnsi="Times New Roman" w:ascii="Times New Roman"/>
        </w:rPr>
        <w:t>GERARD TRGOVINA j.d.o.o., Sesvete</w:t>
      </w:r>
      <w:r w:rsidR="006049DC" w:rsidRPr="006049DC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  <w:r w:rsidR="0051094E" w:rsidRPr="0051094E">
        <w:t xml:space="preserve"> </w:t>
      </w:r>
      <w:r w:rsidR="0051094E" w:rsidRPr="0051094E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51094E">
        <w:rPr>
          <w:rFonts w:hAnsi="Times New Roman" w:ascii="Times New Roman"/>
        </w:rPr>
        <w:t>5</w:t>
      </w:r>
      <w:r w:rsidR="00FB4450">
        <w:rPr>
          <w:rFonts w:hAnsi="Times New Roman" w:ascii="Times New Roman"/>
        </w:rPr>
        <w:t>821</w:t>
      </w:r>
      <w:r w:rsidR="0051094E">
        <w:rPr>
          <w:rFonts w:hAnsi="Times New Roman" w:ascii="Times New Roman"/>
        </w:rPr>
        <w:t>/16-2</w:t>
      </w:r>
      <w:r w:rsidR="00FB4450">
        <w:rPr>
          <w:rFonts w:hAnsi="Times New Roman" w:ascii="Times New Roman"/>
        </w:rPr>
        <w:t>0</w:t>
      </w:r>
      <w:r w:rsidR="002210C5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 xml:space="preserve">od </w:t>
      </w:r>
      <w:r w:rsidR="00FB4450">
        <w:rPr>
          <w:rFonts w:hAnsi="Times New Roman" w:ascii="Times New Roman"/>
        </w:rPr>
        <w:t>12</w:t>
      </w:r>
      <w:r w:rsidR="00B73465">
        <w:rPr>
          <w:rFonts w:hAnsi="Times New Roman" w:ascii="Times New Roman"/>
        </w:rPr>
        <w:t>. listopada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FB4450">
        <w:rPr>
          <w:rFonts w:hAnsi="Times New Roman" w:ascii="Times New Roman"/>
        </w:rPr>
        <w:t>jave rješenja uplate iznos od 26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FB4450">
        <w:rPr>
          <w:rFonts w:hAnsi="Times New Roman" w:ascii="Times New Roman"/>
        </w:rPr>
        <w:t>12</w:t>
      </w:r>
      <w:r w:rsidR="00B73465">
        <w:rPr>
          <w:rFonts w:hAnsi="Times New Roman" w:ascii="Times New Roman"/>
        </w:rPr>
        <w:t>. listopada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B73465">
        <w:rPr>
          <w:rFonts w:hAnsi="Times New Roman" w:ascii="Times New Roman"/>
        </w:rPr>
        <w:t>3</w:t>
      </w:r>
      <w:r w:rsidR="00E37AD9">
        <w:rPr>
          <w:rFonts w:hAnsi="Times New Roman" w:ascii="Times New Roman"/>
        </w:rPr>
        <w:t>. siječnja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04610">
        <w:rPr>
          <w:rFonts w:hAnsi="Times New Roman" w:ascii="Times New Roman"/>
        </w:rPr>
        <w:t>, v.r.</w:t>
      </w:r>
    </w:p>
    <w:p w:rsidRDefault="00A04610" w:rsidP="00840D37" w:rsidR="00A04610">
      <w:pPr>
        <w:ind w:firstLine="720"/>
        <w:jc w:val="right"/>
        <w:rPr>
          <w:rFonts w:hAnsi="Times New Roman" w:ascii="Times New Roman"/>
        </w:rPr>
      </w:pPr>
    </w:p>
    <w:p w:rsidRDefault="00A04610" w:rsidP="00840D37" w:rsidR="00A046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04610" w:rsidP="00840D37" w:rsidR="00A046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04610" w:rsidP="00840D37" w:rsidR="00A046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A04610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60325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6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B4450" w:rsidP="00FB4450" w:rsidR="00AF7971" w:rsidRPr="00AF7971">
    <w:pPr>
      <w:pStyle w:val="Zaglavlje"/>
      <w:jc w:val="right"/>
      <w:rPr>
        <w:rFonts w:hAnsi="Times New Roman" w:ascii="Times New Roman"/>
      </w:rPr>
    </w:pPr>
    <w:r w:rsidRPr="00FB4450">
      <w:rPr>
        <w:rFonts w:hAnsi="Times New Roman" w:ascii="Times New Roman"/>
      </w:rPr>
      <w:t>3 St-5821/16-21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526"/>
    <w:rsid w:val="00226E8F"/>
    <w:rsid w:val="00231C0F"/>
    <w:rsid w:val="002343E1"/>
    <w:rsid w:val="002364B8"/>
    <w:rsid w:val="002458DD"/>
    <w:rsid w:val="002558C5"/>
    <w:rsid w:val="002575A9"/>
    <w:rsid w:val="002732D0"/>
    <w:rsid w:val="00286056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94C15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094E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49DC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3CE7"/>
    <w:rsid w:val="00793E1F"/>
    <w:rsid w:val="007A0915"/>
    <w:rsid w:val="007B4C6D"/>
    <w:rsid w:val="007B576C"/>
    <w:rsid w:val="007C3329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4610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85CD3"/>
    <w:rsid w:val="00B90381"/>
    <w:rsid w:val="00B94846"/>
    <w:rsid w:val="00B97962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3724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675"/>
    <w:rsid w:val="00EB6E7E"/>
    <w:rsid w:val="00ED5DE4"/>
    <w:rsid w:val="00ED6A03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B4450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04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6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04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6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5821</izvorni_sadrzaj>
    <derivirana_varijabla naziv="DomainObject.Predmet.Broj_1">5821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St-5821/2016</izvorni_sadrzaj>
    <derivirana_varijabla naziv="DomainObject.Predmet.OznakaBroj_1">St-5821/2016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GERARD TRGOVINA j.d.o.</izvorni_sadrzaj>
    <derivirana_varijabla naziv="DomainObject.Predmet.ProtustrankaFormated_1">  GERARD TRGOVINA j.d.o.</derivirana_varijabla>
  </DomainObject.Predmet.ProtustrankaFormated>
  <DomainObject.Predmet.ProtustrankaFormatedOIB>
    <izvorni_sadrzaj>  GERARD TRGOVINA j.d.o., OIB 19818874298</izvorni_sadrzaj>
    <derivirana_varijabla naziv="DomainObject.Predmet.ProtustrankaFormatedOIB_1">  GERARD TRGOVINA j.d.o., OIB 19818874298</derivirana_varijabla>
  </DomainObject.Predmet.ProtustrankaFormatedOIB>
  <DomainObject.Predmet.ProtustrankaFormatedWithAdress>
    <izvorni_sadrzaj> GERARD TRGOVINA j.d.o., 2. Rimski odv. 21, 10360 Sesvete</izvorni_sadrzaj>
    <derivirana_varijabla naziv="DomainObject.Predmet.ProtustrankaFormatedWithAdress_1"> GERARD TRGOVINA j.d.o., 2. Rimski odv. 21, 10360 Sesvete</derivirana_varijabla>
  </DomainObject.Predmet.ProtustrankaFormatedWithAdress>
  <DomainObject.Predmet.ProtustrankaFormatedWithAdressOIB>
    <izvorni_sadrzaj> GERARD TRGOVINA j.d.o., OIB 19818874298, 2. Rimski odv. 21, 10360 Sesvete</izvorni_sadrzaj>
    <derivirana_varijabla naziv="DomainObject.Predmet.ProtustrankaFormatedWithAdressOIB_1"> GERARD TRGOVINA j.d.o., OIB 19818874298, 2. Rimski odv. 21, 10360 Sesvete</derivirana_varijabla>
  </DomainObject.Predmet.ProtustrankaFormatedWithAdressOIB>
  <DomainObject.Predmet.ProtustrankaWithAdress>
    <izvorni_sadrzaj>GERARD TRGOVINA j.d.o. 2. Rimski odv. 21, 10360 Sesvete</izvorni_sadrzaj>
    <derivirana_varijabla naziv="DomainObject.Predmet.ProtustrankaWithAdress_1">GERARD TRGOVINA j.d.o. 2. Rimski odv. 21, 10360 Sesvete</derivirana_varijabla>
  </DomainObject.Predmet.ProtustrankaWithAdress>
  <DomainObject.Predmet.ProtustrankaWithAdressOIB>
    <izvorni_sadrzaj>GERARD TRGOVINA j.d.o., OIB 19818874298, 2. Rimski odv. 21, 10360 Sesvete</izvorni_sadrzaj>
    <derivirana_varijabla naziv="DomainObject.Predmet.ProtustrankaWithAdressOIB_1">GERARD TRGOVINA j.d.o., OIB 19818874298, 2. Rimski odv. 21, 10360 Sesvete</derivirana_varijabla>
  </DomainObject.Predmet.ProtustrankaWithAdressOIB>
  <DomainObject.Predmet.ProtustrankaNazivFormated>
    <izvorni_sadrzaj>GERARD TRGOVINA j.d.o.</izvorni_sadrzaj>
    <derivirana_varijabla naziv="DomainObject.Predmet.ProtustrankaNazivFormated_1">GERARD TRGOVINA j.d.o.</derivirana_varijabla>
  </DomainObject.Predmet.ProtustrankaNazivFormated>
  <DomainObject.Predmet.ProtustrankaNazivFormatedOIB>
    <izvorni_sadrzaj>GERARD TRGOVINA j.d.o., OIB 19818874298</izvorni_sadrzaj>
    <derivirana_varijabla naziv="DomainObject.Predmet.ProtustrankaNazivFormatedOIB_1">GERARD TRGOVINA j.d.o., OIB 19818874298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GERARD TRGOVINA j.d.o.</item>
    </izvorni_sadrzaj>
    <derivirana_varijabla naziv="DomainObject.Predmet.ProtuStrankaListFormated_1">
      <item>GERARD TRGOVINA j.d.o.</item>
    </derivirana_varijabla>
  </DomainObject.Predmet.ProtuStrankaListFormated>
  <DomainObject.Predmet.ProtuStrankaListFormatedOIB>
    <izvorni_sadrzaj>
      <item>GERARD TRGOVINA j.d.o., OIB 19818874298</item>
    </izvorni_sadrzaj>
    <derivirana_varijabla naziv="DomainObject.Predmet.ProtuStrankaListFormatedOIB_1">
      <item>GERARD TRGOVINA j.d.o., OIB 19818874298</item>
    </derivirana_varijabla>
  </DomainObject.Predmet.ProtuStrankaListFormatedOIB>
  <DomainObject.Predmet.ProtuStrankaListFormatedWithAdress>
    <izvorni_sadrzaj>
      <item>GERARD TRGOVINA j.d.o., 2. Rimski odv. 21, 10360 Sesvete</item>
    </izvorni_sadrzaj>
    <derivirana_varijabla naziv="DomainObject.Predmet.ProtuStrankaListFormatedWithAdress_1">
      <item>GERARD TRGOVINA j.d.o., 2. Rimski odv. 21, 10360 Sesvete</item>
    </derivirana_varijabla>
  </DomainObject.Predmet.ProtuStrankaListFormatedWithAdress>
  <DomainObject.Predmet.ProtuStrankaListFormatedWithAdressOIB>
    <izvorni_sadrzaj>
      <item>GERARD TRGOVINA j.d.o., OIB 19818874298, 2. Rimski odv. 21, 10360 Sesvete</item>
    </izvorni_sadrzaj>
    <derivirana_varijabla naziv="DomainObject.Predmet.ProtuStrankaListFormatedWithAdressOIB_1">
      <item>GERARD TRGOVINA j.d.o., OIB 19818874298, 2. Rimski odv. 21, 10360 Sesvete</item>
    </derivirana_varijabla>
  </DomainObject.Predmet.ProtuStrankaListFormatedWithAdressOIB>
  <DomainObject.Predmet.ProtuStrankaListNazivFormated>
    <izvorni_sadrzaj>
      <item>GERARD TRGOVINA j.d.o.</item>
    </izvorni_sadrzaj>
    <derivirana_varijabla naziv="DomainObject.Predmet.ProtuStrankaListNazivFormated_1">
      <item>GERARD TRGOVINA j.d.o.</item>
    </derivirana_varijabla>
  </DomainObject.Predmet.ProtuStrankaListNazivFormated>
  <DomainObject.Predmet.ProtuStrankaListNazivFormatedOIB>
    <izvorni_sadrzaj>
      <item>GERARD TRGOVINA j.d.o., OIB 19818874298</item>
    </izvorni_sadrzaj>
    <derivirana_varijabla naziv="DomainObject.Predmet.ProtuStrankaListNazivFormatedOIB_1">
      <item>GERARD TRGOVINA j.d.o., OIB 19818874298</item>
    </derivirana_varijabla>
  </DomainObject.Predmet.ProtuStrankaListNazivFormatedOIB>
  <DomainObject.Predmet.OstaliListFormated>
    <izvorni_sadrzaj>
      <item>Florentin-Gerard Croitoru</item>
      <item>ŽUPANIJSKO DRŽAVNO ODVJETNIŠTVO ZAGREB</item>
      <item>Davor Petera</item>
    </izvorni_sadrzaj>
    <derivirana_varijabla naziv="DomainObject.Predmet.OstaliListFormated_1">
      <item>Florentin-Gerard Croitoru</item>
      <item>ŽUPANIJSKO DRŽAVNO ODVJETNIŠTVO ZAGREB</item>
      <item>Davor Petera</item>
    </derivirana_varijabla>
  </DomainObject.Predmet.OstaliListFormated>
  <DomainObject.Predmet.OstaliListFormatedOIB>
    <izvorni_sadrzaj>
      <item>Florentin-Gerard Croitoru, OIB 93943553511</item>
      <item>ŽUPANIJSKO DRŽAVNO ODVJETNIŠTVO ZAGREB</item>
      <item>Davor Petera, OIB 90695323330</item>
    </izvorni_sadrzaj>
    <derivirana_varijabla naziv="DomainObject.Predmet.OstaliListFormatedOIB_1">
      <item>Florentin-Gerard Croitoru, OIB 93943553511</item>
      <item>ŽUPANIJSKO DRŽAVNO ODVJETNIŠTVO ZAGREB</item>
      <item>Davor Petera, OIB 90695323330</item>
    </derivirana_varijabla>
  </DomainObject.Predmet.OstaliListFormatedOIB>
  <DomainObject.Predmet.OstaliListFormatedWithAdress>
    <izvorni_sadrzaj>
      <item>Florentin-Gerard Croitoru, Loc. Moldova Veche 158, Caraş Severin</item>
      <item>ŽUPANIJSKO DRŽAVNO ODVJETNIŠTVO ZAGREB, Savska cesta 41, 10000 Zagreb</item>
      <item>Davor Petera, Srebrnjak 84, 10000 Zagreb</item>
    </izvorni_sadrzaj>
    <derivirana_varijabla naziv="DomainObject.Predmet.OstaliListFormatedWithAdress_1">
      <item>Florentin-Gerard Croitoru, Loc. Moldova Veche 158, Caraş Severin</item>
      <item>ŽUPANIJSKO DRŽAVNO ODVJETNIŠTVO ZAGREB, Savska cesta 41, 10000 Zagreb</item>
      <item>Davor Petera, Srebrnjak 84, 10000 Zagreb</item>
    </derivirana_varijabla>
  </DomainObject.Predmet.OstaliListFormatedWithAdress>
  <DomainObject.Predmet.OstaliListFormatedWithAdressOIB>
    <izvorni_sadrzaj>
      <item>Florentin-Gerard Croitoru, OIB 93943553511, Loc. Moldova Veche 158, Caraş Severin</item>
      <item>ŽUPANIJSKO DRŽAVNO ODVJETNIŠTVO ZAGREB, Savska cesta 41, 10000 Zagreb</item>
      <item>Davor Petera, OIB 90695323330, Srebrnjak 84, 10000 Zagreb</item>
    </izvorni_sadrzaj>
    <derivirana_varijabla naziv="DomainObject.Predmet.OstaliListFormatedWithAdressOIB_1">
      <item>Florentin-Gerard Croitoru, OIB 93943553511, Loc. Moldova Veche 158, Caraş Severin</item>
      <item>ŽUPANIJSKO DRŽAVNO ODVJETNIŠTVO ZAGREB, Savska cesta 41, 10000 Zagreb</item>
      <item>Davor Petera, OIB 90695323330, Srebrnjak 84, 10000 Zagreb</item>
    </derivirana_varijabla>
  </DomainObject.Predmet.OstaliListFormatedWithAdressOIB>
  <DomainObject.Predmet.OstaliListNazivFormated>
    <izvorni_sadrzaj>
      <item>Florentin-Gerard Croitoru</item>
      <item>ŽUPANIJSKO DRŽAVNO ODVJETNIŠTVO ZAGREB</item>
      <item>Davor Petera</item>
    </izvorni_sadrzaj>
    <derivirana_varijabla naziv="DomainObject.Predmet.OstaliListNazivFormated_1">
      <item>Florentin-Gerard Croitoru</item>
      <item>ŽUPANIJSKO DRŽAVNO ODVJETNIŠTVO ZAGREB</item>
      <item>Davor Petera</item>
    </derivirana_varijabla>
  </DomainObject.Predmet.OstaliListNazivFormated>
  <DomainObject.Predmet.OstaliListNazivFormatedOIB>
    <izvorni_sadrzaj>
      <item>Florentin-Gerard Croitoru, OIB 93943553511</item>
      <item>ŽUPANIJSKO DRŽAVNO ODVJETNIŠTVO ZAGREB</item>
      <item>Davor Petera, OIB 90695323330</item>
    </izvorni_sadrzaj>
    <derivirana_varijabla naziv="DomainObject.Predmet.OstaliListNazivFormatedOIB_1">
      <item>Florentin-Gerard Croitoru, OIB 93943553511</item>
      <item>ŽUPANIJSKO DRŽAVNO ODVJETNIŠTVO ZAGREB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GERARD TRGOVINA j.d.o.</izvorni_sadrzaj>
    <derivirana_varijabla naziv="DomainObject.Predmet.ProtustrankaIDrugi_1">GERARD TRGOVINA j.d.o.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GERARD TRGOVINA j.d.o., OIB 19818874298, 2. Rimski odv. 21, 10360 Sesvete</izvorni_sadrzaj>
    <derivirana_varijabla naziv="DomainObject.Predmet.ProtustrankaIDrugiAdressOIB_1">GERARD TRGOVINA j.d.o., OIB 19818874298, 2. Rimski odv.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GERARD TRGOVINA j.d.o.</item>
      <item>Florentin-Gerard Croitoru</item>
      <item>ŽUPANIJSKO DRŽAVNO ODVJETNIŠTVO ZAGREB</item>
      <item>Davor Petera</item>
    </izvorni_sadrzaj>
    <derivirana_varijabla naziv="DomainObject.Predmet.SudioniciListNaziv_1">
      <item>FINA Regionalni centar Zagreb</item>
      <item>GERARD TRGOVINA j.d.o.</item>
      <item>Florentin-Gerard Croitoru</item>
      <item>ŽUPANIJSKO DRŽAVNO ODVJETNIŠTVO ZAGREB</item>
      <item>Davor Petera</item>
    </derivirana_varijabla>
  </DomainObject.Predmet.SudioniciListNaziv>
  <DomainObject.Predmet.SudioniciListAdressOIB>
    <izvorni_sadrzaj>
      <item>FINA Regionalni centar Zagreb, OIB 85821130368, Trg svibanjskih žrtava 1995. 1,10000 Zagreb</item>
      <item>GERARD TRGOVINA j.d.o., OIB 19818874298, 2. Rimski odv. 21,10360 Sesvete</item>
      <item>Florentin-Gerard Croitoru, OIB 93943553511, Loc. Moldova Veche 158,Caraş Severin</item>
      <item>ŽUPANIJSKO DRŽAVNO ODVJETNIŠTVO ZAGREB, Savska cesta 41,10000 Zagreb</item>
      <item>Davor Petera, OIB 90695323330, Srebrnjak 84,10000 Zagreb</item>
    </izvorni_sadrzaj>
    <derivirana_varijabla naziv="DomainObject.Predmet.SudioniciListAdressOIB_1">
      <item>FINA Regionalni centar Zagreb, OIB 85821130368, Trg svibanjskih žrtava 1995. 1,10000 Zagreb</item>
      <item>GERARD TRGOVINA j.d.o., OIB 19818874298, 2. Rimski odv. 21,10360 Sesvete</item>
      <item>Florentin-Gerard Croitoru, OIB 93943553511, Loc. Moldova Veche 158,Caraş Severin</item>
      <item>ŽUPANIJSKO DRŽAVNO ODVJETNIŠTVO ZAGREB, Savska cesta 41,10000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19818874298</item>
      <item>, OIB 93943553511</item>
      <item>, OIB null</item>
      <item>, OIB 90695323330</item>
    </izvorni_sadrzaj>
    <derivirana_varijabla naziv="DomainObject.Predmet.SudioniciListNazivOIB_1">
      <item>, OIB 85821130368</item>
      <item>, OIB 19818874298</item>
      <item>, OIB 93943553511</item>
      <item>, OIB null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St-5821/2016-16</izvorni_sadrzaj>
    <derivirana_varijabla naziv="DomainObject.PredzadnjaOdlukaIzPredmeta.Oznaka_1">St-5821/2016-16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44B91-83F5-4525-9D59-72252FE0E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938</properties:Words>
  <properties:Characters>5123</properties:Characters>
  <properties:Lines>113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2019-01-03T12:01:00Z</dcterms:created>
  <dc:creator>x</dc:creator>
  <cp:lastModifiedBy>Žana Livaja</cp:lastModifiedBy>
  <cp:lastPrinted>2019-01-03T12:10:00Z</cp:lastPrinted>
  <dcterms:modified xmlns:xsi="http://www.w3.org/2001/XMLSchema-instance" xsi:type="dcterms:W3CDTF">2019-01-03T12:10:00Z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(St-5821-16-otvaranje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