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0e78" w14:paraId="48f0e7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2B26" w:rsidP="00EF2B26" w:rsidR="00EF2B26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St-999/2016-2.</w:t>
      </w:r>
    </w:p>
    <w:p w:rsidRDefault="00EF2B26" w:rsidP="00EF2B26" w:rsidR="00EF2B26">
      <w:pPr>
        <w:jc w:val="center"/>
        <w:rPr>
          <w:rFonts w:cs="Arial" w:hAnsi="Arial" w:ascii="Arial"/>
          <w:b/>
          <w:noProof/>
        </w:rPr>
      </w:pPr>
    </w:p>
    <w:p w:rsidRDefault="00EF2B26" w:rsidP="00EF2B26" w:rsidR="00EF2B26">
      <w:pPr>
        <w:jc w:val="center"/>
        <w:rPr>
          <w:rFonts w:cs="Arial" w:hAnsi="Arial" w:ascii="Arial"/>
          <w:b/>
          <w:noProof/>
        </w:rPr>
      </w:pPr>
    </w:p>
    <w:p w:rsidRDefault="00EF2B26" w:rsidP="00EF2B26" w:rsidR="00EF2B2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F2B26" w:rsidP="00EF2B26" w:rsidR="00EF2B2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F2B26" w:rsidP="00EF2B26" w:rsidR="00EF2B26">
      <w:pPr>
        <w:outlineLvl w:val="0"/>
        <w:rPr>
          <w:rFonts w:cs="Arial" w:hAnsi="Arial" w:ascii="Arial"/>
          <w:noProof/>
        </w:rPr>
      </w:pPr>
    </w:p>
    <w:p w:rsidRDefault="00EF2B26" w:rsidP="00EF2B26" w:rsidR="00EF2B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METALPAM j.d.o.o. za proizvodnju i usluge iz </w:t>
      </w:r>
      <w:proofErr w:type="spellStart"/>
      <w:r>
        <w:rPr>
          <w:rFonts w:cs="Arial" w:hAnsi="Arial" w:ascii="Arial"/>
        </w:rPr>
        <w:t>Novoseljana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Novoseljanska</w:t>
      </w:r>
      <w:proofErr w:type="spellEnd"/>
      <w:r>
        <w:rPr>
          <w:rFonts w:cs="Arial" w:hAnsi="Arial" w:ascii="Arial"/>
        </w:rPr>
        <w:t xml:space="preserve"> 71, MBS 010087860, OIB 47752300696, d</w:t>
      </w:r>
      <w:r>
        <w:rPr>
          <w:rFonts w:cs="Arial" w:hAnsi="Arial" w:ascii="Arial"/>
          <w:noProof/>
        </w:rPr>
        <w:t>ana 30. studenog   2016. godine</w:t>
      </w:r>
    </w:p>
    <w:p w:rsidRDefault="00EF2B26" w:rsidP="00EF2B26" w:rsidR="00EF2B26">
      <w:pPr>
        <w:ind w:firstLine="851"/>
        <w:jc w:val="both"/>
        <w:rPr>
          <w:rFonts w:cs="Arial" w:hAnsi="Arial" w:ascii="Arial"/>
          <w:noProof/>
        </w:rPr>
      </w:pPr>
    </w:p>
    <w:p w:rsidRDefault="00EF2B26" w:rsidP="00EF2B26" w:rsidR="00EF2B2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F2B26" w:rsidP="00EF2B26" w:rsidR="00EF2B2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METALPAM j.d.o.o. za proizvodnju i usluge iz </w:t>
      </w:r>
      <w:proofErr w:type="spellStart"/>
      <w:r>
        <w:rPr>
          <w:rFonts w:cs="Arial" w:hAnsi="Arial" w:ascii="Arial"/>
        </w:rPr>
        <w:t>Novoseljana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Novoseljanska</w:t>
      </w:r>
      <w:proofErr w:type="spellEnd"/>
      <w:r>
        <w:rPr>
          <w:rFonts w:cs="Arial" w:hAnsi="Arial" w:ascii="Arial"/>
        </w:rPr>
        <w:t xml:space="preserve"> 71, MBS 010087860, OIB 47752300696.</w:t>
      </w:r>
    </w:p>
    <w:p w:rsidRDefault="00EF2B26" w:rsidP="00EF2B26" w:rsidR="00EF2B2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EF2B26" w:rsidP="00EF2B26" w:rsidR="00EF2B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 xml:space="preserve"> 02. veljače 2017.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F2B26" w:rsidP="00EF2B26" w:rsidR="00EF2B2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EF2B26" w:rsidP="00EF2B26" w:rsidR="00EF2B2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Stipe Sučić</w:t>
      </w:r>
    </w:p>
    <w:p w:rsidRDefault="00EF2B26" w:rsidP="00EF2B26" w:rsidR="00EF2B2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Stipi Sučiću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F2B26" w:rsidP="00EF2B26" w:rsidR="00EF2B2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F2B26" w:rsidP="00EF2B26" w:rsidR="00EF2B2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F2B26" w:rsidP="00EF2B26" w:rsidR="00EF2B2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</w:t>
      </w:r>
      <w:r>
        <w:rPr>
          <w:rFonts w:cs="Arial" w:hAnsi="Arial" w:ascii="Arial"/>
          <w:noProof/>
        </w:rPr>
        <w:lastRenderedPageBreak/>
        <w:t xml:space="preserve">stečajnog postupka nad dužnikom. </w:t>
      </w:r>
      <w:r>
        <w:rPr>
          <w:rFonts w:cs="Arial" w:hAnsi="Arial" w:ascii="Arial"/>
        </w:rPr>
        <w:t xml:space="preserve">U prijedlogu navodi da na dan 18. svibnja 2016. dužnik u Očevidniku redoslijeda osnova za plaćanje ima evidentirane neizvršene osnove za plaćanje u neprekinutom razdoblju od 120 dana, u ukupnom iznosu od 108.232,06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EF2B26" w:rsidP="00EF2B26" w:rsidR="00EF2B26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EF2B26" w:rsidP="00EF2B26" w:rsidR="00EF2B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F2B26" w:rsidP="00EF2B26" w:rsidR="00EF2B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EF2B26" w:rsidP="00EF2B26" w:rsidR="00EF2B2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30. studenog 2016. godine </w:t>
      </w:r>
    </w:p>
    <w:p w:rsidRDefault="00EF2B26" w:rsidP="00EF2B26" w:rsidR="00EF2B26">
      <w:pPr>
        <w:jc w:val="both"/>
        <w:rPr>
          <w:rFonts w:cs="Arial" w:hAnsi="Arial" w:ascii="Arial"/>
          <w:noProof/>
        </w:rPr>
      </w:pPr>
    </w:p>
    <w:p w:rsidRDefault="00EF2B26" w:rsidP="00EF2B26" w:rsidR="00EF2B2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F2B26" w:rsidP="00EF2B26" w:rsidR="00EF2B2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F2B26" w:rsidP="00EF2B26" w:rsidR="00EF2B26">
      <w:pPr>
        <w:jc w:val="both"/>
        <w:rPr>
          <w:rFonts w:cs="Arial" w:hAnsi="Arial" w:ascii="Arial"/>
          <w:noProof/>
        </w:rPr>
      </w:pPr>
    </w:p>
    <w:p w:rsidRDefault="00EF2B26" w:rsidP="00EF2B26" w:rsidR="00EF2B2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  <w:bookmarkStart w:name="_GoBack" w:id="0"/>
      <w:bookmarkEnd w:id="0"/>
    </w:p>
    <w:p w:rsidRDefault="00EF2B26" w:rsidP="00EF2B26" w:rsidR="00EF2B26">
      <w:pPr>
        <w:jc w:val="both"/>
        <w:rPr>
          <w:rFonts w:cs="Arial" w:hAnsi="Arial" w:ascii="Arial"/>
          <w:noProof/>
        </w:rPr>
      </w:pPr>
    </w:p>
    <w:p w:rsidRDefault="00EF2B26" w:rsidP="00EF2B26" w:rsidR="00EF2B26">
      <w:pPr>
        <w:jc w:val="both"/>
        <w:rPr>
          <w:rFonts w:cs="Arial" w:hAnsi="Arial" w:ascii="Arial"/>
          <w:noProof/>
        </w:rPr>
      </w:pPr>
    </w:p>
    <w:p w:rsidRDefault="00EF2B26" w:rsidP="00EF2B26" w:rsidR="00EF2B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F2B26" w:rsidP="00EF2B26" w:rsidR="00EF2B2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EF2B26" w:rsidP="00EF2B26" w:rsidR="00EF2B2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EF2B26" w:rsidP="00EF2B26" w:rsidR="00EF2B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EF2B26" w:rsidP="00EF2B26" w:rsidR="00EF2B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F2B26" w:rsidP="00EF2B26" w:rsidR="00EF2B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Bj.30.11.2016.g.</w:t>
      </w:r>
    </w:p>
    <w:p w:rsidRDefault="00EF2B26" w:rsidP="00EF2B26" w:rsidR="00EF2B26">
      <w:pPr>
        <w:rPr>
          <w:rFonts w:cs="Arial" w:hAnsi="Arial" w:ascii="Arial"/>
        </w:rPr>
      </w:pPr>
    </w:p>
    <w:p w:rsidRDefault="00EF2B26" w:rsidP="00EF2B26" w:rsidR="00EF2B2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B26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85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St-999/2016-2</izvorni_sadrzaj>
    <derivirana_varijabla naziv="DomainObject.Oznaka_1">St-999/2016-2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METALPAM jednostavno društvo s ograničenom odgovornošću za proizvodnju i usluge zastupanog po punomoćniku Stipe Sučić</izvorni_sadrzaj>
    <derivirana_varijabla naziv="DomainObject.Predmet.ProtustrankaFormated_1">  METALPAM jednostavno društvo s ograničenom odgovornošću za proizvodnju i usluge zastupanog po punomoćniku Stipe Sučić</derivirana_varijabla>
  </DomainObject.Predmet.ProtustrankaFormated>
  <DomainObject.Predmet.ProtustrankaFormatedOIB>
    <izvorni_sadrzaj>  METALPAM jednostavno društvo s ograničenom odgovornošću za proizvodnju i usluge, OIB 47752300696 zastupanog po punomoćniku Stipe Sučić</izvorni_sadrzaj>
    <derivirana_varijabla naziv="DomainObject.Predmet.ProtustrankaFormatedOIB_1">  METALPAM jednostavno društvo s ograničenom odgovornošću za proizvodnju i usluge, OIB 47752300696 zastupanog po punomoćniku Stipe Sučić</derivirana_varijabla>
  </DomainObject.Predmet.ProtustrankaFormatedOIB>
  <DomainObject.Predmet.ProtustrankaFormatedWithAdress>
    <izvorni_sadrzaj> METALPAM jednostavno društvo s ograničenom odgovornošću za proizvodnju i usluge, Novoseljanska 71, 43000 Novoseljani zastupanog po punomoćniku Stipe Sučić</izvorni_sadrzaj>
    <derivirana_varijabla naziv="DomainObject.Predmet.ProtustrankaFormatedWithAdress_1"> METALPAM jednostavno društvo s ograničenom odgovornošću za proizvodnju i usluge, Novoseljanska 71, 43000 Novoseljani zastupanog po punomoćniku Stipe Sučić</derivirana_varijabla>
  </DomainObject.Predmet.ProtustrankaFormatedWithAdress>
  <DomainObject.Predmet.ProtustrankaFormatedWithAdressOIB>
    <izvorni_sadrzaj> METALPAM jednostavno društvo s ograničenom odgovornošću za proizvodnju i usluge, OIB 47752300696, Novoseljanska 71, 43000 Novoseljani zastupanog po punomoćniku Stipe Sučić</izvorni_sadrzaj>
    <derivirana_varijabla naziv="DomainObject.Predmet.ProtustrankaFormatedWithAdressOIB_1"> METALPAM jednostavno društvo s ograničenom odgovornošću za proizvodnju i usluge, OIB 47752300696, Novoseljanska 71, 43000 Novoseljani zastupanog po punomoćniku Stipe Sučić</derivirana_varijabla>
  </DomainObject.Predmet.ProtustrankaFormatedWithAdressOIB>
  <DomainObject.Predmet.ProtustrankaWithAdress>
    <izvorni_sadrzaj>METALPAM jednostavno društvo s ograničenom odgovornošću za proizvodnju i usluge Novoseljanska 71, 43000 Novoseljani</izvorni_sadrzaj>
    <derivirana_varijabla naziv="DomainObject.Predmet.ProtustrankaWithAdress_1">METALPAM jednostavno društvo s ograničenom odgovornošću za proizvodnju i usluge Novoseljanska 71, 43000 Novoseljani</derivirana_varijabla>
  </DomainObject.Predmet.ProtustrankaWithAdress>
  <DomainObject.Predmet.ProtustrankaWithAdressOIB>
    <izvorni_sadrzaj>METALPAM jednostavno društvo s ograničenom odgovornošću za proizvodnju i usluge, OIB 47752300696, Novoseljanska 71, 43000 Novoseljani</izvorni_sadrzaj>
    <derivirana_varijabla naziv="DomainObject.Predmet.ProtustrankaWithAdressOIB_1">METALPAM jednostavno društvo s ograničenom odgovornošću za proizvodnju i usluge, OIB 47752300696, Novoseljanska 71, 43000 Novoseljani</derivirana_varijabla>
  </DomainObject.Predmet.ProtustrankaWithAdressOIB>
  <DomainObject.Predmet.ProtustrankaNazivFormated>
    <izvorni_sadrzaj>METALPAM jednostavno društvo s ograničenom odgovornošću za proizvodnju i usluge</izvorni_sadrzaj>
    <derivirana_varijabla naziv="DomainObject.Predmet.ProtustrankaNazivFormated_1">METALPAM jednostavno društvo s ograničenom odgovornošću za proizvodnju i usluge</derivirana_varijabla>
  </DomainObject.Predmet.ProtustrankaNazivFormated>
  <DomainObject.Predmet.ProtustrankaNazivFormatedOIB>
    <izvorni_sadrzaj>METALPAM jednostavno društvo s ograničenom odgovornošću za proizvodnju i usluge, OIB 47752300696</izvorni_sadrzaj>
    <derivirana_varijabla naziv="DomainObject.Predmet.ProtustrankaNazivFormatedOIB_1">METALPAM jednostavno društvo s ograničenom odgovornošću za proizvodnju i usluge, OIB 47752300696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METALPAM jednostavno društvo s ograničenom odgovornošću za proizvodnju i usluge zastupanog po punomoćniku Stipe Sučić</item>
    </izvorni_sadrzaj>
    <derivirana_varijabla naziv="DomainObject.Predmet.ProtuStrankaListFormated_1">
      <item>METALPAM jednostavno društvo s ograničenom odgovornošću za proizvodnju i usluge zastupanog po punomoćniku Stipe Sučić</item>
    </derivirana_varijabla>
  </DomainObject.Predmet.ProtuStrankaListFormated>
  <DomainObject.Predmet.ProtuStrankaListFormatedOIB>
    <izvorni_sadrzaj>
      <item>METALPAM jednostavno društvo s ograničenom odgovornošću za proizvodnju i usluge, OIB 47752300696 zastupanog po punomoćniku Stipe Sučić</item>
    </izvorni_sadrzaj>
    <derivirana_varijabla naziv="DomainObject.Predmet.ProtuStrankaListFormatedOIB_1">
      <item>METALPAM jednostavno društvo s ograničenom odgovornošću za proizvodnju i usluge, OIB 47752300696 zastupanog po punomoćniku Stipe Sučić</item>
    </derivirana_varijabla>
  </DomainObject.Predmet.ProtuStrankaListFormatedOIB>
  <DomainObject.Predmet.ProtuStrankaListFormatedWithAdress>
    <izvorni_sadrzaj>
      <item>METALPAM jednostavno društvo s ograničenom odgovornošću za proizvodnju i usluge, Novoseljanska 71, 43000 Novoseljani zastupanog po punomoćniku Stipe Sučić</item>
    </izvorni_sadrzaj>
    <derivirana_varijabla naziv="DomainObject.Predmet.ProtuStrankaListFormatedWithAdress_1">
      <item>METALPAM jednostavno društvo s ograničenom odgovornošću za proizvodnju i usluge, Novoseljanska 71, 43000 Novoseljani zastupanog po punomoćniku Stipe Sučić</item>
    </derivirana_varijabla>
  </DomainObject.Predmet.ProtuStrankaListFormatedWithAdress>
  <DomainObject.Predmet.ProtuStrankaListFormatedWithAdressOIB>
    <izvorni_sadrzaj>
      <item>METALPAM jednostavno društvo s ograničenom odgovornošću za proizvodnju i usluge, OIB 47752300696, Novoseljanska 71, 43000 Novoseljani zastupanog po punomoćniku Stipe Sučić</item>
    </izvorni_sadrzaj>
    <derivirana_varijabla naziv="DomainObject.Predmet.ProtuStrankaListFormatedWithAdressOIB_1">
      <item>METALPAM jednostavno društvo s ograničenom odgovornošću za proizvodnju i usluge, OIB 47752300696, Novoseljanska 71, 43000 Novoseljani zastupanog po punomoćniku Stipe Sučić</item>
    </derivirana_varijabla>
  </DomainObject.Predmet.ProtuStrankaListFormatedWithAdressOIB>
  <DomainObject.Predmet.ProtuStrankaListNazivFormated>
    <izvorni_sadrzaj>
      <item>METALPAM jednostavno društvo s ograničenom odgovornošću za proizvodnju i usluge</item>
    </izvorni_sadrzaj>
    <derivirana_varijabla naziv="DomainObject.Predmet.ProtuStrankaListNazivFormated_1">
      <item>METALPAM jednostavno društvo s ograničenom odgovornošću za proizvodnju i usluge</item>
    </derivirana_varijabla>
  </DomainObject.Predmet.ProtuStrankaListNazivFormated>
  <DomainObject.Predmet.ProtuStrankaListNazivFormatedOIB>
    <izvorni_sadrzaj>
      <item>METALPAM jednostavno društvo s ograničenom odgovornošću za proizvodnju i usluge, OIB 47752300696</item>
    </izvorni_sadrzaj>
    <derivirana_varijabla naziv="DomainObject.Predmet.ProtuStrankaListNazivFormatedOIB_1">
      <item>METALPAM jednostavno društvo s ograničenom odgovornošću za proizvodnju i usluge, OIB 47752300696</item>
    </derivirana_varijabla>
  </DomainObject.Predmet.ProtuStrankaListNazivFormatedOIB>
  <DomainObject.Predmet.OstaliListFormated>
    <izvorni_sadrzaj>
      <item>Stipe Sučić punomoćnik sudionika u postupku METALPAM jednostavno društvo s ograničenom odgovornošću za proizvodnju i usluge</item>
    </izvorni_sadrzaj>
    <derivirana_varijabla naziv="DomainObject.Predmet.OstaliListFormated_1">
      <item>Stipe Sučić punomoćnik sudionika u postupku METALPAM jednostavno društvo s ograničenom odgovornošću za proizvodnju i usluge</item>
    </derivirana_varijabla>
  </DomainObject.Predmet.OstaliListFormated>
  <DomainObject.Predmet.OstaliListFormatedOIB>
    <izvorni_sadrzaj>
      <item>Stipe Sučić, OIB 19332092579 punomoćnik sudionika u postupku METALPAM jednostavno društvo s ograničenom odgovornošću za proizvodnju i usluge</item>
    </izvorni_sadrzaj>
    <derivirana_varijabla naziv="DomainObject.Predmet.OstaliListFormatedOIB_1">
      <item>Stipe Sučić, OIB 19332092579 punomoćnik sudionika u postupku METALPAM jednostavno društvo s ograničenom odgovornošću za proizvodnju i usluge</item>
    </derivirana_varijabla>
  </DomainObject.Predmet.OstaliListFormatedOIB>
  <DomainObject.Predmet.OstaliListFormatedWithAdress>
    <izvorni_sadrzaj>
      <item>Stipe Sučić, Novoseljanska 71., 43000 Novoseljani punomoćnik sudionika u postupku METALPAM jednostavno društvo s ograničenom odgovornošću za proizvodnju i usluge</item>
    </izvorni_sadrzaj>
    <derivirana_varijabla naziv="DomainObject.Predmet.OstaliListFormatedWithAdress_1">
      <item>Stipe Sučić, Novoseljanska 71., 43000 Novoseljani punomoćnik sudionika u postupku METALPAM jednostavno društvo s ograničenom odgovornošću za proizvodnju i usluge</item>
    </derivirana_varijabla>
  </DomainObject.Predmet.OstaliListFormatedWithAdress>
  <DomainObject.Predmet.OstaliListFormatedWithAdressOIB>
    <izvorni_sadrzaj>
      <item>Stipe Sučić, OIB 19332092579, Novoseljanska 71., 43000 Novoseljani punomoćnik sudionika u postupku METALPAM jednostavno društvo s ograničenom odgovornošću za proizvodnju i usluge</item>
    </izvorni_sadrzaj>
    <derivirana_varijabla naziv="DomainObject.Predmet.OstaliListFormatedWithAdressOIB_1">
      <item>Stipe Sučić, OIB 19332092579, Novoseljanska 71., 43000 Novoseljani punomoćnik sudionika u postupku METALPAM jednostavno društvo s ograničenom odgovornošću za proizvodnju i usluge</item>
    </derivirana_varijabla>
  </DomainObject.Predmet.OstaliListFormatedWithAdressOIB>
  <DomainObject.Predmet.OstaliListNazivFormated>
    <izvorni_sadrzaj>
      <item>Stipe Sučić</item>
    </izvorni_sadrzaj>
    <derivirana_varijabla naziv="DomainObject.Predmet.OstaliListNazivFormated_1">
      <item>Stipe Sučić</item>
    </derivirana_varijabla>
  </DomainObject.Predmet.OstaliListNazivFormated>
  <DomainObject.Predmet.OstaliListNazivFormatedOIB>
    <izvorni_sadrzaj>
      <item>Stipe Sučić, OIB 19332092579</item>
    </izvorni_sadrzaj>
    <derivirana_varijabla naziv="DomainObject.Predmet.OstaliListNazivFormatedOIB_1">
      <item>Stipe Sučić, OIB 19332092579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St-999/2016-2</izvorni_sadrzaj>
    <derivirana_varijabla naziv="DomainObject.PoslovniBrojDokumenta_1">St-999/2016-2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METALPAM jednostavno društvo s ograničenom odgovornošću za proizvodnju i usluge</izvorni_sadrzaj>
    <derivirana_varijabla naziv="DomainObject.Predmet.ProtustrankaIDrugi_1">METALPAM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METALPAM jednostavno društvo s ograničenom odgovornošću za proizvodnju i usluge, OIB 47752300696, Novoseljanska 71, 43000 Novoseljani</izvorni_sadrzaj>
    <derivirana_varijabla naziv="DomainObject.Predmet.ProtustrankaIDrugiAdressOIB_1">METALPAM jednostavno društvo s ograničenom odgovornošću za proizvodnju i usluge, OIB 47752300696, Novoseljanska 71, 43000 Novoseljani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METALPAM jednostavno društvo s ograničenom odgovornošću za proizvodnju i usluge</item>
      <item>Stipe Sučić</item>
    </izvorni_sadrzaj>
    <derivirana_varijabla naziv="DomainObject.Predmet.SudioniciListNaziv_1">
      <item>FINA, RC ZAGREB, Podružnica Bjelovar</item>
      <item>METALPAM jednostavno društvo s ograničenom odgovornošću za proizvodnju i usluge</item>
      <item>Stipe Sučić</item>
    </derivirana_varijabla>
  </DomainObject.Predmet.SudioniciListNaziv>
  <DomainObject.Predmet.SudioniciListAdressOIB>
    <izvorni_sadrzaj>
      <item>FINA, RC ZAGREB, Podružnica Bjelovar, OIB 85821130368, F. Supila 4,43000 Bjelovar</item>
      <item>METALPAM jednostavno društvo s ograničenom odgovornošću za proizvodnju i usluge, OIB 47752300696, Novoseljanska 71,43000 Novoseljani</item>
      <item>Stipe Sučić, OIB 19332092579, Novoseljanska 71.,43000 Novoseljani</item>
    </izvorni_sadrzaj>
    <derivirana_varijabla naziv="DomainObject.Predmet.SudioniciListAdressOIB_1">
      <item>FINA, RC ZAGREB, Podružnica Bjelovar, OIB 85821130368, F. Supila 4,43000 Bjelovar</item>
      <item>METALPAM jednostavno društvo s ograničenom odgovornošću za proizvodnju i usluge, OIB 47752300696, Novoseljanska 71,43000 Novoseljani</item>
      <item>Stipe Sučić, OIB 19332092579, Novoseljanska 71.,43000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EB8D2-242B-49F4-8BE0-6B454A9E1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2776</properties:Characters>
  <properties:Lines>74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