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3383"/>
      </w:tblGrid>
      <w:tr w:rsidTr="0061095C" w:rsidR="001D7DC0" w:rsidRPr="00B92B86">
        <w:tc>
          <w:tcPr>
            <w:tcW w:type="dxa" w:w="3491"/>
            <w:gridSpan w:val="2"/>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tbl>
            <w:tblPr>
              <w:tblW w:type="auto" w:w="0"/>
              <w:jc w:val="right"/>
              <w:tblCellMar>
                <w:left w:type="dxa" w:w="0"/>
                <w:right w:type="dxa" w:w="0"/>
              </w:tblCellMar>
              <w:tblLook w:val="01E0" w:noVBand="0" w:noHBand="0" w:lastColumn="1" w:firstColumn="1" w:lastRow="1" w:firstRow="1"/>
            </w:tblPr>
            <w:tblGrid>
              <w:gridCol w:w="3383"/>
            </w:tblGrid>
            <w:tr w:rsidTr="0061095C" w:rsidR="001D7DC0" w:rsidRPr="00363168">
              <w:trPr>
                <w:jc w:val="right"/>
              </w:trPr>
              <w:tc>
                <w:tcPr>
                  <w:tcW w:type="dxa" w:w="3383"/>
                </w:tcPr>
                <w:p w:rsidRDefault="001D7DC0" w:rsidP="003F20CF" w:rsidR="001D7DC0" w:rsidRPr="00363168">
                  <w:pPr>
                    <w:pStyle w:val="VSVerzija"/>
                    <w:rPr>
                      <w:sz w:val="22"/>
                      <w:szCs w:val="22"/>
                    </w:rPr>
                  </w:pPr>
                  <w:r w:rsidRPr="00363168">
                    <w:rPr>
                      <w:sz w:val="22"/>
                      <w:szCs w:val="22"/>
                    </w:rPr>
                    <w:t>Poslovni br.</w:t>
                  </w:r>
                  <w:r w:rsidR="00B153E2">
                    <w:rPr>
                      <w:sz w:val="22"/>
                      <w:szCs w:val="22"/>
                    </w:rPr>
                    <w:t xml:space="preserve"> 1</w:t>
                  </w:r>
                  <w:r w:rsidR="00D95CE2">
                    <w:rPr>
                      <w:sz w:val="22"/>
                      <w:szCs w:val="22"/>
                    </w:rPr>
                    <w:t>0</w:t>
                  </w:r>
                  <w:r w:rsidR="00B153E2">
                    <w:rPr>
                      <w:sz w:val="22"/>
                      <w:szCs w:val="22"/>
                    </w:rPr>
                    <w:t xml:space="preserve"> St-</w:t>
                  </w:r>
                  <w:r w:rsidR="003F20CF">
                    <w:rPr>
                      <w:sz w:val="22"/>
                      <w:szCs w:val="22"/>
                    </w:rPr>
                    <w:t>611/2018-9</w:t>
                  </w:r>
                  <w:r w:rsidR="00332C29">
                    <w:rPr>
                      <w:sz w:val="22"/>
                      <w:szCs w:val="22"/>
                    </w:rPr>
                    <w:t xml:space="preserve"> </w:t>
                  </w:r>
                </w:p>
              </w:tc>
            </w:tr>
          </w:tbl>
          <w:p w:rsidRDefault="001D7DC0" w:rsidP="0061095C" w:rsidR="001D7DC0" w:rsidRPr="00974EE9">
            <w:pPr>
              <w:pStyle w:val="VSVerzija"/>
              <w:jc w:val="right"/>
            </w:pPr>
            <w:r>
              <w:t xml:space="preserve"> </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p w:rsidRDefault="00D95CE2" w:rsidP="0061095C" w:rsidR="00D95CE2">
            <w:pPr>
              <w:pStyle w:val="VSVerzija"/>
              <w:jc w:val="right"/>
            </w:pPr>
          </w:p>
        </w:tc>
      </w:tr>
    </w:tbl>
    <w:p w14:textId="0ba1737" w14:paraId="0ba1737" w:rsidRDefault="00D95CE2" w:rsidP="00D95CE2" w:rsidR="00D95CE2">
      <w:pPr>
        <w:jc w:val="center"/>
        <w15:collapsed w:val="false"/>
      </w:pPr>
      <w:r>
        <w:t>R E P U B L I K A  H R V A T S K A</w:t>
      </w:r>
    </w:p>
    <w:p w:rsidRDefault="00D95CE2" w:rsidP="00D95CE2" w:rsidR="00D95CE2"/>
    <w:p w:rsidRDefault="00D95CE2" w:rsidP="00BB04F8" w:rsidR="00BB04F8" w:rsidRPr="00BB04F8">
      <w:pPr>
        <w:jc w:val="center"/>
      </w:pPr>
      <w:r>
        <w:t>R J E Š E N J E</w:t>
      </w:r>
      <w:r w:rsidR="00BB04F8">
        <w:t xml:space="preserve"> </w:t>
      </w:r>
    </w:p>
    <w:p w:rsidRDefault="00BB04F8" w:rsidP="00BB04F8" w:rsidR="00BB04F8" w:rsidRPr="00BB04F8">
      <w:pPr>
        <w:jc w:val="center"/>
        <w:rPr>
          <w:b/>
          <w:bCs/>
        </w:rPr>
      </w:pPr>
    </w:p>
    <w:p w:rsidRDefault="00BB04F8" w:rsidP="00BB04F8" w:rsidR="00BB04F8" w:rsidRPr="00BB04F8">
      <w:pPr>
        <w:rPr>
          <w:b/>
          <w:bCs/>
        </w:rPr>
      </w:pPr>
    </w:p>
    <w:p w:rsidRDefault="00BB04F8" w:rsidP="0054589B" w:rsidR="0054589B">
      <w:pPr>
        <w:jc w:val="both"/>
      </w:pPr>
      <w:r w:rsidRPr="00BB04F8">
        <w:tab/>
      </w:r>
      <w:r w:rsidR="0054589B">
        <w:t xml:space="preserve">Trgovački sud u Osijeku, po sucu mr. sc. Mirjani Baran u stečajnom predmetu predlagatelja FINA RC Zagreb Podružnica Zagreb, Trg svibanjskih žrtava 1995. br. 1 povodom prijedloga za otvaranje stečajnog postupka nad dužnikom </w:t>
      </w:r>
      <w:r w:rsidR="003F20CF">
        <w:t>CENTRAL MONTAŽA j. d.o.o. OIB: 27381432658, MBS: 080923510, Sušobreg (Općina Konjščina), Sušobreg 9B 7</w:t>
      </w:r>
      <w:r w:rsidR="0054589B">
        <w:t xml:space="preserve"> </w:t>
      </w:r>
      <w:r w:rsidR="003F20CF">
        <w:t>10. listopada</w:t>
      </w:r>
      <w:r w:rsidR="0054589B">
        <w:t xml:space="preserve"> 2018.</w:t>
      </w:r>
    </w:p>
    <w:p w:rsidRDefault="00563EAD" w:rsidP="0054589B" w:rsidR="00563EAD">
      <w:pPr>
        <w:jc w:val="both"/>
      </w:pPr>
    </w:p>
    <w:p w:rsidRDefault="004C5B4B" w:rsidP="004C5B4B" w:rsidR="00BB04F8" w:rsidRPr="00BB04F8">
      <w:pPr>
        <w:ind w:firstLine="708"/>
        <w:jc w:val="center"/>
      </w:pPr>
      <w:r w:rsidRPr="00BB04F8">
        <w:t>r i j e š i o   j e</w:t>
      </w:r>
    </w:p>
    <w:p w:rsidRDefault="00BB04F8" w:rsidP="00BB04F8" w:rsidR="00BB04F8" w:rsidRPr="00BB04F8">
      <w:pPr>
        <w:jc w:val="both"/>
      </w:pPr>
    </w:p>
    <w:p w:rsidRDefault="00BB04F8" w:rsidP="00BB04F8" w:rsidR="00BB04F8">
      <w:pPr>
        <w:numPr>
          <w:ilvl w:val="0"/>
          <w:numId w:val="12"/>
        </w:numPr>
        <w:tabs>
          <w:tab w:pos="1845" w:val="clear"/>
          <w:tab w:pos="0" w:val="num"/>
        </w:tabs>
        <w:ind w:firstLine="1485" w:left="0"/>
        <w:jc w:val="both"/>
      </w:pPr>
      <w:r w:rsidRPr="00BB04F8">
        <w:t xml:space="preserve">Pozivaju se osobe koje imaju pravni interes da se provede stečajni postupak nad dužnikom </w:t>
      </w:r>
      <w:r w:rsidR="003F20CF">
        <w:t>CENTRAL MONTAŽA j. d.o.o. OIB: 27381432658, MBS: 080923510, Sušobreg (Općina Konjščina), Sušobreg 9B 7</w:t>
      </w:r>
      <w:r w:rsidR="008E023C">
        <w:t>,</w:t>
      </w:r>
      <w:r w:rsidRPr="00BB04F8">
        <w:t xml:space="preserve"> da u roku od 15 dana uplate na sudski depozit ovoga suda broj HR3123900011300000200 s pozivom na broj HR05 272-</w:t>
      </w:r>
      <w:r w:rsidR="003F20CF">
        <w:t>61118</w:t>
      </w:r>
      <w:r w:rsidRPr="00BB04F8">
        <w:t xml:space="preserve"> kod Hrvatske poštanske banke iznos od </w:t>
      </w:r>
      <w:r w:rsidR="003F20CF">
        <w:t>20.000,00</w:t>
      </w:r>
      <w:r w:rsidRPr="00BB04F8">
        <w:t xml:space="preserve"> kn </w:t>
      </w:r>
      <w:r>
        <w:t>(</w:t>
      </w:r>
      <w:r w:rsidR="003F20CF">
        <w:t>dvadesettisuća</w:t>
      </w:r>
      <w:r w:rsidR="008E023C">
        <w:t>kuna</w:t>
      </w:r>
      <w:r>
        <w:t xml:space="preserve">) </w:t>
      </w:r>
      <w:r w:rsidRPr="00BB04F8">
        <w:t>na ime predujma za pokriće troškova kako prethodnog, tako i otvorenog stečajnog postupka, te da u istom roku potvrdu o uplati dostave u sudski spis.</w:t>
      </w:r>
    </w:p>
    <w:p w:rsidRDefault="0054589B" w:rsidP="0054589B" w:rsidR="0054589B" w:rsidRPr="00BB04F8">
      <w:pPr>
        <w:ind w:left="1485"/>
        <w:jc w:val="both"/>
      </w:pPr>
    </w:p>
    <w:p w:rsidRDefault="00BB04F8" w:rsidP="00BB04F8" w:rsidR="00BB04F8" w:rsidRPr="00BB04F8">
      <w:pPr>
        <w:numPr>
          <w:ilvl w:val="0"/>
          <w:numId w:val="12"/>
        </w:numPr>
        <w:jc w:val="both"/>
      </w:pPr>
      <w:r w:rsidRPr="00BB04F8">
        <w:t>Ovo rješenje će se objaviti na mrežnoj stranici e-Oglasna ploča sudova.</w:t>
      </w:r>
    </w:p>
    <w:p w:rsidRDefault="00BB04F8" w:rsidP="00BB04F8" w:rsidR="00BB04F8" w:rsidRPr="00BB04F8">
      <w:pPr>
        <w:ind w:left="1845"/>
        <w:jc w:val="both"/>
      </w:pPr>
    </w:p>
    <w:p w:rsidRDefault="00BB04F8" w:rsidP="00BB04F8" w:rsidR="00BB04F8" w:rsidRPr="00BB04F8">
      <w:pPr>
        <w:numPr>
          <w:ilvl w:val="0"/>
          <w:numId w:val="12"/>
        </w:numPr>
        <w:ind w:firstLine="1485" w:left="0"/>
        <w:jc w:val="both"/>
      </w:pPr>
      <w:r w:rsidRPr="00BB04F8">
        <w:t>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286. do 292. Stečajnog zakona.</w:t>
      </w:r>
    </w:p>
    <w:p w:rsidRDefault="00BB04F8" w:rsidP="00BB04F8" w:rsidR="00BB04F8" w:rsidRPr="00BB04F8">
      <w:pPr>
        <w:ind w:left="1845"/>
        <w:jc w:val="both"/>
      </w:pPr>
    </w:p>
    <w:p w:rsidRDefault="00BB04F8" w:rsidP="00BB04F8" w:rsidR="00BB04F8" w:rsidRPr="00BB04F8">
      <w:pPr>
        <w:numPr>
          <w:ilvl w:val="0"/>
          <w:numId w:val="12"/>
        </w:numPr>
        <w:tabs>
          <w:tab w:pos="1845" w:val="clear"/>
          <w:tab w:pos="0" w:val="num"/>
        </w:tabs>
        <w:ind w:firstLine="1485" w:left="0"/>
        <w:jc w:val="both"/>
      </w:pPr>
      <w:r w:rsidRPr="00BB04F8">
        <w:t>Ako se stečajni postupak zaključi u skladu s odredbom članka 132. stav 2. Stečajnog zakona, a dužnik nema sredstava za pokriće najnužnijih troškova, sredstva će se isplatiti iz Fonda za namirenje troškova stečajnog postupka</w:t>
      </w:r>
    </w:p>
    <w:p w:rsidRDefault="00BB04F8" w:rsidP="00BB04F8" w:rsidR="00BB04F8" w:rsidRPr="00BB04F8"/>
    <w:p w:rsidRDefault="00BB04F8" w:rsidP="00BB04F8" w:rsidR="00BB04F8" w:rsidRPr="00BB04F8">
      <w:pPr>
        <w:keepNext/>
        <w:jc w:val="center"/>
        <w:outlineLvl w:val="0"/>
      </w:pPr>
      <w:r w:rsidRPr="00BB04F8">
        <w:t>Obrazloženje</w:t>
      </w:r>
    </w:p>
    <w:p w:rsidRDefault="00BB04F8" w:rsidP="00BB04F8" w:rsidR="00BB04F8" w:rsidRPr="00BB04F8"/>
    <w:p w:rsidRDefault="00BB04F8" w:rsidP="00BB04F8" w:rsidR="00BB04F8">
      <w:pPr>
        <w:ind w:firstLine="720"/>
        <w:jc w:val="both"/>
      </w:pPr>
      <w:r w:rsidRPr="00995FB2">
        <w:t xml:space="preserve">Prijedlog za otvaranjem stečajnog postupka nad gore navedenim dužnikom podnijela je Financijska agencija, RC Zagreb, Podružnica Zagreb, Zagreb, Trg svibanjskih žrtva 1995. broj 1 (u daljnjem tekstu FINA), temeljem odredbe čl. 444. st. 2. Stečajnog zakona ("Narodne novine" 71/15; dalje u tekstu SZ) navodeći da gore navedeni dužnik na dan </w:t>
      </w:r>
      <w:r w:rsidR="003F20CF">
        <w:t>27</w:t>
      </w:r>
      <w:r w:rsidR="008E023C">
        <w:t>. studenog</w:t>
      </w:r>
      <w:r w:rsidR="00332C29">
        <w:t xml:space="preserve"> 2016</w:t>
      </w:r>
      <w:r w:rsidRPr="00995FB2">
        <w:t xml:space="preserve">. ima u Očevidniku redoslijeda osnova za plaćanje evidentirane neizvršene osnove za plaćanje u neprekinutom razdoblju od </w:t>
      </w:r>
      <w:r w:rsidR="003F20CF">
        <w:t>497</w:t>
      </w:r>
      <w:r w:rsidRPr="00995FB2">
        <w:t xml:space="preserve"> dana u ukupnom iznosu od </w:t>
      </w:r>
      <w:r w:rsidR="00F930D5">
        <w:t>45.448,74</w:t>
      </w:r>
      <w:r w:rsidR="00E72A89">
        <w:t xml:space="preserve"> kn, te da ima </w:t>
      </w:r>
      <w:r w:rsidR="00F930D5">
        <w:t>dva zaposlena</w:t>
      </w:r>
      <w:r w:rsidR="00E72A89">
        <w:t xml:space="preserve"> </w:t>
      </w:r>
      <w:r w:rsidRPr="00995FB2">
        <w:t>radnika.</w:t>
      </w:r>
    </w:p>
    <w:p w:rsidRDefault="00BB04F8" w:rsidP="00BB04F8" w:rsidR="00BB04F8">
      <w:pPr>
        <w:ind w:firstLine="720"/>
        <w:jc w:val="both"/>
      </w:pPr>
    </w:p>
    <w:p w:rsidRDefault="00BB04F8" w:rsidP="00BB04F8" w:rsidR="00BB04F8">
      <w:pPr>
        <w:ind w:firstLine="720"/>
        <w:jc w:val="both"/>
      </w:pPr>
    </w:p>
    <w:p w:rsidRDefault="00332C29" w:rsidP="00BB04F8" w:rsidR="00332C29" w:rsidRPr="00995FB2">
      <w:pPr>
        <w:ind w:firstLine="720"/>
        <w:jc w:val="both"/>
      </w:pPr>
    </w:p>
    <w:p w:rsidRDefault="00BB04F8" w:rsidP="00BB04F8" w:rsidR="00BB04F8" w:rsidRPr="00995FB2">
      <w:pPr>
        <w:ind w:firstLine="1428"/>
        <w:jc w:val="both"/>
      </w:pPr>
      <w:r w:rsidRPr="00995FB2">
        <w:t xml:space="preserve">Rješenjem predsjednika Visokog  </w:t>
      </w:r>
      <w:r w:rsidR="00F930D5">
        <w:t>trgovačkog suda  RH broj 31 Su-236</w:t>
      </w:r>
      <w:r w:rsidRPr="00995FB2">
        <w:t>/1</w:t>
      </w:r>
      <w:r w:rsidR="00F930D5">
        <w:t>8</w:t>
      </w:r>
      <w:r w:rsidRPr="00995FB2">
        <w:t>-</w:t>
      </w:r>
      <w:r w:rsidR="00F930D5">
        <w:t>3</w:t>
      </w:r>
      <w:r w:rsidRPr="00995FB2">
        <w:t xml:space="preserve"> od </w:t>
      </w:r>
      <w:r w:rsidR="00F930D5">
        <w:t>9. ožujka 2018</w:t>
      </w:r>
      <w:r w:rsidRPr="00995FB2">
        <w:t xml:space="preserve">. spis je utupljen Trgovačkom sudu u Osijeku. </w:t>
      </w:r>
    </w:p>
    <w:p w:rsidRDefault="00BB04F8" w:rsidP="00BB04F8" w:rsidR="00BB04F8" w:rsidRPr="00995FB2">
      <w:pPr>
        <w:ind w:firstLine="720"/>
        <w:jc w:val="both"/>
      </w:pPr>
    </w:p>
    <w:p w:rsidRDefault="00BB04F8" w:rsidP="00BB04F8" w:rsidR="00BB04F8">
      <w:pPr>
        <w:ind w:firstLine="1428"/>
        <w:jc w:val="both"/>
      </w:pPr>
      <w:r w:rsidRPr="00995FB2">
        <w:t xml:space="preserve">Sud je pozvao  zastupnika po zakonu da dostavi pisano izvješće o financijsko-gospodarskom stanju kod dužnika i dostavi popis imovine i obveza dužnika. </w:t>
      </w:r>
      <w:r w:rsidR="00A1737D">
        <w:t xml:space="preserve">zastupnik dužnika nije dostavio izvješće. </w:t>
      </w:r>
    </w:p>
    <w:p w:rsidRDefault="00A1737D" w:rsidP="00BB04F8" w:rsidR="00A1737D" w:rsidRPr="00BB04F8">
      <w:pPr>
        <w:ind w:firstLine="1428"/>
        <w:jc w:val="both"/>
      </w:pPr>
      <w:r>
        <w:t xml:space="preserve">Rješenjem suda od </w:t>
      </w:r>
      <w:r w:rsidR="00F930D5">
        <w:t>7. kolovoza</w:t>
      </w:r>
      <w:r>
        <w:t xml:space="preserve"> 2018. sud je pokrenuo prethodni postupak radi utvrđivanja uvjeta za pokretanje stečajnog postupka nad dužnikom te je imenovao i stečajnog upravitelja.</w:t>
      </w:r>
    </w:p>
    <w:p w:rsidRDefault="00BB04F8" w:rsidP="00BB04F8" w:rsidR="001D6E35">
      <w:pPr>
        <w:jc w:val="both"/>
      </w:pPr>
      <w:r w:rsidRPr="00BB04F8">
        <w:tab/>
      </w:r>
      <w:r w:rsidRPr="00BB04F8">
        <w:tab/>
      </w:r>
      <w:r w:rsidR="00A1737D">
        <w:t xml:space="preserve"> Iz izvješća privremenog stečajnog upravitelja od </w:t>
      </w:r>
      <w:r w:rsidR="00F930D5">
        <w:t>1. listopada</w:t>
      </w:r>
      <w:r w:rsidR="00A1737D">
        <w:t xml:space="preserve"> 2018. proizlazi kako su ispunjene zakonske pretpostavke za otvaranje stečajnog postupka nad dužnikom te je sud u smislu odredbe članka 132.</w:t>
      </w:r>
      <w:r w:rsidR="001D6E35">
        <w:t xml:space="preserve"> stavak 1. SZ pozvao osobe koje imaju pravni interes za provedbom stečajnog postupka da u roku od 15 dana uplate predujam za namirenje troškova prethodnog i otvorenog stečajnog postupka.</w:t>
      </w:r>
    </w:p>
    <w:p w:rsidRDefault="001D6E35" w:rsidP="00BB04F8" w:rsidR="001D6E35">
      <w:pPr>
        <w:jc w:val="both"/>
      </w:pPr>
    </w:p>
    <w:p w:rsidRDefault="001D6E35" w:rsidP="003F20CF" w:rsidR="003F20CF" w:rsidRPr="00995FB2">
      <w:pPr>
        <w:jc w:val="both"/>
      </w:pPr>
      <w:r>
        <w:tab/>
      </w:r>
      <w:r>
        <w:tab/>
      </w:r>
      <w:r w:rsidR="003F20CF">
        <w:t xml:space="preserve">Privremeni stečajni upravitelj je predložio da se pozovu zainteresirane osobe na uplatu </w:t>
      </w:r>
      <w:r w:rsidR="00AD5750">
        <w:t xml:space="preserve">predujma na ime </w:t>
      </w:r>
      <w:r w:rsidR="003F20CF">
        <w:t>materijalni</w:t>
      </w:r>
      <w:r w:rsidR="00AD5750">
        <w:t>h troškova vođenja postupka. Kako dužnik nema imovinu koja bi ušla u stečajnu masu i iz koje bi se mogli namiriti troškovi stečajnog postupka, odlučeno je na temelju odredbe članka 132. stavak 1. SZ pozvati osobe koje imaju pravni interes za provedbom stečajnog postupka nad dužnikom, da u roku od 15 dana  uplate predujam za namirenje troškova prethodnog i otvorenog stečajnog postupka u iznosu od 20.000,00 kn, u smislu odredbe članka 114. stavak 1. SZ-a za troškove i nagradu stečajnom upravitelju i naknadu FINI.</w:t>
      </w:r>
      <w:r w:rsidR="003F20CF">
        <w:t xml:space="preserve"> </w:t>
      </w:r>
      <w:r w:rsidR="00AD5750">
        <w:t xml:space="preserve"> </w:t>
      </w:r>
    </w:p>
    <w:p w:rsidRDefault="00BB04F8" w:rsidP="003F20CF" w:rsidR="00BB04F8" w:rsidRPr="00995FB2">
      <w:pPr>
        <w:jc w:val="both"/>
      </w:pPr>
    </w:p>
    <w:p w:rsidRDefault="00BB04F8" w:rsidP="00BB04F8" w:rsidR="00BB04F8" w:rsidRPr="00995FB2">
      <w:pPr>
        <w:ind w:firstLine="720" w:left="696"/>
        <w:jc w:val="both"/>
      </w:pPr>
      <w:r w:rsidRPr="00995FB2">
        <w:t>Slijedom navedenoga odlučeno kao u izreci rješenja.</w:t>
      </w:r>
    </w:p>
    <w:p w:rsidRDefault="00BB04F8" w:rsidP="00BB04F8" w:rsidR="00BB04F8" w:rsidRPr="00BB04F8">
      <w:pPr>
        <w:spacing w:lineRule="atLeast" w:line="240"/>
        <w:jc w:val="both"/>
      </w:pPr>
      <w:r w:rsidRPr="00BB04F8">
        <w:tab/>
      </w:r>
      <w:r w:rsidR="007B03CD">
        <w:t xml:space="preserve"> </w:t>
      </w:r>
    </w:p>
    <w:p w:rsidRDefault="00BB04F8" w:rsidP="00BB04F8" w:rsidR="00BB04F8" w:rsidRPr="00BB04F8">
      <w:pPr>
        <w:jc w:val="center"/>
      </w:pPr>
      <w:r w:rsidRPr="00BB04F8">
        <w:t xml:space="preserve">U Osijeku </w:t>
      </w:r>
      <w:r w:rsidR="00F930D5">
        <w:t>10. listopada</w:t>
      </w:r>
      <w:r w:rsidR="00632C7E">
        <w:t xml:space="preserve"> 2018.</w:t>
      </w:r>
    </w:p>
    <w:p w:rsidRDefault="00BB04F8" w:rsidP="00BB04F8" w:rsidR="00BB04F8" w:rsidRPr="00BB04F8">
      <w:pPr>
        <w:jc w:val="both"/>
      </w:pPr>
    </w:p>
    <w:p w:rsidRDefault="004C5B4B" w:rsidP="00617416" w:rsidR="004C5B4B" w:rsidRPr="00617416">
      <w:r w:rsidRPr="00617416">
        <w:t xml:space="preserve">      Zapisničar:</w:t>
      </w:r>
      <w:r w:rsidRPr="00617416">
        <w:tab/>
        <w:t xml:space="preserve"> </w:t>
      </w:r>
      <w:r w:rsidRPr="00617416">
        <w:tab/>
      </w:r>
      <w:r w:rsidRPr="00617416">
        <w:tab/>
      </w:r>
      <w:r w:rsidRPr="00617416">
        <w:tab/>
      </w:r>
      <w:r w:rsidRPr="00617416">
        <w:tab/>
      </w:r>
      <w:r w:rsidRPr="00617416">
        <w:tab/>
        <w:t xml:space="preserve">       </w:t>
      </w:r>
      <w:r>
        <w:t>Stečajna sutkinja</w:t>
      </w:r>
    </w:p>
    <w:p w:rsidRDefault="004C5B4B" w:rsidP="00617416" w:rsidR="004C5B4B" w:rsidRPr="00617416">
      <w:pPr>
        <w:rPr>
          <w:b/>
        </w:rPr>
      </w:pPr>
      <w:r w:rsidRPr="00617416">
        <w:t>Snježana Andrijanić</w:t>
      </w:r>
    </w:p>
    <w:p w:rsidRDefault="004C5B4B" w:rsidP="00617416" w:rsidR="004C5B4B" w:rsidRPr="00617416">
      <w:pPr>
        <w:jc w:val="both"/>
      </w:pPr>
      <w:r w:rsidRPr="00617416">
        <w:t xml:space="preserve"> </w:t>
      </w:r>
      <w:r w:rsidRPr="00617416">
        <w:tab/>
      </w:r>
      <w:r w:rsidRPr="00617416">
        <w:tab/>
      </w:r>
      <w:r w:rsidRPr="00617416">
        <w:tab/>
      </w:r>
      <w:r w:rsidRPr="00617416">
        <w:tab/>
      </w:r>
      <w:r w:rsidRPr="00617416">
        <w:tab/>
      </w:r>
      <w:r w:rsidRPr="00617416">
        <w:tab/>
        <w:t xml:space="preserve">               </w:t>
      </w:r>
      <w:r>
        <w:t xml:space="preserve">     </w:t>
      </w:r>
      <w:r w:rsidRPr="00617416">
        <w:t xml:space="preserve">  mr. sc. MIRJANA BARAN</w:t>
      </w:r>
    </w:p>
    <w:p w:rsidRDefault="00BB04F8" w:rsidP="00BB04F8" w:rsidR="00BB04F8" w:rsidRPr="00BB04F8">
      <w:pPr>
        <w:jc w:val="both"/>
        <w:rPr>
          <w:b/>
          <w:bCs/>
        </w:rPr>
      </w:pPr>
    </w:p>
    <w:p w:rsidRDefault="00BB04F8" w:rsidP="00BB04F8" w:rsidR="00BB04F8" w:rsidRPr="00BB04F8">
      <w:pPr>
        <w:jc w:val="both"/>
        <w:rPr>
          <w:b/>
          <w:bCs/>
        </w:rPr>
      </w:pPr>
      <w:r w:rsidRPr="00BB04F8">
        <w:rPr>
          <w:b/>
          <w:bCs/>
        </w:rPr>
        <w:tab/>
      </w:r>
      <w:r w:rsidRPr="00BB04F8">
        <w:rPr>
          <w:b/>
          <w:bCs/>
        </w:rPr>
        <w:tab/>
      </w:r>
      <w:r w:rsidRPr="00BB04F8">
        <w:rPr>
          <w:b/>
          <w:bCs/>
        </w:rPr>
        <w:tab/>
      </w:r>
      <w:r w:rsidRPr="00BB04F8">
        <w:rPr>
          <w:b/>
          <w:bCs/>
        </w:rPr>
        <w:tab/>
      </w:r>
      <w:r w:rsidRPr="00BB04F8">
        <w:rPr>
          <w:b/>
          <w:bCs/>
        </w:rPr>
        <w:tab/>
      </w:r>
      <w:r w:rsidRPr="00BB04F8">
        <w:rPr>
          <w:b/>
          <w:bCs/>
        </w:rPr>
        <w:tab/>
      </w:r>
      <w:r w:rsidRPr="00BB04F8">
        <w:rPr>
          <w:b/>
          <w:bCs/>
        </w:rPr>
        <w:tab/>
      </w:r>
      <w:r w:rsidRPr="00BB04F8">
        <w:rPr>
          <w:b/>
          <w:bCs/>
        </w:rPr>
        <w:tab/>
      </w:r>
      <w:r w:rsidRPr="00BB04F8">
        <w:rPr>
          <w:b/>
          <w:bCs/>
        </w:rPr>
        <w:tab/>
      </w:r>
    </w:p>
    <w:p w:rsidRDefault="00BB04F8" w:rsidP="00BB04F8" w:rsidR="00BB04F8" w:rsidRPr="00BB04F8">
      <w:pPr>
        <w:jc w:val="both"/>
      </w:pPr>
      <w:r w:rsidRPr="00BB04F8">
        <w:t>POUKA O PRAVNOM LIJEKU:</w:t>
      </w:r>
    </w:p>
    <w:p w:rsidRDefault="00BB04F8" w:rsidP="00BB04F8" w:rsidR="00BB04F8" w:rsidRPr="00BB04F8">
      <w:pPr>
        <w:jc w:val="both"/>
      </w:pPr>
      <w:r w:rsidRPr="00BB04F8">
        <w:t xml:space="preserve">Protiv ovog rješenja može nezadovoljna stranka uložiti žalbu Visokom trgovačkom sudu Republike Hrvatske u Zagrebu u roku od 8 dana pismeno u </w:t>
      </w:r>
      <w:r w:rsidR="004C5B4B">
        <w:t>4</w:t>
      </w:r>
      <w:r w:rsidRPr="00BB04F8">
        <w:t xml:space="preserve"> primjerka putem ovog suda.</w:t>
      </w:r>
    </w:p>
    <w:p w:rsidRDefault="00BB04F8" w:rsidP="00BB04F8" w:rsidR="00BB04F8" w:rsidRPr="00BB04F8">
      <w:pPr>
        <w:jc w:val="both"/>
        <w:rPr>
          <w:b/>
          <w:bCs/>
        </w:rPr>
      </w:pPr>
      <w:r w:rsidRPr="00BB04F8">
        <w:rPr>
          <w:b/>
          <w:bCs/>
        </w:rPr>
        <w:tab/>
      </w:r>
    </w:p>
    <w:p w:rsidRDefault="00BB04F8" w:rsidP="00BB04F8" w:rsidR="00BB04F8" w:rsidRPr="00BB04F8">
      <w:pPr>
        <w:jc w:val="both"/>
        <w:rPr>
          <w:b/>
          <w:bCs/>
        </w:rPr>
      </w:pPr>
      <w:r w:rsidRPr="00BB04F8">
        <w:rPr>
          <w:b/>
          <w:bCs/>
        </w:rPr>
        <w:tab/>
      </w:r>
      <w:r w:rsidRPr="00BB04F8">
        <w:rPr>
          <w:b/>
          <w:bCs/>
        </w:rPr>
        <w:tab/>
      </w:r>
      <w:r w:rsidRPr="00BB04F8">
        <w:rPr>
          <w:b/>
          <w:bCs/>
        </w:rPr>
        <w:tab/>
      </w:r>
      <w:r w:rsidRPr="00BB04F8">
        <w:rPr>
          <w:b/>
          <w:bCs/>
        </w:rPr>
        <w:tab/>
      </w:r>
      <w:r w:rsidRPr="00BB04F8">
        <w:rPr>
          <w:b/>
          <w:bCs/>
        </w:rPr>
        <w:tab/>
      </w:r>
      <w:r w:rsidRPr="00BB04F8">
        <w:rPr>
          <w:b/>
          <w:bCs/>
        </w:rPr>
        <w:tab/>
      </w:r>
      <w:r w:rsidRPr="00BB04F8">
        <w:rPr>
          <w:b/>
          <w:bCs/>
        </w:rPr>
        <w:tab/>
      </w:r>
      <w:r w:rsidRPr="00BB04F8">
        <w:rPr>
          <w:b/>
          <w:bCs/>
        </w:rPr>
        <w:tab/>
      </w:r>
      <w:r w:rsidRPr="00BB04F8">
        <w:rPr>
          <w:b/>
          <w:bCs/>
        </w:rPr>
        <w:tab/>
      </w:r>
      <w:r w:rsidRPr="00BB04F8">
        <w:rPr>
          <w:b/>
          <w:bCs/>
        </w:rPr>
        <w:tab/>
      </w:r>
      <w:r w:rsidRPr="00BB04F8">
        <w:rPr>
          <w:b/>
          <w:bCs/>
        </w:rPr>
        <w:tab/>
      </w:r>
    </w:p>
    <w:p w:rsidRDefault="00BB04F8" w:rsidP="00BB04F8" w:rsidR="00BB04F8" w:rsidRPr="00BB04F8">
      <w:pPr>
        <w:jc w:val="both"/>
      </w:pPr>
      <w:r w:rsidRPr="00BB04F8">
        <w:t>D N A :</w:t>
      </w:r>
    </w:p>
    <w:p w:rsidRDefault="00BB04F8" w:rsidP="00BB04F8" w:rsidR="00BB04F8" w:rsidRPr="00BB04F8">
      <w:pPr>
        <w:numPr>
          <w:ilvl w:val="0"/>
          <w:numId w:val="13"/>
        </w:numPr>
        <w:jc w:val="both"/>
      </w:pPr>
      <w:r w:rsidRPr="00BB04F8">
        <w:t xml:space="preserve">mrežna stranica e-Oglasna ploča sudova </w:t>
      </w:r>
    </w:p>
    <w:p w:rsidRDefault="001716CD" w:rsidP="00BB04F8" w:rsidR="001716CD">
      <w:pPr>
        <w:ind w:firstLine="720"/>
        <w:jc w:val="both"/>
      </w:pPr>
    </w:p>
    <w:sectPr w:rsidSect="00AD67F8" w:rsidR="001716CD">
      <w:headerReference w:type="default" r:id="rId11"/>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5CE2" w:rsidP="00D95CE2" w:rsidR="00D95CE2">
      <w:r>
        <w:separator/>
      </w:r>
    </w:p>
  </w:endnote>
  <w:endnote w:id="0" w:type="continuationSeparator">
    <w:p w:rsidRDefault="00D95CE2" w:rsidP="00D95CE2" w:rsidR="00D95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5CE2" w:rsidP="00D95CE2" w:rsidR="00D95CE2">
      <w:r>
        <w:separator/>
      </w:r>
    </w:p>
  </w:footnote>
  <w:footnote w:id="0" w:type="continuationSeparator">
    <w:p w:rsidRDefault="00D95CE2" w:rsidP="00D95CE2" w:rsidR="00D95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5190845"/>
      <w:docPartObj>
        <w:docPartGallery w:val="Page Numbers (Top of Page)"/>
        <w:docPartUnique/>
      </w:docPartObj>
    </w:sdtPr>
    <w:sdtEndPr/>
    <w:sdtContent>
      <w:p w:rsidRDefault="00D95CE2" w:rsidR="00D95CE2">
        <w:pPr>
          <w:pStyle w:val="Zaglavlje"/>
          <w:jc w:val="center"/>
        </w:pPr>
        <w:r>
          <w:fldChar w:fldCharType="begin"/>
        </w:r>
        <w:r>
          <w:instrText>PAGE   \* MERGEFORMAT</w:instrText>
        </w:r>
        <w:r>
          <w:fldChar w:fldCharType="separate"/>
        </w:r>
        <w:r w:rsidR="00B13C4F">
          <w:rPr>
            <w:noProof/>
          </w:rPr>
          <w:t>2</w:t>
        </w:r>
        <w:r>
          <w:fldChar w:fldCharType="end"/>
        </w:r>
      </w:p>
    </w:sdtContent>
  </w:sdt>
  <w:p w:rsidRDefault="00D95CE2" w:rsidR="00D95CE2">
    <w:pPr>
      <w:pStyle w:val="Zaglavlje"/>
    </w:pPr>
    <w:r>
      <w:tab/>
    </w:r>
    <w:r>
      <w:tab/>
      <w:t>10 St-</w:t>
    </w:r>
    <w:r w:rsidR="00F930D5">
      <w:t>611/2018-9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A2C9A"/>
    <w:multiLevelType w:val="hybridMultilevel"/>
    <w:tmpl w:val="9F306D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F64A77"/>
    <w:multiLevelType w:val="hybridMultilevel"/>
    <w:tmpl w:val="D200E96E"/>
    <w:lvl w:tplc="46324DC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169C118B"/>
    <w:multiLevelType w:val="hybridMultilevel"/>
    <w:tmpl w:val="898E7FE2"/>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5">
    <w:nsid w:val="2CA61941"/>
    <w:multiLevelType w:val="hybridMultilevel"/>
    <w:tmpl w:val="B492F7BE"/>
    <w:lvl w:tplc="D97AD1F2" w:ilvl="0">
      <w:start w:val="1"/>
      <w:numFmt w:val="low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30FB42A7"/>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F92418B"/>
    <w:multiLevelType w:val="hybridMultilevel"/>
    <w:tmpl w:val="59BA944E"/>
    <w:lvl w:tplc="F6AEF94A" w:ilvl="0">
      <w:start w:val="1"/>
      <w:numFmt w:val="decimal"/>
      <w:lvlText w:val="%1."/>
      <w:lvlJc w:val="left"/>
      <w:pPr>
        <w:tabs>
          <w:tab w:pos="786" w:val="num"/>
        </w:tabs>
        <w:ind w:hanging="360" w:left="786"/>
      </w:pPr>
      <w:rPr>
        <w:b w:val="false"/>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0">
    <w:nsid w:val="5FF7580E"/>
    <w:multiLevelType w:val="hybridMultilevel"/>
    <w:tmpl w:val="B8CC0FFE"/>
    <w:lvl w:tplc="9E0A64C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70565D1C"/>
    <w:multiLevelType w:val="hybridMultilevel"/>
    <w:tmpl w:val="AC68AC1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11"/>
  </w:num>
  <w:num w:numId="3">
    <w:abstractNumId w:val="0"/>
  </w:num>
  <w:num w:numId="4">
    <w:abstractNumId w:val="5"/>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2"/>
  </w:num>
  <w:num w:numId="11">
    <w:abstractNumId w:val="6"/>
  </w:num>
  <w:num w:numId="12">
    <w:abstractNumId w:val="4"/>
  </w:num>
  <w:num w:numId="1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B425A"/>
    <w:rsid w:val="000E3CD9"/>
    <w:rsid w:val="001172AF"/>
    <w:rsid w:val="00122B97"/>
    <w:rsid w:val="0013588C"/>
    <w:rsid w:val="00137561"/>
    <w:rsid w:val="00143005"/>
    <w:rsid w:val="00152A7A"/>
    <w:rsid w:val="001716CD"/>
    <w:rsid w:val="00173293"/>
    <w:rsid w:val="001921EC"/>
    <w:rsid w:val="001D6E35"/>
    <w:rsid w:val="001D7DC0"/>
    <w:rsid w:val="001E315F"/>
    <w:rsid w:val="001F3355"/>
    <w:rsid w:val="002041D7"/>
    <w:rsid w:val="002555BE"/>
    <w:rsid w:val="00274EC6"/>
    <w:rsid w:val="00291B37"/>
    <w:rsid w:val="002A5E1C"/>
    <w:rsid w:val="003110DD"/>
    <w:rsid w:val="00332C29"/>
    <w:rsid w:val="0033681B"/>
    <w:rsid w:val="00344B0E"/>
    <w:rsid w:val="00361BFF"/>
    <w:rsid w:val="00364EB7"/>
    <w:rsid w:val="003908EC"/>
    <w:rsid w:val="003E4468"/>
    <w:rsid w:val="003F20CF"/>
    <w:rsid w:val="003F4A82"/>
    <w:rsid w:val="00400D51"/>
    <w:rsid w:val="004049C3"/>
    <w:rsid w:val="00463C3F"/>
    <w:rsid w:val="004A5B00"/>
    <w:rsid w:val="004C18BC"/>
    <w:rsid w:val="004C5B4B"/>
    <w:rsid w:val="004D5C4C"/>
    <w:rsid w:val="005225A9"/>
    <w:rsid w:val="005260B0"/>
    <w:rsid w:val="00532380"/>
    <w:rsid w:val="005334A7"/>
    <w:rsid w:val="0054589B"/>
    <w:rsid w:val="00563EAD"/>
    <w:rsid w:val="0059612B"/>
    <w:rsid w:val="005A3617"/>
    <w:rsid w:val="005A61D6"/>
    <w:rsid w:val="005B5061"/>
    <w:rsid w:val="005F020C"/>
    <w:rsid w:val="005F161D"/>
    <w:rsid w:val="00616E68"/>
    <w:rsid w:val="00630400"/>
    <w:rsid w:val="006320D2"/>
    <w:rsid w:val="00632C7E"/>
    <w:rsid w:val="006414F4"/>
    <w:rsid w:val="00655FB6"/>
    <w:rsid w:val="00667351"/>
    <w:rsid w:val="00681766"/>
    <w:rsid w:val="00692719"/>
    <w:rsid w:val="00696430"/>
    <w:rsid w:val="006B1CD3"/>
    <w:rsid w:val="006E19D5"/>
    <w:rsid w:val="006E7282"/>
    <w:rsid w:val="00707BD2"/>
    <w:rsid w:val="00720319"/>
    <w:rsid w:val="00740D9B"/>
    <w:rsid w:val="0075404A"/>
    <w:rsid w:val="007667D7"/>
    <w:rsid w:val="00775AD5"/>
    <w:rsid w:val="00783908"/>
    <w:rsid w:val="007B03CD"/>
    <w:rsid w:val="007C75AC"/>
    <w:rsid w:val="008169C7"/>
    <w:rsid w:val="00833BF5"/>
    <w:rsid w:val="00850ECF"/>
    <w:rsid w:val="00883522"/>
    <w:rsid w:val="008912F6"/>
    <w:rsid w:val="008D1548"/>
    <w:rsid w:val="008D7FA0"/>
    <w:rsid w:val="008E023C"/>
    <w:rsid w:val="0090773D"/>
    <w:rsid w:val="009158AC"/>
    <w:rsid w:val="00927558"/>
    <w:rsid w:val="00947F82"/>
    <w:rsid w:val="00964596"/>
    <w:rsid w:val="0098188E"/>
    <w:rsid w:val="009926B6"/>
    <w:rsid w:val="00995FB2"/>
    <w:rsid w:val="009C4D46"/>
    <w:rsid w:val="00A1737D"/>
    <w:rsid w:val="00A324F9"/>
    <w:rsid w:val="00A87DC1"/>
    <w:rsid w:val="00A91681"/>
    <w:rsid w:val="00A958D2"/>
    <w:rsid w:val="00AB536E"/>
    <w:rsid w:val="00AD5750"/>
    <w:rsid w:val="00AD67F8"/>
    <w:rsid w:val="00B13C4F"/>
    <w:rsid w:val="00B153E2"/>
    <w:rsid w:val="00B6125C"/>
    <w:rsid w:val="00B81691"/>
    <w:rsid w:val="00B81BF6"/>
    <w:rsid w:val="00BB04F8"/>
    <w:rsid w:val="00BE369E"/>
    <w:rsid w:val="00C05BEE"/>
    <w:rsid w:val="00C13E72"/>
    <w:rsid w:val="00C24C2D"/>
    <w:rsid w:val="00C3258D"/>
    <w:rsid w:val="00C52573"/>
    <w:rsid w:val="00C648A5"/>
    <w:rsid w:val="00C657DA"/>
    <w:rsid w:val="00C70A82"/>
    <w:rsid w:val="00C82963"/>
    <w:rsid w:val="00C83064"/>
    <w:rsid w:val="00CA7F62"/>
    <w:rsid w:val="00CB16AA"/>
    <w:rsid w:val="00CC1E31"/>
    <w:rsid w:val="00CC6607"/>
    <w:rsid w:val="00CE2D40"/>
    <w:rsid w:val="00D04D90"/>
    <w:rsid w:val="00D25127"/>
    <w:rsid w:val="00D56EB9"/>
    <w:rsid w:val="00D6060B"/>
    <w:rsid w:val="00D61325"/>
    <w:rsid w:val="00D668C9"/>
    <w:rsid w:val="00D71279"/>
    <w:rsid w:val="00D87EF8"/>
    <w:rsid w:val="00D95CE2"/>
    <w:rsid w:val="00DF2CDA"/>
    <w:rsid w:val="00E42342"/>
    <w:rsid w:val="00E63D95"/>
    <w:rsid w:val="00E65B69"/>
    <w:rsid w:val="00E72A89"/>
    <w:rsid w:val="00E958F4"/>
    <w:rsid w:val="00EF1A85"/>
    <w:rsid w:val="00F254BB"/>
    <w:rsid w:val="00F264FF"/>
    <w:rsid w:val="00F57A94"/>
    <w:rsid w:val="00F930D5"/>
    <w:rsid w:val="00F93219"/>
    <w:rsid w:val="00FA01DD"/>
    <w:rsid w:val="00FA5DCA"/>
    <w:rsid w:val="00FB08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styleId="Naslov2" w:type="paragraph">
    <w:name w:val="heading 2"/>
    <w:basedOn w:val="Normal"/>
    <w:next w:val="Normal"/>
    <w:link w:val="Naslov2Char"/>
    <w:uiPriority w:val="9"/>
    <w:semiHidden/>
    <w:unhideWhenUsed/>
    <w:qFormat/>
    <w:rsid w:val="00BB04F8"/>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customStyle="true" w:styleId="Naslov1Char" w:type="character">
    <w:name w:val="Naslov 1 Char"/>
    <w:basedOn w:val="Zadanifontodlomka"/>
    <w:link w:val="Naslov1"/>
    <w:rsid w:val="00E63D95"/>
    <w:rPr>
      <w:rFonts w:cs="Times New Roman" w:eastAsia="Times New Roman" w:hAnsi="Times New Roman" w:asci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Tijeloteksta" w:type="paragraph">
    <w:name w:val="Body Text"/>
    <w:basedOn w:val="Normal"/>
    <w:link w:val="TijelotekstaChar"/>
    <w:semiHidden/>
    <w:unhideWhenUsed/>
    <w:rsid w:val="00D95CE2"/>
    <w:pPr>
      <w:jc w:val="both"/>
    </w:pPr>
  </w:style>
  <w:style w:customStyle="true" w:styleId="TijelotekstaChar" w:type="character">
    <w:name w:val="Tijelo teksta Char"/>
    <w:basedOn w:val="Zadanifontodlomka"/>
    <w:link w:val="Tijeloteksta"/>
    <w:semiHidden/>
    <w:rsid w:val="00D95CE2"/>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D95CE2"/>
    <w:pPr>
      <w:tabs>
        <w:tab w:pos="4536" w:val="center"/>
        <w:tab w:pos="9072" w:val="right"/>
      </w:tabs>
    </w:pPr>
  </w:style>
  <w:style w:customStyle="true" w:styleId="ZaglavljeChar" w:type="character">
    <w:name w:val="Zaglavlje Char"/>
    <w:basedOn w:val="Zadanifontodlomka"/>
    <w:link w:val="Zaglavlje"/>
    <w:uiPriority w:val="99"/>
    <w:rsid w:val="00D95CE2"/>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95CE2"/>
    <w:pPr>
      <w:tabs>
        <w:tab w:pos="4536" w:val="center"/>
        <w:tab w:pos="9072" w:val="right"/>
      </w:tabs>
    </w:pPr>
  </w:style>
  <w:style w:customStyle="true" w:styleId="PodnojeChar" w:type="character">
    <w:name w:val="Podnožje Char"/>
    <w:basedOn w:val="Zadanifontodlomka"/>
    <w:link w:val="Podnoje"/>
    <w:uiPriority w:val="99"/>
    <w:rsid w:val="00D95CE2"/>
    <w:rPr>
      <w:rFonts w:cs="Times New Roman" w:eastAsia="Times New Roman" w:hAnsi="Times New Roman" w:ascii="Times New Roman"/>
      <w:sz w:val="24"/>
      <w:szCs w:val="24"/>
      <w:lang w:eastAsia="hr-HR"/>
    </w:rPr>
  </w:style>
  <w:style w:customStyle="true" w:styleId="Naslov2Char" w:type="character">
    <w:name w:val="Naslov 2 Char"/>
    <w:basedOn w:val="Zadanifontodlomka"/>
    <w:link w:val="Naslov2"/>
    <w:uiPriority w:val="9"/>
    <w:semiHidden/>
    <w:rsid w:val="00BB04F8"/>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B13C4F"/>
    <w:rPr>
      <w:color w:val="808080"/>
      <w:bdr w:space="0" w:sz="0" w:color="auto" w:val="none"/>
      <w:shd w:fill="auto" w:color="auto" w:val="clear"/>
    </w:rPr>
  </w:style>
  <w:style w:customStyle="true" w:styleId="eSPISCCParagraphDefaultFont" w:type="character">
    <w:name w:val="eSPIS_CC_Paragraph Default Font"/>
    <w:basedOn w:val="Zadanifontodlomka"/>
    <w:rsid w:val="00B13C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3C4F"/>
    <w:rPr>
      <w:bdr w:space="0" w:sz="0" w:color="auto" w:val="none"/>
      <w:shd w:fill="FFFFCC" w:color="auto" w:val="clear"/>
      <w:lang w:val="hr-HR"/>
    </w:rPr>
  </w:style>
  <w:style w:customStyle="true" w:styleId="PozadinaSvijetloCrvena" w:type="character">
    <w:name w:val="Pozadina_SvijetloCrvena"/>
    <w:basedOn w:val="eSPISCCParagraphDefaultFont"/>
    <w:rsid w:val="00B13C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3C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styleId="Naslov2" w:type="paragraph">
    <w:name w:val="heading 2"/>
    <w:basedOn w:val="Normal"/>
    <w:next w:val="Normal"/>
    <w:link w:val="Naslov2Char"/>
    <w:uiPriority w:val="9"/>
    <w:semiHidden/>
    <w:unhideWhenUsed/>
    <w:qFormat/>
    <w:rsid w:val="00BB04F8"/>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customStyle="1" w:styleId="Naslov1Char" w:type="character">
    <w:name w:val="Naslov 1 Char"/>
    <w:basedOn w:val="Zadanifontodlomka"/>
    <w:link w:val="Naslov1"/>
    <w:rsid w:val="00E63D95"/>
    <w:rPr>
      <w:rFonts w:ascii="Times New Roman" w:cs="Times New Roman" w:eastAsia="Times New Roman" w:hAns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Tijeloteksta" w:type="paragraph">
    <w:name w:val="Body Text"/>
    <w:basedOn w:val="Normal"/>
    <w:link w:val="TijelotekstaChar"/>
    <w:semiHidden/>
    <w:unhideWhenUsed/>
    <w:rsid w:val="00D95CE2"/>
    <w:pPr>
      <w:jc w:val="both"/>
    </w:pPr>
  </w:style>
  <w:style w:customStyle="1" w:styleId="TijelotekstaChar" w:type="character">
    <w:name w:val="Tijelo teksta Char"/>
    <w:basedOn w:val="Zadanifontodlomka"/>
    <w:link w:val="Tijeloteksta"/>
    <w:semiHidden/>
    <w:rsid w:val="00D95CE2"/>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D95CE2"/>
    <w:pPr>
      <w:tabs>
        <w:tab w:pos="4536" w:val="center"/>
        <w:tab w:pos="9072" w:val="right"/>
      </w:tabs>
    </w:pPr>
  </w:style>
  <w:style w:customStyle="1" w:styleId="ZaglavljeChar" w:type="character">
    <w:name w:val="Zaglavlje Char"/>
    <w:basedOn w:val="Zadanifontodlomka"/>
    <w:link w:val="Zaglavlje"/>
    <w:uiPriority w:val="99"/>
    <w:rsid w:val="00D95CE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95CE2"/>
    <w:pPr>
      <w:tabs>
        <w:tab w:pos="4536" w:val="center"/>
        <w:tab w:pos="9072" w:val="right"/>
      </w:tabs>
    </w:pPr>
  </w:style>
  <w:style w:customStyle="1" w:styleId="PodnojeChar" w:type="character">
    <w:name w:val="Podnožje Char"/>
    <w:basedOn w:val="Zadanifontodlomka"/>
    <w:link w:val="Podnoje"/>
    <w:uiPriority w:val="99"/>
    <w:rsid w:val="00D95CE2"/>
    <w:rPr>
      <w:rFonts w:ascii="Times New Roman" w:cs="Times New Roman" w:eastAsia="Times New Roman" w:hAnsi="Times New Roman"/>
      <w:sz w:val="24"/>
      <w:szCs w:val="24"/>
      <w:lang w:eastAsia="hr-HR"/>
    </w:rPr>
  </w:style>
  <w:style w:customStyle="1" w:styleId="Naslov2Char" w:type="character">
    <w:name w:val="Naslov 2 Char"/>
    <w:basedOn w:val="Zadanifontodlomka"/>
    <w:link w:val="Naslov2"/>
    <w:uiPriority w:val="9"/>
    <w:semiHidden/>
    <w:rsid w:val="00BB04F8"/>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B13C4F"/>
    <w:rPr>
      <w:color w:val="808080"/>
      <w:bdr w:color="auto" w:space="0" w:sz="0" w:val="none"/>
      <w:shd w:color="auto" w:fill="auto" w:val="clear"/>
    </w:rPr>
  </w:style>
  <w:style w:customStyle="1" w:styleId="eSPISCCParagraphDefaultFont" w:type="character">
    <w:name w:val="eSPIS_CC_Paragraph Default Font"/>
    <w:basedOn w:val="Zadanifontodlomka"/>
    <w:rsid w:val="00B13C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3C4F"/>
    <w:rPr>
      <w:bdr w:color="auto" w:space="0" w:sz="0" w:val="none"/>
      <w:shd w:color="auto" w:fill="FFFFCC" w:val="clear"/>
      <w:lang w:val="hr-HR"/>
    </w:rPr>
  </w:style>
  <w:style w:customStyle="1" w:styleId="PozadinaSvijetloCrvena" w:type="character">
    <w:name w:val="Pozadina_SvijetloCrvena"/>
    <w:basedOn w:val="eSPISCCParagraphDefaultFont"/>
    <w:rsid w:val="00B13C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3C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Mirjana</izvorni_sadrzaj>
    <derivirana_varijabla naziv="DomainObject.DonositeljOdluke.Ime_1">mr. sc. Mirjana</derivirana_varijabla>
  </DomainObject.DonositeljOdluke.Ime>
  <DomainObject.DonositeljOdluke.Prezime>
    <izvorni_sadrzaj>Baran</izvorni_sadrzaj>
    <derivirana_varijabla naziv="DomainObject.DonositeljOdluke.Prezime_1">Baran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611</izvorni_sadrzaj>
    <derivirana_varijabla naziv="DomainObject.Predmet.Broj_1">611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St-611/2018</izvorni_sadrzaj>
    <derivirana_varijabla naziv="DomainObject.Predmet.OznakaBroj_1">St-611/2018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CENTRAL MONTAŽA jednostavno društvo s ograničenom odgovornošću za graditeljstvo i usluge</izvorni_sadrzaj>
    <derivirana_varijabla naziv="DomainObject.Predmet.ProtustrankaFormated_1">  CENTRAL MONTAŽA jednostavno društvo s ograničenom odgovornošću za graditeljstvo i usluge</derivirana_varijabla>
  </DomainObject.Predmet.ProtustrankaFormated>
  <DomainObject.Predmet.ProtustrankaFormatedOIB>
    <izvorni_sadrzaj>  CENTRAL MONTAŽA jednostavno društvo s ograničenom odgovornošću za graditeljstvo i usluge, OIB 27381432658</izvorni_sadrzaj>
    <derivirana_varijabla naziv="DomainObject.Predmet.ProtustrankaFormatedOIB_1">  CENTRAL MONTAŽA jednostavno društvo s ograničenom odgovornošću za graditeljstvo i usluge, OIB 27381432658</derivirana_varijabla>
  </DomainObject.Predmet.ProtustrankaFormatedOIB>
  <DomainObject.Predmet.ProtustrankaFormatedWithAdress>
    <izvorni_sadrzaj> CENTRAL MONTAŽA jednostavno društvo s ograničenom odgovornošću za graditeljstvo i usluge, Sušobreg 9 B, 49282 Donji Sušobreg</izvorni_sadrzaj>
    <derivirana_varijabla naziv="DomainObject.Predmet.ProtustrankaFormatedWithAdress_1"> CENTRAL MONTAŽA jednostavno društvo s ograničenom odgovornošću za graditeljstvo i usluge, Sušobreg 9 B, 49282 Donji Sušobreg</derivirana_varijabla>
  </DomainObject.Predmet.ProtustrankaFormatedWithAdress>
  <DomainObject.Predmet.ProtustrankaFormatedWithAdressOIB>
    <izvorni_sadrzaj> CENTRAL MONTAŽA jednostavno društvo s ograničenom odgovornošću za graditeljstvo i usluge, OIB 27381432658, Sušobreg 9 B, 49282 Donji Sušobreg</izvorni_sadrzaj>
    <derivirana_varijabla naziv="DomainObject.Predmet.ProtustrankaFormatedWithAdressOIB_1"> CENTRAL MONTAŽA jednostavno društvo s ograničenom odgovornošću za graditeljstvo i usluge, OIB 27381432658, Sušobreg 9 B, 49282 Donji Sušobreg</derivirana_varijabla>
  </DomainObject.Predmet.ProtustrankaFormatedWithAdressOIB>
  <DomainObject.Predmet.ProtustrankaWithAdress>
    <izvorni_sadrzaj>CENTRAL MONTAŽA jednostavno društvo s ograničenom odgovornošću za graditeljstvo i usluge Sušobreg 9 B, 49282 Donji Sušobreg</izvorni_sadrzaj>
    <derivirana_varijabla naziv="DomainObject.Predmet.ProtustrankaWithAdress_1">CENTRAL MONTAŽA jednostavno društvo s ograničenom odgovornošću za graditeljstvo i usluge Sušobreg 9 B, 49282 Donji Sušobreg</derivirana_varijabla>
  </DomainObject.Predmet.ProtustrankaWithAdress>
  <DomainObject.Predmet.ProtustrankaWithAdressOIB>
    <izvorni_sadrzaj>CENTRAL MONTAŽA jednostavno društvo s ograničenom odgovornošću za graditeljstvo i usluge, OIB 27381432658, Sušobreg 9 B, 49282 Donji Sušobreg</izvorni_sadrzaj>
    <derivirana_varijabla naziv="DomainObject.Predmet.ProtustrankaWithAdressOIB_1">CENTRAL MONTAŽA jednostavno društvo s ograničenom odgovornošću za graditeljstvo i usluge, OIB 27381432658, Sušobreg 9 B, 49282 Donji Sušobreg</derivirana_varijabla>
  </DomainObject.Predmet.ProtustrankaWithAdressOIB>
  <DomainObject.Predmet.ProtustrankaNazivFormated>
    <izvorni_sadrzaj>CENTRAL MONTAŽA jednostavno društvo s ograničenom odgovornošću za graditeljstvo i usluge</izvorni_sadrzaj>
    <derivirana_varijabla naziv="DomainObject.Predmet.ProtustrankaNazivFormated_1">CENTRAL MONTAŽA jednostavno društvo s ograničenom odgovornošću za graditeljstvo i usluge</derivirana_varijabla>
  </DomainObject.Predmet.ProtustrankaNazivFormated>
  <DomainObject.Predmet.ProtustrankaNazivFormatedOIB>
    <izvorni_sadrzaj>CENTRAL MONTAŽA jednostavno društvo s ograničenom odgovornošću za graditeljstvo i usluge, OIB 27381432658</izvorni_sadrzaj>
    <derivirana_varijabla naziv="DomainObject.Predmet.ProtustrankaNazivFormatedOIB_1">CENTRAL MONTAŽA jednostavno društvo s ograničenom odgovornošću za graditeljstvo i usluge, OIB 27381432658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10. Referada</izvorni_sadrzaj>
    <derivirana_varijabla naziv="DomainObject.Predmet.Referada.Naziv_1">10. Referada</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Mirjana Baran</izvorni_sadrzaj>
    <derivirana_varijabla naziv="DomainObject.Predmet.Referada.Sudac_1">mr. sc. Mirjana Baran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10. Referada</izvorni_sadrzaj>
    <derivirana_varijabla naziv="DomainObject.Predmet.TrenutnaLokacijaSpisa.Naziv_1">10.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Snježana Andrijanić</izvorni_sadrzaj>
    <derivirana_varijabla naziv="DomainObject.Predmet.Zapisnicar_1">Snježana Andrijanić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CENTRAL MONTAŽA jednostavno društvo s ograničenom odgovornošću za graditeljstvo i usluge</item>
    </izvorni_sadrzaj>
    <derivirana_varijabla naziv="DomainObject.Predmet.ProtuStrankaListFormated_1">
      <item>CENTRAL MONTAŽA jednostavno društvo s ograničenom odgovornošću za graditeljstvo i usluge</item>
    </derivirana_varijabla>
  </DomainObject.Predmet.ProtuStrankaListFormated>
  <DomainObject.Predmet.ProtuStrankaListFormatedOIB>
    <izvorni_sadrzaj>
      <item>CENTRAL MONTAŽA jednostavno društvo s ograničenom odgovornošću za graditeljstvo i usluge, OIB 27381432658</item>
    </izvorni_sadrzaj>
    <derivirana_varijabla naziv="DomainObject.Predmet.ProtuStrankaListFormatedOIB_1">
      <item>CENTRAL MONTAŽA jednostavno društvo s ograničenom odgovornošću za graditeljstvo i usluge, OIB 27381432658</item>
    </derivirana_varijabla>
  </DomainObject.Predmet.ProtuStrankaListFormatedOIB>
  <DomainObject.Predmet.ProtuStrankaListFormatedWithAdress>
    <izvorni_sadrzaj>
      <item>CENTRAL MONTAŽA jednostavno društvo s ograničenom odgovornošću za graditeljstvo i usluge, Sušobreg 9 B, 49282 Donji Sušobreg</item>
    </izvorni_sadrzaj>
    <derivirana_varijabla naziv="DomainObject.Predmet.ProtuStrankaListFormatedWithAdress_1">
      <item>CENTRAL MONTAŽA jednostavno društvo s ograničenom odgovornošću za graditeljstvo i usluge, Sušobreg 9 B, 49282 Donji Sušobreg</item>
    </derivirana_varijabla>
  </DomainObject.Predmet.ProtuStrankaListFormatedWithAdress>
  <DomainObject.Predmet.ProtuStrankaListFormatedWithAdressOIB>
    <izvorni_sadrzaj>
      <item>CENTRAL MONTAŽA jednostavno društvo s ograničenom odgovornošću za graditeljstvo i usluge, OIB 27381432658, Sušobreg 9 B, 49282 Donji Sušobreg</item>
    </izvorni_sadrzaj>
    <derivirana_varijabla naziv="DomainObject.Predmet.ProtuStrankaListFormatedWithAdressOIB_1">
      <item>CENTRAL MONTAŽA jednostavno društvo s ograničenom odgovornošću za graditeljstvo i usluge, OIB 27381432658, Sušobreg 9 B, 49282 Donji Sušobreg</item>
    </derivirana_varijabla>
  </DomainObject.Predmet.ProtuStrankaListFormatedWithAdressOIB>
  <DomainObject.Predmet.ProtuStrankaListNazivFormated>
    <izvorni_sadrzaj>
      <item>CENTRAL MONTAŽA jednostavno društvo s ograničenom odgovornošću za graditeljstvo i usluge</item>
    </izvorni_sadrzaj>
    <derivirana_varijabla naziv="DomainObject.Predmet.ProtuStrankaListNazivFormated_1">
      <item>CENTRAL MONTAŽA jednostavno društvo s ograničenom odgovornošću za graditeljstvo i usluge</item>
    </derivirana_varijabla>
  </DomainObject.Predmet.ProtuStrankaListNazivFormated>
  <DomainObject.Predmet.ProtuStrankaListNazivFormatedOIB>
    <izvorni_sadrzaj>
      <item>CENTRAL MONTAŽA jednostavno društvo s ograničenom odgovornošću za graditeljstvo i usluge, OIB 27381432658</item>
    </izvorni_sadrzaj>
    <derivirana_varijabla naziv="DomainObject.Predmet.ProtuStrankaListNazivFormatedOIB_1">
      <item>CENTRAL MONTAŽA jednostavno društvo s ograničenom odgovornošću za graditeljstvo i usluge, OIB 27381432658</item>
    </derivirana_varijabla>
  </DomainObject.Predmet.ProtuStrankaListNazivFormatedOIB>
  <DomainObject.Predmet.OstaliListFormated>
    <izvorni_sadrzaj>
      <item>ŽDO</item>
      <item>Ivica Orešec</item>
    </izvorni_sadrzaj>
    <derivirana_varijabla naziv="DomainObject.Predmet.OstaliListFormated_1">
      <item>ŽDO</item>
      <item>Ivica Orešec</item>
    </derivirana_varijabla>
  </DomainObject.Predmet.OstaliListFormated>
  <DomainObject.Predmet.OstaliListFormatedOIB>
    <izvorni_sadrzaj>
      <item>ŽDO</item>
      <item>Ivica Orešec, OIB 63400223927</item>
    </izvorni_sadrzaj>
    <derivirana_varijabla naziv="DomainObject.Predmet.OstaliListFormatedOIB_1">
      <item>ŽDO</item>
      <item>Ivica Orešec, OIB 63400223927</item>
    </derivirana_varijabla>
  </DomainObject.Predmet.OstaliListFormatedOIB>
  <DomainObject.Predmet.OstaliListFormatedWithAdress>
    <izvorni_sadrzaj>
      <item>ŽDO</item>
      <item>Ivica Orešec, Sušobreg 9b, 49282 Donji Sušobreg</item>
    </izvorni_sadrzaj>
    <derivirana_varijabla naziv="DomainObject.Predmet.OstaliListFormatedWithAdress_1">
      <item>ŽDO</item>
      <item>Ivica Orešec, Sušobreg 9b, 49282 Donji Sušobreg</item>
    </derivirana_varijabla>
  </DomainObject.Predmet.OstaliListFormatedWithAdress>
  <DomainObject.Predmet.OstaliListFormatedWithAdressOIB>
    <izvorni_sadrzaj>
      <item>ŽDO</item>
      <item>Ivica Orešec, OIB 63400223927, Sušobreg 9b, 49282 Donji Sušobreg</item>
    </izvorni_sadrzaj>
    <derivirana_varijabla naziv="DomainObject.Predmet.OstaliListFormatedWithAdressOIB_1">
      <item>ŽDO</item>
      <item>Ivica Orešec, OIB 63400223927, Sušobreg 9b, 49282 Donji Sušobreg</item>
    </derivirana_varijabla>
  </DomainObject.Predmet.OstaliListFormatedWithAdressOIB>
  <DomainObject.Predmet.OstaliListNazivFormated>
    <izvorni_sadrzaj>
      <item>ŽDO</item>
      <item>Ivica Orešec</item>
    </izvorni_sadrzaj>
    <derivirana_varijabla naziv="DomainObject.Predmet.OstaliListNazivFormated_1">
      <item>ŽDO</item>
      <item>Ivica Orešec</item>
    </derivirana_varijabla>
  </DomainObject.Predmet.OstaliListNazivFormated>
  <DomainObject.Predmet.OstaliListNazivFormatedOIB>
    <izvorni_sadrzaj>
      <item>ŽDO</item>
      <item>Ivica Orešec, OIB 63400223927</item>
    </izvorni_sadrzaj>
    <derivirana_varijabla naziv="DomainObject.Predmet.OstaliListNazivFormatedOIB_1">
      <item>ŽDO</item>
      <item>Ivica Orešec, OIB 63400223927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CENTRAL MONTAŽA jednostavno društvo s ograničenom odgovornošću za graditeljstvo i usluge</izvorni_sadrzaj>
    <derivirana_varijabla naziv="DomainObject.Predmet.ProtustrankaIDrugi_1">CENTRAL MONTAŽA jednostavno društvo s ograničenom odgovornošću za graditeljstvo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CENTRAL MONTAŽA jednostavno društvo s ograničenom odgovornošću za graditeljstvo i usluge, OIB 27381432658, Sušobreg 9 B, 49282 Donji Sušobreg</izvorni_sadrzaj>
    <derivirana_varijabla naziv="DomainObject.Predmet.ProtustrankaIDrugiAdressOIB_1">CENTRAL MONTAŽA jednostavno društvo s ograničenom odgovornošću za graditeljstvo i usluge, OIB 27381432658, Sušobreg 9 B, 49282 Donji Sušobreg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CENTRAL MONTAŽA jednostavno društvo s ograničenom odgovornošću za graditeljstvo i usluge</item>
      <item>FINA Regionalni centar Zagreb</item>
      <item>ŽDO</item>
      <item>Ivica Orešec</item>
    </izvorni_sadrzaj>
    <derivirana_varijabla naziv="DomainObject.Predmet.SudioniciListNaziv_1">
      <item>CENTRAL MONTAŽA jednostavno društvo s ograničenom odgovornošću za graditeljstvo i usluge</item>
      <item>FINA Regionalni centar Zagreb</item>
      <item>ŽDO</item>
      <item>Ivica Orešec</item>
    </derivirana_varijabla>
  </DomainObject.Predmet.SudioniciListNaziv>
  <DomainObject.Predmet.SudioniciListAdressOIB>
    <izvorni_sadrzaj>
      <item>CENTRAL MONTAŽA jednostavno društvo s ograničenom odgovornošću za graditeljstvo i usluge, OIB 27381432658, Sušobreg 9 B,49282 Donji Sušobreg</item>
      <item>FINA Regionalni centar Zagreb, OIB 85821130368, Trg svibanjskih žrtava 1995. br. 1,10000 Zagreb</item>
      <item>ŽDO</item>
      <item>Ivica Orešec, OIB 63400223927, Sušobreg 9b,49282 Donji Sušobreg</item>
    </izvorni_sadrzaj>
    <derivirana_varijabla naziv="DomainObject.Predmet.SudioniciListAdressOIB_1">
      <item>CENTRAL MONTAŽA jednostavno društvo s ograničenom odgovornošću za graditeljstvo i usluge, OIB 27381432658, Sušobreg 9 B,49282 Donji Sušobreg</item>
      <item>FINA Regionalni centar Zagreb, OIB 85821130368, Trg svibanjskih žrtava 1995. br. 1,10000 Zagreb</item>
      <item>ŽDO</item>
      <item>Ivica Orešec, OIB 63400223927, Sušobreg 9b,49282 Donji Sušobreg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27381432658</item>
      <item>, OIB 85821130368</item>
      <item>, OIB null</item>
      <item>, OIB 63400223927</item>
    </izvorni_sadrzaj>
    <derivirana_varijabla naziv="DomainObject.Predmet.SudioniciListNazivOIB_1">
      <item>, OIB 27381432658</item>
      <item>, OIB 85821130368</item>
      <item>, OIB null</item>
      <item>, OIB 63400223927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listopada 2018.</izvorni_sadrzaj>
    <derivirana_varijabla naziv="DomainObject.Predmet.DatumZadnjeOdrzaneSudskeRadnje_1">10.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2BDEB3-2FCE-4037-A6F5-F325A2F9C9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660</properties:Words>
  <properties:Characters>3532</properties:Characters>
  <properties:Lines>92</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2018-10-11T07:48:00Z</dcterms:created>
  <dc:creator>Snježana Andrijanić</dc:creator>
  <cp:lastModifiedBy>Snježana Andrijanić</cp:lastModifiedBy>
  <cp:lastPrinted>2018-10-11T09:01:00Z</cp:lastPrinted>
  <dcterms:modified xmlns:xsi="http://www.w3.org/2001/XMLSchema-instance" xsi:type="dcterms:W3CDTF">2018-10-11T11:37:00Z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(zainteresiranim osobama PURAN 611-18.docx)</vt:lpwstr>
  </prop:property>
  <prop:property name="CC_coloring" pid="4" fmtid="{D5CDD505-2E9C-101B-9397-08002B2CF9AE}">
    <vt:bool>false</vt:bool>
  </prop:property>
  <prop:property name="BrojStranica" pid="5" fmtid="{D5CDD505-2E9C-101B-9397-08002B2CF9AE}">
    <vt:i4>2</vt:i4>
  </prop:property>
</prop:Properties>
</file>