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9360" w14:paraId="b0c936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B2FD8">
        <w:rPr>
          <w:rFonts w:cs="Times New Roman" w:hAnsi="Times New Roman" w:ascii="Times New Roman"/>
          <w:b w:val="false"/>
          <w:sz w:val="24"/>
          <w:szCs w:val="24"/>
        </w:rPr>
        <w:t>1982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8B2FD8">
        <w:t>SARLITA j.d.o.o., Zagreb, Klekova 15, OIB: 69777395691</w:t>
      </w:r>
      <w:r w:rsidR="00FA009C">
        <w:t>,</w:t>
      </w:r>
      <w:r w:rsidR="00F32EC9">
        <w:t xml:space="preserve"> </w:t>
      </w:r>
      <w:r w:rsidR="008B2FD8">
        <w:t>15. studenog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8B2FD8">
        <w:t>SARLITA j.d.o.o., Zagreb, Klekova 15, OIB: 69777395691.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8B2FD8">
        <w:t>SARLITA j.d.o.o., Zagreb, Klekova 15, OIB: 69777395691,</w:t>
      </w:r>
      <w:r w:rsidR="006C4C3C">
        <w:t xml:space="preserve"> </w:t>
      </w:r>
      <w:r w:rsidR="008B2FD8">
        <w:t>Sara Ivankić, Dugo Selo, Ulica biskupa A. Kažotića 4, OIB: 08912853709,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B2FD8">
        <w:rPr>
          <w:b/>
        </w:rPr>
        <w:t>9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9E4EB6">
        <w:rPr>
          <w:b/>
        </w:rPr>
        <w:t>9</w:t>
      </w:r>
      <w:r w:rsidR="00FA009C">
        <w:rPr>
          <w:b/>
        </w:rPr>
        <w:t>,</w:t>
      </w:r>
      <w:r w:rsidR="008B2FD8">
        <w:rPr>
          <w:b/>
        </w:rPr>
        <w:t>2</w:t>
      </w:r>
      <w:r w:rsidR="00000445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8B2FD8">
        <w:t>10. srpnja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8B2FD8">
        <w:t>SARLITA j.d.o.o., Zagreb, Klekova 15, OIB: 69777395691</w:t>
      </w:r>
      <w:r w:rsidR="00775E54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DD07D8">
        <w:t>1</w:t>
      </w:r>
      <w:r w:rsidR="008B2FD8">
        <w:t>5. studenog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30D" w:rsidR="0089730D">
      <w:r>
        <w:separator/>
      </w:r>
    </w:p>
  </w:endnote>
  <w:endnote w:id="0" w:type="continuationSeparator">
    <w:p w:rsidRDefault="0089730D" w:rsidR="00897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30D" w:rsidR="0089730D">
      <w:r>
        <w:separator/>
      </w:r>
    </w:p>
  </w:footnote>
  <w:footnote w:id="0" w:type="continuationSeparator">
    <w:p w:rsidRDefault="0089730D" w:rsidR="00897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7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B2FD8">
      <w:rPr>
        <w:rFonts w:hAnsi="Verdana" w:ascii="Verdana"/>
        <w:b w:val="false"/>
        <w:sz w:val="24"/>
        <w:szCs w:val="24"/>
      </w:rPr>
      <w:t>1982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9730D"/>
    <w:rsid w:val="008A479A"/>
    <w:rsid w:val="008A7FB6"/>
    <w:rsid w:val="008B2C5A"/>
    <w:rsid w:val="008B2FD8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07D8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F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F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F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F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F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F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F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F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St-1982/2017-4</izvorni_sadrzaj>
    <derivirana_varijabla naziv="DomainObject.Oznaka_1">St-1982/2017-4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St-1982/2017</izvorni_sadrzaj>
    <derivirana_varijabla naziv="DomainObject.Predmet.OznakaBroj_1">St-1982/2017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SARLITA jednostavno društvo s ograničenom odgovornošću za trgovinu i usluge zastupanog po punomoćniku Sara Ivankić</izvorni_sadrzaj>
    <derivirana_varijabla naziv="DomainObject.Predmet.ProtustrankaFormated_1">  SARLITA jednostavno društvo s ograničenom odgovornošću za trgovinu i usluge zastupanog po punomoćniku Sara Ivankić</derivirana_varijabla>
  </DomainObject.Predmet.ProtustrankaFormated>
  <DomainObject.Predmet.ProtustrankaFormatedOIB>
    <izvorni_sadrzaj>  SARLITA jednostavno društvo s ograničenom odgovornošću za trgovinu i usluge, OIB 69777395691 zastupanog po punomoćniku Sara Ivankić</izvorni_sadrzaj>
    <derivirana_varijabla naziv="DomainObject.Predmet.ProtustrankaFormatedOIB_1">  SARLITA jednostavno društvo s ograničenom odgovornošću za trgovinu i usluge, OIB 69777395691 zastupanog po punomoćniku Sara Ivankić</derivirana_varijabla>
  </DomainObject.Predmet.ProtustrankaFormatedOIB>
  <DomainObject.Predmet.ProtustrankaFormatedWithAdress>
    <izvorni_sadrzaj> SARLITA jednostavno društvo s ograničenom odgovornošću za trgovinu i usluge, Klekova 15, 10000 Zagreb zastupanog po punomoćniku Sara Ivankić</izvorni_sadrzaj>
    <derivirana_varijabla naziv="DomainObject.Predmet.ProtustrankaFormatedWithAdress_1"> SARLITA jednostavno društvo s ograničenom odgovornošću za trgovinu i usluge, Klekova 15, 10000 Zagreb zastupanog po punomoćniku Sara Ivankić</derivirana_varijabla>
  </DomainObject.Predmet.ProtustrankaFormatedWithAdress>
  <DomainObject.Predmet.ProtustrankaFormatedWithAdressOIB>
    <izvorni_sadrzaj> SARLITA jednostavno društvo s ograničenom odgovornošću za trgovinu i usluge, OIB 69777395691, Klekova 15, 10000 Zagreb zastupanog po punomoćniku Sara Ivankić</izvorni_sadrzaj>
    <derivirana_varijabla naziv="DomainObject.Predmet.ProtustrankaFormatedWithAdressOIB_1"> SARLITA jednostavno društvo s ograničenom odgovornošću za trgovinu i usluge, OIB 69777395691, Klekova 15, 10000 Zagreb zastupanog po punomoćniku Sara Ivankić</derivirana_varijabla>
  </DomainObject.Predmet.ProtustrankaFormatedWithAdressOIB>
  <DomainObject.Predmet.ProtustrankaWithAdress>
    <izvorni_sadrzaj>SARLITA jednostavno društvo s ograničenom odgovornošću za trgovinu i usluge Klekova 15, 10000 Zagreb</izvorni_sadrzaj>
    <derivirana_varijabla naziv="DomainObject.Predmet.ProtustrankaWithAdress_1">SARLITA jednostavno društvo s ograničenom odgovornošću za trgovinu i usluge Klekova 15, 10000 Zagreb</derivirana_varijabla>
  </DomainObject.Predmet.ProtustrankaWithAdress>
  <DomainObject.Predmet.ProtustrankaWithAdressOIB>
    <izvorni_sadrzaj>SARLITA jednostavno društvo s ograničenom odgovornošću za trgovinu i usluge, OIB 69777395691, Klekova 15, 10000 Zagreb</izvorni_sadrzaj>
    <derivirana_varijabla naziv="DomainObject.Predmet.ProtustrankaWithAdressOIB_1">SARLITA jednostavno društvo s ograničenom odgovornošću za trgovinu i usluge, OIB 69777395691, Klekova 15, 10000 Zagreb</derivirana_varijabla>
  </DomainObject.Predmet.ProtustrankaWithAdressOIB>
  <DomainObject.Predmet.ProtustrankaNazivFormated>
    <izvorni_sadrzaj>SARLITA jednostavno društvo s ograničenom odgovornošću za trgovinu i usluge</izvorni_sadrzaj>
    <derivirana_varijabla naziv="DomainObject.Predmet.ProtustrankaNazivFormated_1">SARLITA jednostavno društvo s ograničenom odgovornošću za trgovinu i usluge</derivirana_varijabla>
  </DomainObject.Predmet.ProtustrankaNazivFormated>
  <DomainObject.Predmet.ProtustrankaNazivFormatedOIB>
    <izvorni_sadrzaj>SARLITA jednostavno društvo s ograničenom odgovornošću za trgovinu i usluge, OIB 69777395691</izvorni_sadrzaj>
    <derivirana_varijabla naziv="DomainObject.Predmet.ProtustrankaNazivFormatedOIB_1">SARLITA jednostavno društvo s ograničenom odgovornošću za trgovinu i usluge, OIB 69777395691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 1, 10000 Zagreb</izvorni_sadrzaj>
    <derivirana_varijabla naziv="DomainObject.Predmet.StrankaFormatedWithAdress_1"> FINA Regionalni centar Zageb, Trg svibanjskih žrtava 1995. 1, 10000 Zagreb</derivirana_varijabla>
  </DomainObject.Predmet.StrankaFormatedWithAdress>
  <DomainObject.Predmet.StrankaFormatedWithAdressOIB>
    <izvorni_sadrzaj> FINA Regionalni centar Zageb, OIB 85821130368, Trg svibanjskih žrtava 1995. 1, 10000 Zagreb</izvorni_sadrzaj>
    <derivirana_varijabla naziv="DomainObject.Predmet.StrankaFormatedWithAdressOIB_1"> FINA Regionalni centar Zageb, OIB 85821130368, Trg svibanjskih žrtava 1995. 1, 10000 Zagreb</derivirana_varijabla>
  </DomainObject.Predmet.StrankaFormatedWithAdressOIB>
  <DomainObject.Predmet.StrankaWithAdress>
    <izvorni_sadrzaj>FINA Regionalni centar Zageb Trg svibanjskih žrtava 1995. 1,10000 Zagreb</izvorni_sadrzaj>
    <derivirana_varijabla naziv="DomainObject.Predmet.StrankaWithAdress_1">FINA Regionalni centar Zageb Trg svibanjskih žrtava 1995. 1,10000 Zagreb</derivirana_varijabla>
  </DomainObject.Predmet.StrankaWithAdress>
  <DomainObject.Predmet.StrankaWithAdressOIB>
    <izvorni_sadrzaj>FINA Regionalni centar Zageb, OIB 85821130368, Trg svibanjskih žrtava 1995. 1,10000 Zagreb</izvorni_sadrzaj>
    <derivirana_varijabla naziv="DomainObject.Predmet.StrankaWithAdressOIB_1">FINA Regionalni centar Zageb, OIB 85821130368, Trg svibanjskih žrtava 1995. 1,10000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 1, 10000 Zagreb</item>
    </izvorni_sadrzaj>
    <derivirana_varijabla naziv="DomainObject.Predmet.StrankaListFormatedWithAdress_1">
      <item>FINA Regionalni centar Zageb, Trg svibanjskih žrtava 1995. 1, 10000 Zagreb</item>
    </derivirana_varijabla>
  </DomainObject.Predmet.StrankaListFormatedWithAdress>
  <DomainObject.Predmet.StrankaListFormatedWithAdressOIB>
    <izvorni_sadrzaj>
      <item>FINA Regionalni centar Zageb, OIB 85821130368, Trg svibanjskih žrtava 1995. 1, 10000 Zagreb</item>
    </izvorni_sadrzaj>
    <derivirana_varijabla naziv="DomainObject.Predmet.StrankaListFormatedWithAdressOIB_1">
      <item>FINA Regionalni centar Zageb, OIB 85821130368, Trg svibanjskih žrtava 1995. 1,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SARLITA jednostavno društvo s ograničenom odgovornošću za trgovinu i usluge zastupanog po punomoćniku Sara Ivankić</item>
    </izvorni_sadrzaj>
    <derivirana_varijabla naziv="DomainObject.Predmet.ProtuStrankaListFormated_1">
      <item>SARLITA jednostavno društvo s ograničenom odgovornošću za trgovinu i usluge zastupanog po punomoćniku Sara Ivankić</item>
    </derivirana_varijabla>
  </DomainObject.Predmet.ProtuStrankaListFormated>
  <DomainObject.Predmet.ProtuStrankaListFormatedOIB>
    <izvorni_sadrzaj>
      <item>SARLITA jednostavno društvo s ograničenom odgovornošću za trgovinu i usluge, OIB 69777395691 zastupanog po punomoćniku Sara Ivankić</item>
    </izvorni_sadrzaj>
    <derivirana_varijabla naziv="DomainObject.Predmet.ProtuStrankaListFormatedOIB_1">
      <item>SARLITA jednostavno društvo s ograničenom odgovornošću za trgovinu i usluge, OIB 69777395691 zastupanog po punomoćniku Sara Ivankić</item>
    </derivirana_varijabla>
  </DomainObject.Predmet.ProtuStrankaListFormatedOIB>
  <DomainObject.Predmet.ProtuStrankaListFormatedWithAdress>
    <izvorni_sadrzaj>
      <item>SARLITA jednostavno društvo s ograničenom odgovornošću za trgovinu i usluge, Klekova 15, 10000 Zagreb zastupanog po punomoćniku Sara Ivankić</item>
    </izvorni_sadrzaj>
    <derivirana_varijabla naziv="DomainObject.Predmet.ProtuStrankaListFormatedWithAdress_1">
      <item>SARLITA jednostavno društvo s ograničenom odgovornošću za trgovinu i usluge, Klekova 15, 10000 Zagreb zastupanog po punomoćniku Sara Ivankić</item>
    </derivirana_varijabla>
  </DomainObject.Predmet.ProtuStrankaListFormatedWithAdress>
  <DomainObject.Predmet.ProtuStrankaListFormatedWithAdressOIB>
    <izvorni_sadrzaj>
      <item>SARLITA jednostavno društvo s ograničenom odgovornošću za trgovinu i usluge, OIB 69777395691, Klekova 15, 10000 Zagreb zastupanog po punomoćniku Sara Ivankić</item>
    </izvorni_sadrzaj>
    <derivirana_varijabla naziv="DomainObject.Predmet.ProtuStrankaListFormatedWithAdressOIB_1">
      <item>SARLITA jednostavno društvo s ograničenom odgovornošću za trgovinu i usluge, OIB 69777395691, Klekova 15, 10000 Zagreb zastupanog po punomoćniku Sara Ivankić</item>
    </derivirana_varijabla>
  </DomainObject.Predmet.ProtuStrankaListFormatedWithAdressOIB>
  <DomainObject.Predmet.ProtuStrankaListNazivFormated>
    <izvorni_sadrzaj>
      <item>SARLITA jednostavno društvo s ograničenom odgovornošću za trgovinu i usluge</item>
    </izvorni_sadrzaj>
    <derivirana_varijabla naziv="DomainObject.Predmet.ProtuStrankaListNazivFormated_1">
      <item>SARLITA jednostavno društvo s ograničenom odgovornošću za trgovinu i usluge</item>
    </derivirana_varijabla>
  </DomainObject.Predmet.ProtuStrankaListNazivFormated>
  <DomainObject.Predmet.ProtuStrankaListNazivFormatedOIB>
    <izvorni_sadrzaj>
      <item>SARLITA jednostavno društvo s ograničenom odgovornošću za trgovinu i usluge, OIB 69777395691</item>
    </izvorni_sadrzaj>
    <derivirana_varijabla naziv="DomainObject.Predmet.ProtuStrankaListNazivFormatedOIB_1">
      <item>SARLITA jednostavno društvo s ograničenom odgovornošću za trgovinu i usluge, OIB 69777395691</item>
    </derivirana_varijabla>
  </DomainObject.Predmet.ProtuStrankaListNazivFormatedOIB>
  <DomainObject.Predmet.OstaliListFormated>
    <izvorni_sadrzaj>
      <item>Sara Ivankić punomoćnik sudionika u postupku SARLITA jednostavno društvo s ograničenom odgovornošću za trgovinu i usluge</item>
    </izvorni_sadrzaj>
    <derivirana_varijabla naziv="DomainObject.Predmet.OstaliListFormated_1">
      <item>Sara Ivankić punomoćnik sudionika u postupku SARLITA jednostavno društvo s ograničenom odgovornošću za trgovinu i usluge</item>
    </derivirana_varijabla>
  </DomainObject.Predmet.OstaliListFormated>
  <DomainObject.Predmet.OstaliListFormatedOIB>
    <izvorni_sadrzaj>
      <item>Sara Ivankić, OIB 08912853709 punomoćnik sudionika u postupku SARLITA jednostavno društvo s ograničenom odgovornošću za trgovinu i usluge</item>
    </izvorni_sadrzaj>
    <derivirana_varijabla naziv="DomainObject.Predmet.OstaliListFormatedOIB_1">
      <item>Sara Ivankić, OIB 08912853709 punomoćnik sudionika u postupku SARLITA jednostavno društvo s ograničenom odgovornošću za trgovinu i usluge</item>
    </derivirana_varijabla>
  </DomainObject.Predmet.OstaliListFormatedOIB>
  <DomainObject.Predmet.OstaliListFormatedWithAdress>
    <izvorni_sadrzaj>
      <item>Sara Ivankić, Ul. Biskupa A. Kažotića 4, 10370 Dugo Selo punomoćnik sudionika u postupku SARLITA jednostavno društvo s ograničenom odgovornošću za trgovinu i usluge</item>
    </izvorni_sadrzaj>
    <derivirana_varijabla naziv="DomainObject.Predmet.OstaliListFormatedWithAdress_1">
      <item>Sara Ivankić, Ul. Biskupa A. Kažotića 4, 10370 Dugo Selo punomoćnik sudionika u postupku SARLITA jednostavno društvo s ograničenom odgovornošću za trgovinu i usluge</item>
    </derivirana_varijabla>
  </DomainObject.Predmet.OstaliListFormatedWithAdress>
  <DomainObject.Predmet.OstaliListFormatedWithAdressOIB>
    <izvorni_sadrzaj>
      <item>Sara Ivankić, OIB 08912853709, Ul. Biskupa A. Kažotića 4, 10370 Dugo Selo punomoćnik sudionika u postupku SARLITA jednostavno društvo s ograničenom odgovornošću za trgovinu i usluge</item>
    </izvorni_sadrzaj>
    <derivirana_varijabla naziv="DomainObject.Predmet.OstaliListFormatedWithAdressOIB_1">
      <item>Sara Ivankić, OIB 08912853709, Ul. Biskupa A. Kažotića 4, 10370 Dugo Selo punomoćnik sudionika u postupku SARLITA jednostavno društvo s ograničenom odgovornošću za trgovinu i usluge</item>
    </derivirana_varijabla>
  </DomainObject.Predmet.OstaliListFormatedWithAdressOIB>
  <DomainObject.Predmet.OstaliListNazivFormated>
    <izvorni_sadrzaj>
      <item>Sara Ivankić</item>
    </izvorni_sadrzaj>
    <derivirana_varijabla naziv="DomainObject.Predmet.OstaliListNazivFormated_1">
      <item>Sara Ivankić</item>
    </derivirana_varijabla>
  </DomainObject.Predmet.OstaliListNazivFormated>
  <DomainObject.Predmet.OstaliListNazivFormatedOIB>
    <izvorni_sadrzaj>
      <item>Sara Ivankić, OIB 08912853709</item>
    </izvorni_sadrzaj>
    <derivirana_varijabla naziv="DomainObject.Predmet.OstaliListNazivFormatedOIB_1">
      <item>Sara Ivankić, OIB 08912853709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St-1982/2017-4</izvorni_sadrzaj>
    <derivirana_varijabla naziv="DomainObject.PoslovniBrojDokumenta_1">St-1982/2017-4</derivirana_varijabla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SARLITA jednostavno društvo s ograničenom odgovornošću za trgovinu i usluge</izvorni_sadrzaj>
    <derivirana_varijabla naziv="DomainObject.Predmet.ProtustrankaIDrugi_1">SARLITA jednostavno društvo s ograničenom odgovornošću za trgovinu i usluge</derivirana_varijabla>
  </DomainObject.Predmet.ProtustrankaIDrugi>
  <DomainObject.Predmet.StrankaIDrugiAdressOIB>
    <izvorni_sadrzaj>FINA Regionalni centar Zageb, OIB 85821130368, Trg svibanjskih žrtava 1995. 1, 10000 Zagreb</izvorni_sadrzaj>
    <derivirana_varijabla naziv="DomainObject.Predmet.StrankaIDrugiAdressOIB_1">FINA Regionalni centar Zageb, OIB 85821130368, Trg svibanjskih žrtava 1995. 1, 10000 Zagreb</derivirana_varijabla>
  </DomainObject.Predmet.StrankaIDrugiAdressOIB>
  <DomainObject.Predmet.ProtustrankaIDrugiAdressOIB>
    <izvorni_sadrzaj>SARLITA jednostavno društvo s ograničenom odgovornošću za trgovinu i usluge, OIB 69777395691, Klekova 15, 10000 Zagreb</izvorni_sadrzaj>
    <derivirana_varijabla naziv="DomainObject.Predmet.ProtustrankaIDrugiAdressOIB_1">SARLITA jednostavno društvo s ograničenom odgovornošću za trgovinu i usluge, OIB 69777395691, Klekova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Zageb</item>
      <item>SARLITA jednostavno društvo s ograničenom odgovornošću za trgovinu i usluge</item>
      <item>Sara Ivankić</item>
    </izvorni_sadrzaj>
    <derivirana_varijabla naziv="DomainObject.Predmet.SudioniciListNaziv_1">
      <item>FINA Regionalni centar Zageb</item>
      <item>SARLITA jednostavno društvo s ograničenom odgovornošću za trgovinu i usluge</item>
      <item>Sara Ivankić</item>
    </derivirana_varijabla>
  </DomainObject.Predmet.SudioniciListNaziv>
  <DomainObject.Predmet.SudioniciListAdressOIB>
    <izvorni_sadrzaj>
      <item>FINA Regionalni centar Zageb, OIB 85821130368, Trg svibanjskih žrtava 1995. 1,10000 Zagreb</item>
      <item>SARLITA jednostavno društvo s ograničenom odgovornošću za trgovinu i usluge, OIB 69777395691, Klekova 15,10000 Zagreb</item>
      <item>Sara Ivankić, OIB 08912853709, Ul. Biskupa A. Kažotića 4,10370 Dugo Selo</item>
    </izvorni_sadrzaj>
    <derivirana_varijabla naziv="DomainObject.Predmet.SudioniciListAdressOIB_1">
      <item>FINA Regionalni centar Zageb, OIB 85821130368, Trg svibanjskih žrtava 1995. 1,10000 Zagreb</item>
      <item>SARLITA jednostavno društvo s ograničenom odgovornošću za trgovinu i usluge, OIB 69777395691, Klekova 15,10000 Zagreb</item>
      <item>Sara Ivankić, OIB 08912853709, Ul. Biskupa A. Kažotića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69777395691</item>
      <item>, OIB 08912853709</item>
    </izvorni_sadrzaj>
    <derivirana_varijabla naziv="DomainObject.Predmet.SudioniciListNazivOIB_1">
      <item>, OIB 85821130368</item>
      <item>, OIB 69777395691</item>
      <item>, OIB 08912853709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892DA-927A-4348-99B2-F3A206640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889</properties:Words>
  <properties:Characters>4606</properties:Characters>
  <properties:Lines>134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2017-11-15T13:10:00Z</dcterms:created>
  <dc:creator>Korisnik</dc:creator>
  <cp:lastModifiedBy>Draženka Prpić</cp:lastModifiedBy>
  <cp:lastPrinted>2017-11-15T13:17:00Z</cp:lastPrinted>
  <dcterms:modified xmlns:xsi="http://www.w3.org/2001/XMLSchema-instance" xsi:type="dcterms:W3CDTF">2017-11-15T13:17:00Z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St-1982/2017-4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