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4e398f" w14:paraId="84e398f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43BB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E43BBC">
              <w:t>145/2018-3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E43BBC">
        <w:rPr>
          <w:rFonts w:hAnsi="Times New Roman" w:ascii="Times New Roman"/>
          <w:sz w:val="24"/>
          <w:szCs w:val="24"/>
        </w:rPr>
        <w:t>GEOPHILL PROJEKT d.o.o., OIB: 41735445658, sa sjedištem u Kardinala Alojzija Stepinca 11, 42250 Lepoglava, dana 27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C3005F">
        <w:rPr>
          <w:rFonts w:hAnsi="Times New Roman" w:ascii="Times New Roman"/>
          <w:sz w:val="24"/>
          <w:szCs w:val="24"/>
        </w:rPr>
        <w:t>travnja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E43BBC">
        <w:rPr>
          <w:rFonts w:hAnsi="Times New Roman" w:ascii="Times New Roman"/>
          <w:sz w:val="24"/>
          <w:szCs w:val="24"/>
        </w:rPr>
        <w:t>GEOPHILL PROJEKT d.o.o., OIB: 41735445658, sa sjedištem u Kardinala Alojzija Stepinca 11, 42250 Lepoglava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E43BBC">
        <w:rPr>
          <w:rFonts w:hAnsi="Times New Roman" w:ascii="Times New Roman"/>
          <w:sz w:val="24"/>
          <w:szCs w:val="24"/>
        </w:rPr>
        <w:t>879.195,75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E43BBC">
        <w:rPr>
          <w:rFonts w:hAnsi="Times New Roman" w:ascii="Times New Roman"/>
          <w:sz w:val="24"/>
          <w:szCs w:val="24"/>
        </w:rPr>
        <w:t>Mladen Štefanek iz Lepoglave, Kardinala Alojzija Stepinca 11, OIB: 18990768139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E43BBC">
        <w:rPr>
          <w:rFonts w:hAnsi="Times New Roman" w:ascii="Times New Roman"/>
          <w:sz w:val="24"/>
          <w:szCs w:val="24"/>
        </w:rPr>
        <w:t>23</w:t>
      </w:r>
      <w:r w:rsidR="00C3005F">
        <w:rPr>
          <w:rFonts w:hAnsi="Times New Roman" w:ascii="Times New Roman"/>
          <w:sz w:val="24"/>
          <w:szCs w:val="24"/>
        </w:rPr>
        <w:t>. travnja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E43BBC">
        <w:rPr>
          <w:rFonts w:hAnsi="Times New Roman" w:ascii="Times New Roman"/>
          <w:sz w:val="24"/>
          <w:szCs w:val="24"/>
        </w:rPr>
        <w:t>GEOPHILL PROJEKT d.o.o., OIB: 41735445658, sa sjedištem u Kardinala Alojzija Stepinca 11, 42250 Lepoglava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E43BBC">
        <w:rPr>
          <w:rFonts w:hAnsi="Times New Roman" w:ascii="Times New Roman"/>
          <w:sz w:val="24"/>
          <w:szCs w:val="24"/>
        </w:rPr>
        <w:t>20. travnja 2018.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E43BBC">
        <w:rPr>
          <w:rFonts w:hAnsi="Times New Roman" w:ascii="Times New Roman"/>
          <w:sz w:val="24"/>
          <w:szCs w:val="24"/>
        </w:rPr>
        <w:t>879.195,75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E43BBC">
        <w:rPr>
          <w:rFonts w:hAnsi="Times New Roman" w:ascii="Times New Roman"/>
          <w:sz w:val="24"/>
          <w:szCs w:val="24"/>
        </w:rPr>
        <w:t>27</w:t>
      </w:r>
      <w:r w:rsidR="00C3005F">
        <w:rPr>
          <w:rFonts w:hAnsi="Times New Roman" w:ascii="Times New Roman"/>
          <w:sz w:val="24"/>
          <w:szCs w:val="24"/>
        </w:rPr>
        <w:t>. travnja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E17463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E50" w:rsidP="00501147" w:rsidR="00527E50">
      <w:pPr>
        <w:spacing w:lineRule="auto" w:line="240" w:after="0"/>
      </w:pPr>
      <w:r>
        <w:separator/>
      </w:r>
    </w:p>
  </w:endnote>
  <w:endnote w:id="0" w:type="continuationSeparator">
    <w:p w:rsidRDefault="00527E50" w:rsidP="00501147" w:rsidR="00527E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E50" w:rsidP="00501147" w:rsidR="00527E50">
      <w:pPr>
        <w:spacing w:lineRule="auto" w:line="240" w:after="0"/>
      </w:pPr>
      <w:r>
        <w:separator/>
      </w:r>
    </w:p>
  </w:footnote>
  <w:footnote w:id="0" w:type="continuationSeparator">
    <w:p w:rsidRDefault="00527E50" w:rsidP="00501147" w:rsidR="00527E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17463">
      <w:rPr>
        <w:rFonts w:hAnsi="Times New Roman" w:ascii="Times New Roman"/>
        <w:noProof/>
        <w:sz w:val="24"/>
        <w:szCs w:val="24"/>
      </w:rPr>
      <w:t>Poslovni broj: 9 St-145/2018-3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1746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D2E"/>
    <w:rsid w:val="00087C43"/>
    <w:rsid w:val="000967BF"/>
    <w:rsid w:val="00194888"/>
    <w:rsid w:val="001F6DF0"/>
    <w:rsid w:val="00237FCE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27E50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3864"/>
    <w:rsid w:val="00D228AD"/>
    <w:rsid w:val="00D43FE4"/>
    <w:rsid w:val="00D50D29"/>
    <w:rsid w:val="00DA16F0"/>
    <w:rsid w:val="00DB5D1B"/>
    <w:rsid w:val="00DC66A8"/>
    <w:rsid w:val="00DC70E5"/>
    <w:rsid w:val="00E17463"/>
    <w:rsid w:val="00E349A5"/>
    <w:rsid w:val="00E43BBC"/>
    <w:rsid w:val="00EC15A5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4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46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4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4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4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46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4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4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St-145/2018</izvorni_sadrzaj>
    <derivirana_varijabla naziv="DomainObject.Predmet.OznakaBroj_1">St-145/2018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GEOPHILL PROJEKT društvo s ograničenom odgovornošću za geotehniku, hidrotehniku, građevinarstvo, projektiranje, energetsko savjetovanje, geotermalno korištenje energije i upravljanje projektom gradnje zastupanog po punomoćniku Mladen Štefanek</izvorni_sadrzaj>
    <derivirana_varijabla naziv="DomainObject.Predmet.ProtustrankaFormated_1">  GEOPHILL PROJEKT društvo s ograničenom odgovornošću za geotehniku, hidrotehniku, građevinarstvo, projektiranje, energetsko savjetovanje, geotermalno korištenje energije i upravljanje projektom gradnje zastupanog po punomoćniku Mladen Štefanek</derivirana_varijabla>
  </DomainObject.Predmet.ProtustrankaFormated>
  <DomainObject.Predmet.ProtustrankaFormatedOIB>
    <izvorni_sadrzaj>  GEOPHILL PROJEKT društvo s ograničenom odgovornošću za geotehniku, hidrotehniku, građevinarstvo, projektiranje, energetsko savjetovanje, geotermalno korištenje energije i upravljanje projektom gradnje, OIB 41735445658 zastupanog po punomoćniku Mladen Štefanek</izvorni_sadrzaj>
    <derivirana_varijabla naziv="DomainObject.Predmet.ProtustrankaFormatedOIB_1">  GEOPHILL PROJEKT društvo s ograničenom odgovornošću za geotehniku, hidrotehniku, građevinarstvo, projektiranje, energetsko savjetovanje, geotermalno korištenje energije i upravljanje projektom gradnje, OIB 41735445658 zastupanog po punomoćniku Mladen Štefanek</derivirana_varijabla>
  </DomainObject.Predmet.ProtustrankaFormatedOIB>
  <DomainObject.Predmet.ProtustrankaFormatedWithAdress>
    <izvorni_sadrzaj> GEOPHILL PROJEKT društvo s ograničenom odgovornošću za geotehniku, hidrotehniku, građevinarstvo, projektiranje, energetsko savjetovanje, geotermalno korištenje energije i upravljanje projektom gradnje, Kardinala Alojzija Stepinca 11, 42250 Lepoglava zastupanog po punomoćniku Mladen Štefanek</izvorni_sadrzaj>
    <derivirana_varijabla naziv="DomainObject.Predmet.ProtustrankaFormatedWithAdress_1"> GEOPHILL PROJEKT društvo s ograničenom odgovornošću za geotehniku, hidrotehniku, građevinarstvo, projektiranje, energetsko savjetovanje, geotermalno korištenje energije i upravljanje projektom gradnje, Kardinala Alojzija Stepinca 11, 42250 Lepoglava zastupanog po punomoćniku Mladen Štefanek</derivirana_varijabla>
  </DomainObject.Predmet.ProtustrankaFormatedWithAdress>
  <DomainObject.Predmet.ProtustrankaFormatedWithAdressOIB>
    <izvorni_sadrzaj> GEOPHILL PROJEKT društvo s ograničenom odgovornošću za geotehniku, hidrotehniku, građevinarstvo, projektiranje, energetsko savjetovanje, geotermalno korištenje energije i upravljanje projektom gradnje, OIB 41735445658, Kardinala Alojzija Stepinca 11, 42250 Lepoglava zastupanog po punomoćniku Mladen Štefanek</izvorni_sadrzaj>
    <derivirana_varijabla naziv="DomainObject.Predmet.ProtustrankaFormatedWithAdressOIB_1"> GEOPHILL PROJEKT društvo s ograničenom odgovornošću za geotehniku, hidrotehniku, građevinarstvo, projektiranje, energetsko savjetovanje, geotermalno korištenje energije i upravljanje projektom gradnje, OIB 41735445658, Kardinala Alojzija Stepinca 11, 42250 Lepoglava zastupanog po punomoćniku Mladen Štefanek</derivirana_varijabla>
  </DomainObject.Predmet.ProtustrankaFormatedWithAdressOIB>
  <DomainObject.Predmet.ProtustrankaWithAdress>
    <izvorni_sadrzaj>GEOPHILL PROJEKT društvo s ograničenom odgovornošću za geotehniku, hidrotehniku, građevinarstvo, projektiranje, energetsko savjetovanje, geotermalno korištenje energije i upravljanje projektom gradnje Kardinala Alojzija Stepinca 11, 42250 Lepoglava</izvorni_sadrzaj>
    <derivirana_varijabla naziv="DomainObject.Predmet.ProtustrankaWithAdress_1">GEOPHILL PROJEKT društvo s ograničenom odgovornošću za geotehniku, hidrotehniku, građevinarstvo, projektiranje, energetsko savjetovanje, geotermalno korištenje energije i upravljanje projektom gradnje Kardinala Alojzija Stepinca 11, 42250 Lepoglava</derivirana_varijabla>
  </DomainObject.Predmet.ProtustrankaWithAdress>
  <DomainObject.Predmet.ProtustrankaWithAdressOIB>
    <izvorni_sadrzaj>GEOPHILL PROJEKT društvo s ograničenom odgovornošću za geotehniku, hidrotehniku, građevinarstvo, projektiranje, energetsko savjetovanje, geotermalno korištenje energije i upravljanje projektom gradnje, OIB 41735445658, Kardinala Alojzija Stepinca 11, 42250 Lepoglava</izvorni_sadrzaj>
    <derivirana_varijabla naziv="DomainObject.Predmet.ProtustrankaWithAdressOIB_1">GEOPHILL PROJEKT društvo s ograničenom odgovornošću za geotehniku, hidrotehniku, građevinarstvo, projektiranje, energetsko savjetovanje, geotermalno korištenje energije i upravljanje projektom gradnje, OIB 41735445658, Kardinala Alojzija Stepinca 11, 42250 Lepoglava</derivirana_varijabla>
  </DomainObject.Predmet.ProtustrankaWithAdressOIB>
  <DomainObject.Predmet.ProtustrankaNazivFormated>
    <izvorni_sadrzaj>GEOPHILL PROJEKT društvo s ograničenom odgovornošću za geotehniku, hidrotehniku, građevinarstvo, projektiranje, energetsko savjetovanje, geotermalno korištenje energije i upravljanje projektom gradnje</izvorni_sadrzaj>
    <derivirana_varijabla naziv="DomainObject.Predmet.ProtustrankaNazivFormated_1">GEOPHILL PROJEKT društvo s ograničenom odgovornošću za geotehniku, hidrotehniku, građevinarstvo, projektiranje, energetsko savjetovanje, geotermalno korištenje energije i upravljanje projektom gradnje</derivirana_varijabla>
  </DomainObject.Predmet.ProtustrankaNazivFormated>
  <DomainObject.Predmet.ProtustrankaNazivFormatedOIB>
    <izvorni_sadrzaj>GEOPHILL PROJEKT društvo s ograničenom odgovornošću za geotehniku, hidrotehniku, građevinarstvo, projektiranje, energetsko savjetovanje, geotermalno korištenje energije i upravljanje projektom gradnje, OIB 41735445658</izvorni_sadrzaj>
    <derivirana_varijabla naziv="DomainObject.Predmet.ProtustrankaNazivFormatedOIB_1">GEOPHILL PROJEKT društvo s ograničenom odgovornošću za geotehniku, hidrotehniku, građevinarstvo, projektiranje, energetsko savjetovanje, geotermalno korištenje energije i upravljanje projektom gradnje, OIB 41735445658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879195.75</izvorni_sadrzaj>
    <derivirana_varijabla naziv="DomainObject.Predmet.TrenutnaVrijednost_1">879195.75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GEOPHILL PROJEKT društvo s ograničenom odgovornošću za geotehniku, hidrotehniku, građevinarstvo, projektiranje, energetsko savjetovanje, geotermalno korištenje energije i upravljanje projektom gradnje zastupanog po punomoćniku Mladen Štefanek</item>
    </izvorni_sadrzaj>
    <derivirana_varijabla naziv="DomainObject.Predmet.ProtuStrankaListFormated_1">
      <item>GEOPHILL PROJEKT društvo s ograničenom odgovornošću za geotehniku, hidrotehniku, građevinarstvo, projektiranje, energetsko savjetovanje, geotermalno korištenje energije i upravljanje projektom gradnje zastupanog po punomoćniku Mladen Štefanek</item>
    </derivirana_varijabla>
  </DomainObject.Predmet.ProtuStrankaListFormated>
  <DomainObject.Predmet.ProtuStrankaListFormatedOIB>
    <izvorni_sadrzaj>
      <item>GEOPHILL PROJEKT društvo s ograničenom odgovornošću za geotehniku, hidrotehniku, građevinarstvo, projektiranje, energetsko savjetovanje, geotermalno korištenje energije i upravljanje projektom gradnje, OIB 41735445658 zastupanog po punomoćniku Mladen Štefanek</item>
    </izvorni_sadrzaj>
    <derivirana_varijabla naziv="DomainObject.Predmet.ProtuStrankaListFormatedOIB_1">
      <item>GEOPHILL PROJEKT društvo s ograničenom odgovornošću za geotehniku, hidrotehniku, građevinarstvo, projektiranje, energetsko savjetovanje, geotermalno korištenje energije i upravljanje projektom gradnje, OIB 41735445658 zastupanog po punomoćniku Mladen Štefanek</item>
    </derivirana_varijabla>
  </DomainObject.Predmet.ProtuStrankaListFormatedOIB>
  <DomainObject.Predmet.ProtuStrankaListFormatedWithAdress>
    <izvorni_sadrzaj>
      <item>GEOPHILL PROJEKT društvo s ograničenom odgovornošću za geotehniku, hidrotehniku, građevinarstvo, projektiranje, energetsko savjetovanje, geotermalno korištenje energije i upravljanje projektom gradnje, Kardinala Alojzija Stepinca 11, 42250 Lepoglava zastupanog po punomoćniku Mladen Štefanek</item>
    </izvorni_sadrzaj>
    <derivirana_varijabla naziv="DomainObject.Predmet.ProtuStrankaListFormatedWithAdress_1">
      <item>GEOPHILL PROJEKT društvo s ograničenom odgovornošću za geotehniku, hidrotehniku, građevinarstvo, projektiranje, energetsko savjetovanje, geotermalno korištenje energije i upravljanje projektom gradnje, Kardinala Alojzija Stepinca 11, 42250 Lepoglava zastupanog po punomoćniku Mladen Štefanek</item>
    </derivirana_varijabla>
  </DomainObject.Predmet.ProtuStrankaListFormatedWithAdress>
  <DomainObject.Predmet.ProtuStrankaListFormatedWithAdressOIB>
    <izvorni_sadrzaj>
      <item>GEOPHILL PROJEKT društvo s ograničenom odgovornošću za geotehniku, hidrotehniku, građevinarstvo, projektiranje, energetsko savjetovanje, geotermalno korištenje energije i upravljanje projektom gradnje, OIB 41735445658, Kardinala Alojzija Stepinca 11, 42250 Lepoglava zastupanog po punomoćniku Mladen Štefanek</item>
    </izvorni_sadrzaj>
    <derivirana_varijabla naziv="DomainObject.Predmet.ProtuStrankaListFormatedWithAdressOIB_1">
      <item>GEOPHILL PROJEKT društvo s ograničenom odgovornošću za geotehniku, hidrotehniku, građevinarstvo, projektiranje, energetsko savjetovanje, geotermalno korištenje energije i upravljanje projektom gradnje, OIB 41735445658, Kardinala Alojzija Stepinca 11, 42250 Lepoglava zastupanog po punomoćniku Mladen Štefanek</item>
    </derivirana_varijabla>
  </DomainObject.Predmet.ProtuStrankaListFormatedWithAdressOIB>
  <DomainObject.Predmet.ProtuStrankaListNazivFormated>
    <izvorni_sadrzaj>
      <item>GEOPHILL PROJEKT društvo s ograničenom odgovornošću za geotehniku, hidrotehniku, građevinarstvo, projektiranje, energetsko savjetovanje, geotermalno korištenje energije i upravljanje projektom gradnje</item>
    </izvorni_sadrzaj>
    <derivirana_varijabla naziv="DomainObject.Predmet.ProtuStrankaListNazivFormated_1">
      <item>GEOPHILL PROJEKT društvo s ograničenom odgovornošću za geotehniku, hidrotehniku, građevinarstvo, projektiranje, energetsko savjetovanje, geotermalno korištenje energije i upravljanje projektom gradnje</item>
    </derivirana_varijabla>
  </DomainObject.Predmet.ProtuStrankaListNazivFormated>
  <DomainObject.Predmet.ProtuStrankaListNazivFormatedOIB>
    <izvorni_sadrzaj>
      <item>GEOPHILL PROJEKT društvo s ograničenom odgovornošću za geotehniku, hidrotehniku, građevinarstvo, projektiranje, energetsko savjetovanje, geotermalno korištenje energije i upravljanje projektom gradnje, OIB 41735445658</item>
    </izvorni_sadrzaj>
    <derivirana_varijabla naziv="DomainObject.Predmet.ProtuStrankaListNazivFormatedOIB_1">
      <item>GEOPHILL PROJEKT društvo s ograničenom odgovornošću za geotehniku, hidrotehniku, građevinarstvo, projektiranje, energetsko savjetovanje, geotermalno korištenje energije i upravljanje projektom gradnje, OIB 41735445658</item>
    </derivirana_varijabla>
  </DomainObject.Predmet.ProtuStrankaListNazivFormatedOIB>
  <DomainObject.Predmet.OstaliListFormated>
    <izvorni_sadrzaj>
      <item>Sudski registar</item>
      <item>Mladen Štefanek punomoćnik sudionika u postupku GEOPHILL PROJEKT društvo s ograničenom odgovornošću za geotehniku, hidrotehniku, građevinarstvo, projektiranje, energetsko savjetovanje, geotermalno korištenje energije i upravljanje projektom gradnje</item>
    </izvorni_sadrzaj>
    <derivirana_varijabla naziv="DomainObject.Predmet.OstaliListFormated_1">
      <item>Sudski registar</item>
      <item>Mladen Štefanek punomoćnik sudionika u postupku GEOPHILL PROJEKT društvo s ograničenom odgovornošću za geotehniku, hidrotehniku, građevinarstvo, projektiranje, energetsko savjetovanje, geotermalno korištenje energije i upravljanje projektom gradnje</item>
    </derivirana_varijabla>
  </DomainObject.Predmet.OstaliListFormated>
  <DomainObject.Predmet.OstaliListFormatedOIB>
    <izvorni_sadrzaj>
      <item>Sudski registar</item>
      <item>Mladen Štefanek, OIB 18990768139 punomoćnik sudionika u postupku GEOPHILL PROJEKT društvo s ograničenom odgovornošću za geotehniku, hidrotehniku, građevinarstvo, projektiranje, energetsko savjetovanje, geotermalno korištenje energije i upravljanje projektom gradnje</item>
    </izvorni_sadrzaj>
    <derivirana_varijabla naziv="DomainObject.Predmet.OstaliListFormatedOIB_1">
      <item>Sudski registar</item>
      <item>Mladen Štefanek, OIB 18990768139 punomoćnik sudionika u postupku GEOPHILL PROJEKT društvo s ograničenom odgovornošću za geotehniku, hidrotehniku, građevinarstvo, projektiranje, energetsko savjetovanje, geotermalno korištenje energije i upravljanje projektom gradnje</item>
    </derivirana_varijabla>
  </DomainObject.Predmet.OstaliListFormatedOIB>
  <DomainObject.Predmet.OstaliListFormatedWithAdress>
    <izvorni_sadrzaj>
      <item>Sudski registar</item>
      <item>Mladen Štefanek, Kardinala Alojzija Stepinca 11, 42250 Lepoglava punomoćnik sudionika u postupku GEOPHILL PROJEKT društvo s ograničenom odgovornošću za geotehniku, hidrotehniku, građevinarstvo, projektiranje, energetsko savjetovanje, geotermalno korištenje energije i upravljanje projektom gradnje</item>
    </izvorni_sadrzaj>
    <derivirana_varijabla naziv="DomainObject.Predmet.OstaliListFormatedWithAdress_1">
      <item>Sudski registar</item>
      <item>Mladen Štefanek, Kardinala Alojzija Stepinca 11, 42250 Lepoglava punomoćnik sudionika u postupku GEOPHILL PROJEKT društvo s ograničenom odgovornošću za geotehniku, hidrotehniku, građevinarstvo, projektiranje, energetsko savjetovanje, geotermalno korištenje energije i upravljanje projektom gradnje</item>
    </derivirana_varijabla>
  </DomainObject.Predmet.OstaliListFormatedWithAdress>
  <DomainObject.Predmet.OstaliListFormatedWithAdressOIB>
    <izvorni_sadrzaj>
      <item>Sudski registar</item>
      <item>Mladen Štefanek, OIB 18990768139, Kardinala Alojzija Stepinca 11, 42250 Lepoglava punomoćnik sudionika u postupku GEOPHILL PROJEKT društvo s ograničenom odgovornošću za geotehniku, hidrotehniku, građevinarstvo, projektiranje, energetsko savjetovanje, geotermalno korištenje energije i upravljanje projektom gradnje</item>
    </izvorni_sadrzaj>
    <derivirana_varijabla naziv="DomainObject.Predmet.OstaliListFormatedWithAdressOIB_1">
      <item>Sudski registar</item>
      <item>Mladen Štefanek, OIB 18990768139, Kardinala Alojzija Stepinca 11, 42250 Lepoglava punomoćnik sudionika u postupku GEOPHILL PROJEKT društvo s ograničenom odgovornošću za geotehniku, hidrotehniku, građevinarstvo, projektiranje, energetsko savjetovanje, geotermalno korištenje energije i upravljanje projektom gradnje</item>
    </derivirana_varijabla>
  </DomainObject.Predmet.OstaliListFormatedWithAdressOIB>
  <DomainObject.Predmet.OstaliListNazivFormated>
    <izvorni_sadrzaj>
      <item>Sudski registar</item>
      <item>Mladen Štefanek</item>
    </izvorni_sadrzaj>
    <derivirana_varijabla naziv="DomainObject.Predmet.OstaliListNazivFormated_1">
      <item>Sudski registar</item>
      <item>Mladen Štefanek</item>
    </derivirana_varijabla>
  </DomainObject.Predmet.OstaliListNazivFormated>
  <DomainObject.Predmet.OstaliListNazivFormatedOIB>
    <izvorni_sadrzaj>
      <item>Sudski registar</item>
      <item>Mladen Štefanek, OIB 18990768139</item>
    </izvorni_sadrzaj>
    <derivirana_varijabla naziv="DomainObject.Predmet.OstaliListNazivFormatedOIB_1">
      <item>Sudski registar</item>
      <item>Mladen Štefanek, OIB 18990768139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GEOPHILL PROJEKT društvo s ograničenom odgovornošću za geotehniku, hidrotehniku, građevinarstvo, projektiranje, energetsko savjetovanje, geotermalno korištenje energije i upravljanje projektom gradnje</izvorni_sadrzaj>
    <derivirana_varijabla naziv="DomainObject.Predmet.ProtustrankaIDrugi_1">GEOPHILL PROJEKT društvo s ograničenom odgovornošću za geotehniku, hidrotehniku, građevinarstvo, projektiranje, energetsko savjetovanje, geotermalno korištenje energije i upravljanje projektom gradnje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GEOPHILL PROJEKT društvo s ograničenom odgovornošću za geotehniku, hidrotehniku, građevinarstvo, projektiranje, energetsko savjetovanje, geotermalno korištenje energije i upravljanje projektom gradnje, OIB 41735445658, Kardinala Alojzija Stepinca 11, 42250 Lepoglava</izvorni_sadrzaj>
    <derivirana_varijabla naziv="DomainObject.Predmet.ProtustrankaIDrugiAdressOIB_1">GEOPHILL PROJEKT društvo s ograničenom odgovornošću za geotehniku, hidrotehniku, građevinarstvo, projektiranje, energetsko savjetovanje, geotermalno korištenje energije i upravljanje projektom gradnje, OIB 41735445658, Kardinala Alojzija Stepinca 11,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GEOPHILL PROJEKT društvo s ograničenom odgovornošću za geotehniku, hidrotehniku, građevinarstvo, projektiranje, energetsko savjetovanje, geotermalno korištenje energije i upravljanje projektom gradnje</item>
      <item>Sudski registar</item>
      <item>Mladen Štefanek</item>
    </izvorni_sadrzaj>
    <derivirana_varijabla naziv="DomainObject.Predmet.SudioniciListNaziv_1">
      <item>Financijska agencija</item>
      <item>GEOPHILL PROJEKT društvo s ograničenom odgovornošću za geotehniku, hidrotehniku, građevinarstvo, projektiranje, energetsko savjetovanje, geotermalno korištenje energije i upravljanje projektom gradnje</item>
      <item>Sudski registar</item>
      <item>Mladen Štefanek</item>
    </derivirana_varijabla>
  </DomainObject.Predmet.SudioniciListNaziv>
  <DomainObject.Predmet.SudioniciListAdressOIB>
    <izvorni_sadrzaj>
      <item>Financijska agencija, OIB 85821130368, Ulica grada Vukovara 70,10000 Zagreb</item>
      <item>GEOPHILL PROJEKT društvo s ograničenom odgovornošću za geotehniku, hidrotehniku, građevinarstvo, projektiranje, energetsko savjetovanje, geotermalno korištenje energije i upravljanje projektom gradnje, OIB 41735445658, Kardinala Alojzija Stepinca 11,42250 Lepoglava</item>
      <item>Sudski registar</item>
      <item>Mladen Štefanek, OIB 18990768139, Kardinala Alojzija Stepinca 11,42250 Lepoglava</item>
    </izvorni_sadrzaj>
    <derivirana_varijabla naziv="DomainObject.Predmet.SudioniciListAdressOIB_1">
      <item>Financijska agencija, OIB 85821130368, Ulica grada Vukovara 70,10000 Zagreb</item>
      <item>GEOPHILL PROJEKT društvo s ograničenom odgovornošću za geotehniku, hidrotehniku, građevinarstvo, projektiranje, energetsko savjetovanje, geotermalno korištenje energije i upravljanje projektom gradnje, OIB 41735445658, Kardinala Alojzija Stepinca 11,42250 Lepoglava</item>
      <item>Sudski registar</item>
      <item>Mladen Štefanek, OIB 18990768139, Kardinala Alojzija Stepinca 11,42250 Lepoglava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41735445658</item>
      <item>, OIB null</item>
      <item>, OIB 18990768139</item>
    </izvorni_sadrzaj>
    <derivirana_varijabla naziv="DomainObject.Predmet.SudioniciListNazivOIB_1">
      <item>, OIB 85821130368</item>
      <item>, OIB 41735445658</item>
      <item>, OIB null</item>
      <item>, OIB 18990768139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2AF003-39D3-4359-8A0E-B36A683D5B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2638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2018-04-27T08:47:00Z</dcterms:created>
  <dc:creator>Mirjana Mlinarić</dc:creator>
  <cp:lastModifiedBy>Marko Makaj</cp:lastModifiedBy>
  <cp:lastPrinted>2018-04-27T08:47:00Z</cp:lastPrinted>
  <dcterms:modified xmlns:xsi="http://www.w3.org/2001/XMLSchema-instance" xsi:type="dcterms:W3CDTF">2018-04-27T08:48:00Z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(St-145-18 Oglas -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