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d830" w14:paraId="2ddd8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11BB" w:rsidP="009511BB" w:rsidR="009511BB" w:rsidRPr="009511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511B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511BB">
        <w:rPr>
          <w:rFonts w:cs="Times New Roman" w:eastAsia="Times New Roman"/>
          <w:lang w:eastAsia="hr-HR"/>
        </w:rPr>
        <w:t>Broj: 14. St-1612/2015.</w:t>
      </w:r>
    </w:p>
    <w:p w:rsidRDefault="009511BB" w:rsidP="009511BB" w:rsidR="009511BB" w:rsidRPr="009511BB">
      <w:pPr>
        <w:spacing w:after="0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11BB" w:rsidP="009511BB" w:rsidR="009511BB" w:rsidRPr="009511BB">
      <w:pPr>
        <w:spacing w:after="0"/>
        <w:rPr>
          <w:rFonts w:cs="Times New Roman" w:eastAsia="Times New Roman"/>
          <w:b/>
          <w:lang w:eastAsia="hr-HR"/>
        </w:rPr>
      </w:pPr>
      <w:r w:rsidRPr="009511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511BB">
        <w:rPr>
          <w:rFonts w:cs="Times New Roman" w:eastAsia="Times New Roman"/>
          <w:b/>
          <w:lang w:eastAsia="hr-HR"/>
        </w:rPr>
        <w:t>Sukoišanska</w:t>
      </w:r>
      <w:proofErr w:type="spellEnd"/>
      <w:r w:rsidRPr="009511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11B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11BB">
        <w:rPr>
          <w:rFonts w:cs="Times New Roman" w:eastAsia="Times New Roman"/>
          <w:b/>
          <w:lang w:eastAsia="hr-HR"/>
        </w:rPr>
        <w:t>R J E Š E NJ E</w:t>
      </w: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b/>
          <w:lang w:eastAsia="hr-HR"/>
        </w:rPr>
        <w:tab/>
      </w:r>
      <w:r w:rsidRPr="009511B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PENTA NEKRETNINE, d.o.o., za posredovanje u prometu nekretnina, Split, </w:t>
      </w:r>
      <w:proofErr w:type="spellStart"/>
      <w:r w:rsidRPr="009511BB">
        <w:rPr>
          <w:rFonts w:cs="Times New Roman" w:eastAsia="Times New Roman"/>
          <w:lang w:eastAsia="hr-HR"/>
        </w:rPr>
        <w:t>Gundulićeva</w:t>
      </w:r>
      <w:proofErr w:type="spellEnd"/>
      <w:r w:rsidRPr="009511BB">
        <w:rPr>
          <w:rFonts w:cs="Times New Roman" w:eastAsia="Times New Roman"/>
          <w:lang w:eastAsia="hr-HR"/>
        </w:rPr>
        <w:t xml:space="preserve"> 26., OIB: 91718823385., MBS: 060215790., dana 06. lipnja 2016. godine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r i j e š i o  j e</w:t>
      </w: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Otvara se skraćeni stečajni postupak nad Dužnikom: PENTA NEKRETNINE, d.o.o., za posredovanje u prometu nekretnina, Split, </w:t>
      </w:r>
      <w:proofErr w:type="spellStart"/>
      <w:r w:rsidRPr="009511BB">
        <w:rPr>
          <w:rFonts w:cs="Times New Roman" w:eastAsia="Times New Roman"/>
          <w:lang w:eastAsia="hr-HR"/>
        </w:rPr>
        <w:t>Gundulićeva</w:t>
      </w:r>
      <w:proofErr w:type="spellEnd"/>
      <w:r w:rsidRPr="009511BB">
        <w:rPr>
          <w:rFonts w:cs="Times New Roman" w:eastAsia="Times New Roman"/>
          <w:lang w:eastAsia="hr-HR"/>
        </w:rPr>
        <w:t xml:space="preserve"> 26., OIB: 91718823385., MBS: 060215790. Skraćeni stečajni postupak je otvoren dana 06. lipnja 2016. godine u 12,10 sati, kada je ovo rješenje objavljeno na mrežnoj stranici e-Oglasna ploča sudova.</w:t>
      </w:r>
    </w:p>
    <w:p w:rsidRDefault="009511BB" w:rsidP="009511BB" w:rsidR="009511BB" w:rsidRPr="009511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9511BB" w:rsidP="009511BB" w:rsidR="009511BB" w:rsidRPr="009511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Zaključuje se skraćeni stečajni postupak nad Dužnikom: PENTA NEKRETNINE, d.o.o., za posredovanje u prometu nekretnina, Split, </w:t>
      </w:r>
      <w:proofErr w:type="spellStart"/>
      <w:r w:rsidRPr="009511BB">
        <w:rPr>
          <w:rFonts w:cs="Times New Roman" w:eastAsia="Times New Roman"/>
          <w:lang w:eastAsia="hr-HR"/>
        </w:rPr>
        <w:t>Gundulićeva</w:t>
      </w:r>
      <w:proofErr w:type="spellEnd"/>
      <w:r w:rsidRPr="009511BB">
        <w:rPr>
          <w:rFonts w:cs="Times New Roman" w:eastAsia="Times New Roman"/>
          <w:lang w:eastAsia="hr-HR"/>
        </w:rPr>
        <w:t xml:space="preserve"> 26., OIB: 91718823385., MBS: 060215790.</w:t>
      </w:r>
    </w:p>
    <w:p w:rsidRDefault="009511BB" w:rsidP="009511BB" w:rsidR="009511BB" w:rsidRPr="009511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511BB" w:rsidP="009511BB" w:rsidR="009511BB" w:rsidRPr="009511B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Obrazloženje</w:t>
      </w:r>
    </w:p>
    <w:p w:rsidRDefault="009511BB" w:rsidP="009511BB" w:rsidR="009511BB" w:rsidRPr="009511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PENTA NEKRETNINE, d.o.o., za posredovanje u prometu nekretnina, Split, </w:t>
      </w:r>
      <w:proofErr w:type="spellStart"/>
      <w:r w:rsidRPr="009511BB">
        <w:rPr>
          <w:rFonts w:cs="Times New Roman" w:eastAsia="Times New Roman"/>
          <w:lang w:eastAsia="hr-HR"/>
        </w:rPr>
        <w:t>Gundulićeva</w:t>
      </w:r>
      <w:proofErr w:type="spellEnd"/>
      <w:r w:rsidRPr="009511BB">
        <w:rPr>
          <w:rFonts w:cs="Times New Roman" w:eastAsia="Times New Roman"/>
          <w:lang w:eastAsia="hr-HR"/>
        </w:rPr>
        <w:t xml:space="preserve"> 26.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ab/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1675. dana, u ukupnom iznosu od: 142.272,52 kn, kao i da prema podacima koji su dostavljeni od Hrvatskog zavoda za mirovinskog osiguranje, Dužnik nema zaposlenih.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9511B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9511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11BB">
        <w:rPr>
          <w:rFonts w:cs="Times New Roman" w:eastAsia="Times New Roman"/>
          <w:b/>
          <w:lang w:eastAsia="hr-HR" w:val="en-AU"/>
        </w:rPr>
        <w:t xml:space="preserve">: 14. </w:t>
      </w:r>
      <w:r w:rsidRPr="009511BB">
        <w:rPr>
          <w:rFonts w:cs="Times New Roman" w:eastAsia="Times New Roman"/>
          <w:b/>
          <w:lang w:eastAsia="hr-HR"/>
        </w:rPr>
        <w:t>St-1612/2015.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                                 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čime su bile ispunjene pretpostavke iz čl. 428. Stečajnog zakona (</w:t>
      </w:r>
      <w:r w:rsidRPr="009511BB">
        <w:rPr>
          <w:rFonts w:cs="Times New Roman" w:eastAsia="Times New Roman"/>
          <w:i/>
          <w:lang w:eastAsia="hr-HR"/>
        </w:rPr>
        <w:t>Narodne novine</w:t>
      </w:r>
      <w:r w:rsidRPr="009511BB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511BB" w:rsidP="009511BB" w:rsidR="009511BB" w:rsidRPr="009511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U Splitu, 06. lipnja 2016. godine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9511BB" w:rsidP="009511BB" w:rsidR="009511BB" w:rsidRPr="009511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S U D A C</w:t>
      </w:r>
    </w:p>
    <w:p w:rsidRDefault="009511BB" w:rsidP="009511BB" w:rsidR="009511BB" w:rsidRPr="009511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Jozo Ćaleta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 </w:t>
      </w:r>
      <w:r w:rsidRPr="009511B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511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11BB">
        <w:rPr>
          <w:rFonts w:cs="Times New Roman" w:eastAsia="Times New Roman"/>
          <w:b/>
          <w:lang w:eastAsia="hr-HR" w:val="en-AU"/>
        </w:rPr>
        <w:t xml:space="preserve">: 14. </w:t>
      </w:r>
      <w:r w:rsidRPr="009511BB">
        <w:rPr>
          <w:rFonts w:cs="Times New Roman" w:eastAsia="Times New Roman"/>
          <w:b/>
          <w:lang w:eastAsia="hr-HR"/>
        </w:rPr>
        <w:t>St-1612/2015.</w:t>
      </w: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POUKA O PRAVNOM LIJEKU: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DNA: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Dužniku,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stečajnom upravitelju  Renato Sabljić, Zdenački zavoj 14., Zagreb, 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Županijsko državno odvjetništvo Split,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 xml:space="preserve">Porezna uprava Split, 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e-Oglasna ploča Suda – rok 20. dana,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sudski registar – nakon pravomoćnosti</w:t>
      </w:r>
    </w:p>
    <w:p w:rsidRDefault="009511BB" w:rsidP="009511BB" w:rsidR="009511BB" w:rsidRPr="009511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1BB">
        <w:rPr>
          <w:rFonts w:cs="Times New Roman" w:eastAsia="Times New Roman"/>
          <w:lang w:eastAsia="hr-HR"/>
        </w:rPr>
        <w:t>u spis.</w:t>
      </w: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BB" w:rsidP="009511BB" w:rsidR="009511BB" w:rsidRPr="009511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1BB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13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St-1612/2015-5</izvorni_sadrzaj>
    <derivirana_varijabla naziv="DomainObject.Oznaka_1">St-1612/2015-5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St-1612/2015</izvorni_sadrzaj>
    <derivirana_varijabla naziv="DomainObject.Predmet.OznakaBroj_1">St-1612/2015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PENTA NEKRETNINE d.o.o. za posredovanje u prometu nekretnina</izvorni_sadrzaj>
    <derivirana_varijabla naziv="DomainObject.Predmet.ProtustrankaFormated_1">  PENTA NEKRETNINE d.o.o. za posredovanje u prometu nekretnina</derivirana_varijabla>
  </DomainObject.Predmet.ProtustrankaFormated>
  <DomainObject.Predmet.ProtustrankaFormatedOIB>
    <izvorni_sadrzaj>  PENTA NEKRETNINE d.o.o. za posredovanje u prometu nekretnina, OIB 91718823385</izvorni_sadrzaj>
    <derivirana_varijabla naziv="DomainObject.Predmet.ProtustrankaFormatedOIB_1">  PENTA NEKRETNINE d.o.o. za posredovanje u prometu nekretnina, OIB 91718823385</derivirana_varijabla>
  </DomainObject.Predmet.ProtustrankaFormatedOIB>
  <DomainObject.Predmet.ProtustrankaFormatedWithAdress>
    <izvorni_sadrzaj> PENTA NEKRETNINE d.o.o. za posredovanje u prometu nekretnina, Gundulićeva 26, 21000 Split</izvorni_sadrzaj>
    <derivirana_varijabla naziv="DomainObject.Predmet.ProtustrankaFormatedWithAdress_1"> PENTA NEKRETNINE d.o.o. za posredovanje u prometu nekretnina, Gundulićeva 26, 21000 Split</derivirana_varijabla>
  </DomainObject.Predmet.ProtustrankaFormatedWithAdress>
  <DomainObject.Predmet.ProtustrankaFormatedWithAdressOIB>
    <izvorni_sadrzaj> PENTA NEKRETNINE d.o.o. za posredovanje u prometu nekretnina, OIB 91718823385, Gundulićeva 26, 21000 Split</izvorni_sadrzaj>
    <derivirana_varijabla naziv="DomainObject.Predmet.ProtustrankaFormatedWithAdressOIB_1"> PENTA NEKRETNINE d.o.o. za posredovanje u prometu nekretnina, OIB 91718823385, Gundulićeva 26, 21000 Split</derivirana_varijabla>
  </DomainObject.Predmet.ProtustrankaFormatedWithAdressOIB>
  <DomainObject.Predmet.ProtustrankaWithAdress>
    <izvorni_sadrzaj>PENTA NEKRETNINE d.o.o. za posredovanje u prometu nekretnina Gundulićeva 26, 21000 Split</izvorni_sadrzaj>
    <derivirana_varijabla naziv="DomainObject.Predmet.ProtustrankaWithAdress_1">PENTA NEKRETNINE d.o.o. za posredovanje u prometu nekretnina Gundulićeva 26, 21000 Split</derivirana_varijabla>
  </DomainObject.Predmet.ProtustrankaWithAdress>
  <DomainObject.Predmet.ProtustrankaWithAdressOIB>
    <izvorni_sadrzaj>PENTA NEKRETNINE d.o.o. za posredovanje u prometu nekretnina, OIB 91718823385, Gundulićeva 26, 21000 Split</izvorni_sadrzaj>
    <derivirana_varijabla naziv="DomainObject.Predmet.ProtustrankaWithAdressOIB_1">PENTA NEKRETNINE d.o.o. za posredovanje u prometu nekretnina, OIB 91718823385, Gundulićeva 26, 21000 Split</derivirana_varijabla>
  </DomainObject.Predmet.ProtustrankaWithAdressOIB>
  <DomainObject.Predmet.ProtustrankaNazivFormated>
    <izvorni_sadrzaj>PENTA NEKRETNINE d.o.o. za posredovanje u prometu nekretnina</izvorni_sadrzaj>
    <derivirana_varijabla naziv="DomainObject.Predmet.ProtustrankaNazivFormated_1">PENTA NEKRETNINE d.o.o. za posredovanje u prometu nekretnina</derivirana_varijabla>
  </DomainObject.Predmet.ProtustrankaNazivFormated>
  <DomainObject.Predmet.ProtustrankaNazivFormatedOIB>
    <izvorni_sadrzaj>PENTA NEKRETNINE d.o.o. za posredovanje u prometu nekretnina, OIB 91718823385</izvorni_sadrzaj>
    <derivirana_varijabla naziv="DomainObject.Predmet.ProtustrankaNazivFormatedOIB_1">PENTA NEKRETNINE d.o.o. za posredovanje u prometu nekretnina, OIB 91718823385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142272.52</izvorni_sadrzaj>
    <derivirana_varijabla naziv="DomainObject.Predmet.TrenutnaVrijednost_1">142272.52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PENTA NEKRETNINE d.o.o. za posredovanje u prometu nekretnina</item>
    </izvorni_sadrzaj>
    <derivirana_varijabla naziv="DomainObject.Predmet.ProtuStrankaListFormated_1">
      <item>PENTA NEKRETNINE d.o.o. za posredovanje u prometu nekretnina</item>
    </derivirana_varijabla>
  </DomainObject.Predmet.ProtuStrankaListFormated>
  <DomainObject.Predmet.ProtuStrankaListFormatedOIB>
    <izvorni_sadrzaj>
      <item>PENTA NEKRETNINE d.o.o. za posredovanje u prometu nekretnina, OIB 91718823385</item>
    </izvorni_sadrzaj>
    <derivirana_varijabla naziv="DomainObject.Predmet.ProtuStrankaListFormatedOIB_1">
      <item>PENTA NEKRETNINE d.o.o. za posredovanje u prometu nekretnina, OIB 91718823385</item>
    </derivirana_varijabla>
  </DomainObject.Predmet.ProtuStrankaListFormatedOIB>
  <DomainObject.Predmet.ProtuStrankaListFormatedWithAdress>
    <izvorni_sadrzaj>
      <item>PENTA NEKRETNINE d.o.o. za posredovanje u prometu nekretnina, Gundulićeva 26, 21000 Split</item>
    </izvorni_sadrzaj>
    <derivirana_varijabla naziv="DomainObject.Predmet.ProtuStrankaListFormatedWithAdress_1">
      <item>PENTA NEKRETNINE d.o.o. za posredovanje u prometu nekretnina, Gundulićeva 26, 21000 Split</item>
    </derivirana_varijabla>
  </DomainObject.Predmet.ProtuStrankaListFormatedWithAdress>
  <DomainObject.Predmet.ProtuStrankaListFormatedWithAdressOIB>
    <izvorni_sadrzaj>
      <item>PENTA NEKRETNINE d.o.o. za posredovanje u prometu nekretnina, OIB 91718823385, Gundulićeva 26, 21000 Split</item>
    </izvorni_sadrzaj>
    <derivirana_varijabla naziv="DomainObject.Predmet.ProtuStrankaListFormatedWithAdressOIB_1">
      <item>PENTA NEKRETNINE d.o.o. za posredovanje u prometu nekretnina, OIB 91718823385, Gundulićeva 26, 21000 Split</item>
    </derivirana_varijabla>
  </DomainObject.Predmet.ProtuStrankaListFormatedWithAdressOIB>
  <DomainObject.Predmet.ProtuStrankaListNazivFormated>
    <izvorni_sadrzaj>
      <item>PENTA NEKRETNINE d.o.o. za posredovanje u prometu nekretnina</item>
    </izvorni_sadrzaj>
    <derivirana_varijabla naziv="DomainObject.Predmet.ProtuStrankaListNazivFormated_1">
      <item>PENTA NEKRETNINE d.o.o. za posredovanje u prometu nekretnina</item>
    </derivirana_varijabla>
  </DomainObject.Predmet.ProtuStrankaListNazivFormated>
  <DomainObject.Predmet.ProtuStrankaListNazivFormatedOIB>
    <izvorni_sadrzaj>
      <item>PENTA NEKRETNINE d.o.o. za posredovanje u prometu nekretnina, OIB 91718823385</item>
    </izvorni_sadrzaj>
    <derivirana_varijabla naziv="DomainObject.Predmet.ProtuStrankaListNazivFormatedOIB_1">
      <item>PENTA NEKRETNINE d.o.o. za posredovanje u prometu nekretnina, OIB 91718823385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St-1612/2015-5</izvorni_sadrzaj>
    <derivirana_varijabla naziv="DomainObject.PoslovniBrojDokumenta_1">St-1612/2015-5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PENTA NEKRETNINE d.o.o. za posredovanje u prometu nekretnina</izvorni_sadrzaj>
    <derivirana_varijabla naziv="DomainObject.Predmet.ProtustrankaIDrugi_1">PENTA NEKRETNINE d.o.o. za posredovanje u prometu nekretnina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PENTA NEKRETNINE d.o.o. za posredovanje u prometu nekretnina, OIB 91718823385, Gundulićeva 26, 21000 Split</izvorni_sadrzaj>
    <derivirana_varijabla naziv="DomainObject.Predmet.ProtustrankaIDrugiAdressOIB_1">PENTA NEKRETNINE d.o.o. za posredovanje u prometu nekretnina, OIB 91718823385,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PENTA NEKRETNINE d.o.o. za posredovanje u prometu nekretnina</item>
      <item>FINANCIJSKA AGENCIJA RC SPLIT</item>
    </izvorni_sadrzaj>
    <derivirana_varijabla naziv="DomainObject.Predmet.SudioniciListNaziv_1">
      <item>PENTA NEKRETNINE d.o.o. za posredovanje u prometu nekretnina</item>
      <item>FINANCIJSKA AGENCIJA RC SPLIT</item>
    </derivirana_varijabla>
  </DomainObject.Predmet.SudioniciListNaziv>
  <DomainObject.Predmet.SudioniciListAdressOIB>
    <izvorni_sadrzaj>
      <item>PENTA NEKRETNINE d.o.o. za posredovanje u prometu nekretnina, OIB 91718823385, Gundulićeva 26,21000 Split</item>
      <item>FINANCIJSKA AGENCIJA RC SPLIT, OIB 85821130368, Mažuranićevo šetalište 24b,21000 Split</item>
    </izvorni_sadrzaj>
    <derivirana_varijabla naziv="DomainObject.Predmet.SudioniciListAdressOIB_1">
      <item>PENTA NEKRETNINE d.o.o. za posredovanje u prometu nekretnina, OIB 91718823385, Gundulićeva 26,21000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4B952-3BA9-42B8-9D98-C883B0FB0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4301</properties:Characters>
  <properties:Lines>135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2016-06-06T09:41:00Z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