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886c" w14:paraId="423886c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145C9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0D55D6">
        <w:t>PEKARA DAN-NOĆ</w:t>
      </w:r>
      <w:r>
        <w:t xml:space="preserve"> </w:t>
      </w:r>
      <w:r w:rsidR="000D55D6">
        <w:t>j.</w:t>
      </w:r>
      <w:r>
        <w:t>d.o</w:t>
      </w:r>
      <w:r w:rsidR="00C77A96">
        <w:t>.o.</w:t>
      </w:r>
      <w:r>
        <w:t>,</w:t>
      </w:r>
      <w:r w:rsidR="00C77A96">
        <w:t xml:space="preserve"> </w:t>
      </w:r>
      <w:r w:rsidR="000D55D6">
        <w:t>Ivanec</w:t>
      </w:r>
      <w:r w:rsidR="00C77A96">
        <w:t xml:space="preserve">, </w:t>
      </w:r>
      <w:r w:rsidR="000D55D6">
        <w:t>Varaždinska ulica 16</w:t>
      </w:r>
      <w:r>
        <w:t xml:space="preserve">, OIB: </w:t>
      </w:r>
      <w:r w:rsidR="000D55D6" w:rsidRPr="000D55D6">
        <w:t>82648291662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0D55D6" w:rsidRPr="000D55D6">
        <w:t>PEKARA DAN-NOĆ j.d.o.o., Ivanec, Varaždinska ulica 16, OIB: 82648291662</w:t>
      </w:r>
      <w:r w:rsidR="002B6F2C">
        <w:t xml:space="preserve">, iznosi </w:t>
      </w:r>
      <w:r w:rsidR="000D55D6">
        <w:t>63.494,42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0D55D6">
        <w:t>Morat Šidjeći</w:t>
      </w:r>
      <w:r w:rsidR="00C77A96">
        <w:t xml:space="preserve">, </w:t>
      </w:r>
      <w:r w:rsidR="000D55D6">
        <w:t>Ivanec</w:t>
      </w:r>
      <w:r w:rsidR="00C77A96">
        <w:t xml:space="preserve">, </w:t>
      </w:r>
      <w:r w:rsidR="000D55D6">
        <w:t>Varaždinska ulica 16</w:t>
      </w:r>
      <w:r>
        <w:t xml:space="preserve">, </w:t>
      </w:r>
      <w:r w:rsidR="00327E04">
        <w:t xml:space="preserve">OIB: </w:t>
      </w:r>
      <w:r w:rsidR="000D55D6">
        <w:t>31118373562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0D55D6">
        <w:rPr>
          <w:i/>
        </w:rPr>
        <w:t>525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0D55D6">
        <w:t>29</w:t>
      </w:r>
      <w:r>
        <w:t xml:space="preserve">. </w:t>
      </w:r>
      <w:r w:rsidR="000D338F">
        <w:t>ožujka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0D55D6">
        <w:t xml:space="preserve">PEKARA DAN-NOĆ j.d.o.o., Ivanec, Varaždinska ulica 16, </w:t>
      </w:r>
      <w:r w:rsidR="0059452B">
        <w:t xml:space="preserve">navodeći da dužnik  na dan </w:t>
      </w:r>
      <w:r w:rsidR="000D55D6">
        <w:t>24</w:t>
      </w:r>
      <w:r w:rsidR="008B2E96">
        <w:t xml:space="preserve">. </w:t>
      </w:r>
      <w:r w:rsidR="000D338F">
        <w:t>ožujka</w:t>
      </w:r>
      <w:r w:rsidR="0059452B">
        <w:t xml:space="preserve"> 2016</w:t>
      </w:r>
      <w:r w:rsidR="008B2E96">
        <w:t xml:space="preserve">. u Očevidniku redoslijeda osnova za plaćanje ima evidentirane neizvršene osnove za plaćanje u ukupnom iznosu </w:t>
      </w:r>
      <w:r w:rsidR="0059452B">
        <w:t xml:space="preserve">od </w:t>
      </w:r>
      <w:r w:rsidR="000D55D6">
        <w:t>63.494,42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304" w:rsidP="00537B78" w:rsidR="00327304">
      <w:r>
        <w:separator/>
      </w:r>
    </w:p>
  </w:endnote>
  <w:endnote w:id="0" w:type="continuationSeparator">
    <w:p w:rsidRDefault="00327304" w:rsidP="00537B78" w:rsidR="00327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C9A">
          <w:t>2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304" w:rsidP="00537B78" w:rsidR="00327304">
      <w:r>
        <w:separator/>
      </w:r>
    </w:p>
  </w:footnote>
  <w:footnote w:id="0" w:type="continuationSeparator">
    <w:p w:rsidRDefault="00327304" w:rsidP="00537B78" w:rsidR="00327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0D55D6">
      <w:rPr>
        <w:rStyle w:val="PozadinaSvijetloCrvena"/>
        <w:shd w:fill="auto" w:color="auto" w:val="clear"/>
      </w:rPr>
      <w:t>525</w:t>
    </w:r>
    <w:r>
      <w:rPr>
        <w:rStyle w:val="PozadinaSvijetloCrvena"/>
        <w:shd w:fill="auto" w:color="auto" w:val="clear"/>
      </w:rPr>
      <w:t>/16-</w:t>
    </w:r>
    <w:r w:rsidR="0059452B">
      <w:rPr>
        <w:rStyle w:val="PozadinaSvijetloCrvena"/>
        <w:shd w:fill="auto" w:color="auto" w:val="clear"/>
      </w:rPr>
      <w:t>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8F"/>
    <w:rsid w:val="000D4BEE"/>
    <w:rsid w:val="000D55D6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C9A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79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304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09D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52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75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7FF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7C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DAN-NOĆ jednostavno društvo s ograničenom odgovornošću za proizvodnju i trgovinu</izvorni_sadrzaj>
    <derivirana_varijabla naziv="DomainObject.Predmet.ProtustrankaFormated_1">  PEKARA DAN-NOĆ jednostavno društvo s ograničenom odgovornošću za proizvodnju i trgovinu</derivirana_varijabla>
  </DomainObject.Predmet.ProtustrankaFormated>
  <DomainObject.Predmet.ProtustrankaFormatedOIB>
    <izvorni_sadrzaj>  PEKARA DAN-NOĆ jednostavno društvo s ograničenom odgovornošću za proizvodnju i trgovinu, OIB 82648291662</izvorni_sadrzaj>
    <derivirana_varijabla naziv="DomainObject.Predmet.ProtustrankaFormatedOIB_1">  PEKARA DAN-NOĆ jednostavno društvo s ograničenom odgovornošću za proizvodnju i trgovinu, OIB 82648291662</derivirana_varijabla>
  </DomainObject.Predmet.ProtustrankaFormatedOIB>
  <DomainObject.Predmet.ProtustrankaFormatedWithAdress>
    <izvorni_sadrzaj> PEKARA DAN-NOĆ jednostavno društvo s ograničenom odgovornošću za proizvodnju i trgovinu, Varaždinska ulica 16, 42240 Ivanec</izvorni_sadrzaj>
    <derivirana_varijabla naziv="DomainObject.Predmet.ProtustrankaFormatedWithAdress_1"> PEKARA DAN-NOĆ jednostavno društvo s ograničenom odgovornošću za proizvodnju i trgovinu, Varaždinska ulica 16, 42240 Ivanec</derivirana_varijabla>
  </DomainObject.Predmet.ProtustrankaFormatedWithAdress>
  <DomainObject.Predmet.ProtustrankaFormatedWithAdressOIB>
    <izvorni_sadrzaj> PEKARA DAN-NOĆ jednostavno društvo s ograničenom odgovornošću za proizvodnju i trgovinu, OIB 82648291662, Varaždinska ulica 16, 42240 Ivanec</izvorni_sadrzaj>
    <derivirana_varijabla naziv="DomainObject.Predmet.ProtustrankaFormatedWithAdressOIB_1"> PEKARA DAN-NOĆ jednostavno društvo s ograničenom odgovornošću za proizvodnju i trgovinu, OIB 82648291662, Varaždinska ulica 16, 42240 Ivanec</derivirana_varijabla>
  </DomainObject.Predmet.ProtustrankaFormatedWithAdressOIB>
  <DomainObject.Predmet.ProtustrankaWithAdress>
    <izvorni_sadrzaj>PEKARA DAN-NOĆ jednostavno društvo s ograničenom odgovornošću za proizvodnju i trgovinu Varaždinska ulica 16, 42240 Ivanec</izvorni_sadrzaj>
    <derivirana_varijabla naziv="DomainObject.Predmet.ProtustrankaWithAdress_1">PEKARA DAN-NOĆ jednostavno društvo s ograničenom odgovornošću za proizvodnju i trgovinu Varaždinska ulica 16, 42240 Ivanec</derivirana_varijabla>
  </DomainObject.Predmet.ProtustrankaWithAdress>
  <DomainObject.Predmet.ProtustrankaWithAdressOIB>
    <izvorni_sadrzaj>PEKARA DAN-NOĆ jednostavno društvo s ograničenom odgovornošću za proizvodnju i trgovinu, OIB 82648291662, Varaždinska ulica 16, 42240 Ivanec</izvorni_sadrzaj>
    <derivirana_varijabla naziv="DomainObject.Predmet.ProtustrankaWithAdressOIB_1">PEKARA DAN-NOĆ jednostavno društvo s ograničenom odgovornošću za proizvodnju i trgovinu, OIB 82648291662, Varaždinska ulica 16, 42240 Ivanec</derivirana_varijabla>
  </DomainObject.Predmet.ProtustrankaWithAdressOIB>
  <DomainObject.Predmet.ProtustrankaNazivFormated>
    <izvorni_sadrzaj>PEKARA DAN-NOĆ jednostavno društvo s ograničenom odgovornošću za proizvodnju i trgovinu</izvorni_sadrzaj>
    <derivirana_varijabla naziv="DomainObject.Predmet.ProtustrankaNazivFormated_1">PEKARA DAN-NOĆ jednostavno društvo s ograničenom odgovornošću za proizvodnju i trgovinu</derivirana_varijabla>
  </DomainObject.Predmet.ProtustrankaNazivFormated>
  <DomainObject.Predmet.ProtustrankaNazivFormatedOIB>
    <izvorni_sadrzaj>PEKARA DAN-NOĆ jednostavno društvo s ograničenom odgovornošću za proizvodnju i trgovinu, OIB 82648291662</izvorni_sadrzaj>
    <derivirana_varijabla naziv="DomainObject.Predmet.ProtustrankaNazivFormatedOIB_1">PEKARA DAN-NOĆ jednostavno društvo s ograničenom odgovornošću za proizvodnju i trgovinu, OIB 82648291662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63494.42</izvorni_sadrzaj>
    <derivirana_varijabla naziv="DomainObject.Predmet.TrenutnaVrijednost_1">63494.42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DAN-NOĆ jednostavno društvo s ograničenom odgovornošću za proizvodnju i trgovinu</item>
    </izvorni_sadrzaj>
    <derivirana_varijabla naziv="DomainObject.Predmet.ProtuStrankaListFormated_1">
      <item>PEKARA DAN-NOĆ jednostavno društvo s ograničenom odgovornošću za proizvodnju i trgovinu</item>
    </derivirana_varijabla>
  </DomainObject.Predmet.ProtuStrankaListFormated>
  <DomainObject.Predmet.ProtuStrankaListFormatedOIB>
    <izvorni_sadrzaj>
      <item>PEKARA DAN-NOĆ jednostavno društvo s ograničenom odgovornošću za proizvodnju i trgovinu, OIB 82648291662</item>
    </izvorni_sadrzaj>
    <derivirana_varijabla naziv="DomainObject.Predmet.ProtuStrankaListFormatedOIB_1">
      <item>PEKARA DAN-NOĆ jednostavno društvo s ograničenom odgovornošću za proizvodnju i trgovinu, OIB 82648291662</item>
    </derivirana_varijabla>
  </DomainObject.Predmet.ProtuStrankaListFormatedOIB>
  <DomainObject.Predmet.ProtuStrankaListFormatedWithAdress>
    <izvorni_sadrzaj>
      <item>PEKARA DAN-NOĆ jednostavno društvo s ograničenom odgovornošću za proizvodnju i trgovinu, Varaždinska ulica 16, 42240 Ivanec</item>
    </izvorni_sadrzaj>
    <derivirana_varijabla naziv="DomainObject.Predmet.ProtuStrankaListFormatedWithAdress_1">
      <item>PEKARA DAN-NOĆ jednostavno društvo s ograničenom odgovornošću za proizvodnju i trgovinu, Varaždinska ulica 16, 42240 Ivanec</item>
    </derivirana_varijabla>
  </DomainObject.Predmet.ProtuStrankaListFormatedWithAdress>
  <DomainObject.Predmet.ProtuStrankaListFormatedWithAdressOIB>
    <izvorni_sadrzaj>
      <item>PEKARA DAN-NOĆ jednostavno društvo s ograničenom odgovornošću za proizvodnju i trgovinu, OIB 82648291662, Varaždinska ulica 16, 42240 Ivanec</item>
    </izvorni_sadrzaj>
    <derivirana_varijabla naziv="DomainObject.Predmet.ProtuStrankaListFormatedWithAdressOIB_1">
      <item>PEKARA DAN-NOĆ jednostavno društvo s ograničenom odgovornošću za proizvodnju i trgovinu, OIB 82648291662, Varaždinska ulica 16, 42240 Ivanec</item>
    </derivirana_varijabla>
  </DomainObject.Predmet.ProtuStrankaListFormatedWithAdressOIB>
  <DomainObject.Predmet.ProtuStrankaListNazivFormated>
    <izvorni_sadrzaj>
      <item>PEKARA DAN-NOĆ jednostavno društvo s ograničenom odgovornošću za proizvodnju i trgovinu</item>
    </izvorni_sadrzaj>
    <derivirana_varijabla naziv="DomainObject.Predmet.ProtuStrankaListNazivFormated_1">
      <item>PEKARA DAN-NOĆ jednostavno društvo s ograničenom odgovornošću za proizvodnju i trgovinu</item>
    </derivirana_varijabla>
  </DomainObject.Predmet.ProtuStrankaListNazivFormated>
  <DomainObject.Predmet.ProtuStrankaListNazivFormatedOIB>
    <izvorni_sadrzaj>
      <item>PEKARA DAN-NOĆ jednostavno društvo s ograničenom odgovornošću za proizvodnju i trgovinu, OIB 82648291662</item>
    </izvorni_sadrzaj>
    <derivirana_varijabla naziv="DomainObject.Predmet.ProtuStrankaListNazivFormatedOIB_1">
      <item>PEKARA DAN-NOĆ jednostavno društvo s ograničenom odgovornošću za proizvodnju i trgovinu, OIB 82648291662</item>
    </derivirana_varijabla>
  </DomainObject.Predmet.ProtuStrankaListNazivFormatedOIB>
  <DomainObject.Predmet.OstaliListFormated>
    <izvorni_sadrzaj>
      <item>Sudski registar</item>
      <item>Morat Šidjeći</item>
    </izvorni_sadrzaj>
    <derivirana_varijabla naziv="DomainObject.Predmet.OstaliListFormated_1">
      <item>Sudski registar</item>
      <item>Morat Šidjeći</item>
    </derivirana_varijabla>
  </DomainObject.Predmet.OstaliListFormated>
  <DomainObject.Predmet.OstaliListFormatedOIB>
    <izvorni_sadrzaj>
      <item>Sudski registar</item>
      <item>Morat Šidjeći, OIB 31118373562</item>
    </izvorni_sadrzaj>
    <derivirana_varijabla naziv="DomainObject.Predmet.OstaliListFormatedOIB_1">
      <item>Sudski registar</item>
      <item>Morat Šidjeći, OIB 31118373562</item>
    </derivirana_varijabla>
  </DomainObject.Predmet.OstaliListFormatedOIB>
  <DomainObject.Predmet.OstaliListFormatedWithAdress>
    <izvorni_sadrzaj>
      <item>Sudski registar</item>
      <item>Morat Šidjeći</item>
    </izvorni_sadrzaj>
    <derivirana_varijabla naziv="DomainObject.Predmet.OstaliListFormatedWithAdress_1">
      <item>Sudski registar</item>
      <item>Morat Šidjeći</item>
    </derivirana_varijabla>
  </DomainObject.Predmet.OstaliListFormatedWithAdress>
  <DomainObject.Predmet.OstaliListFormatedWithAdressOIB>
    <izvorni_sadrzaj>
      <item>Sudski registar</item>
      <item>Morat Šidjeći, OIB 31118373562</item>
    </izvorni_sadrzaj>
    <derivirana_varijabla naziv="DomainObject.Predmet.OstaliListFormatedWithAdressOIB_1">
      <item>Sudski registar</item>
      <item>Morat Šidjeći, OIB 31118373562</item>
    </derivirana_varijabla>
  </DomainObject.Predmet.OstaliListFormatedWithAdressOIB>
  <DomainObject.Predmet.OstaliListNazivFormated>
    <izvorni_sadrzaj>
      <item>Sudski registar</item>
      <item>Morat Šidjeći</item>
    </izvorni_sadrzaj>
    <derivirana_varijabla naziv="DomainObject.Predmet.OstaliListNazivFormated_1">
      <item>Sudski registar</item>
      <item>Morat Šidjeći</item>
    </derivirana_varijabla>
  </DomainObject.Predmet.OstaliListNazivFormated>
  <DomainObject.Predmet.OstaliListNazivFormatedOIB>
    <izvorni_sadrzaj>
      <item>Sudski registar</item>
      <item>Morat Šidjeći, OIB 31118373562</item>
    </izvorni_sadrzaj>
    <derivirana_varijabla naziv="DomainObject.Predmet.OstaliListNazivFormatedOIB_1">
      <item>Sudski registar</item>
      <item>Morat Šidjeći, OIB 31118373562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DAN-NOĆ jednostavno društvo s ograničenom odgovornošću za proizvodnju i trgovinu</izvorni_sadrzaj>
    <derivirana_varijabla naziv="DomainObject.Predmet.ProtustrankaIDrugi_1">PEKARA DAN-NOĆ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PEKARA DAN-NOĆ jednostavno društvo s ograničenom odgovornošću za proizvodnju i trgovinu, OIB 82648291662, Varaždinska ulica 16, 42240 Ivanec</izvorni_sadrzaj>
    <derivirana_varijabla naziv="DomainObject.Predmet.ProtustrankaIDrugiAdressOIB_1">PEKARA DAN-NOĆ jednostavno društvo s ograničenom odgovornošću za proizvodnju i trgovinu, OIB 82648291662, Varaždinska ulica 16,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DAN-NOĆ jednostavno društvo s ograničenom odgovornošću za proizvodnju i trgovinu</item>
      <item>Sudski registar</item>
      <item>Morat Šidjeći</item>
    </izvorni_sadrzaj>
    <derivirana_varijabla naziv="DomainObject.Predmet.SudioniciListNaziv_1">
      <item>Financijska agencija</item>
      <item>PEKARA DAN-NOĆ jednostavno društvo s ograničenom odgovornošću za proizvodnju i trgovinu</item>
      <item>Sudski registar</item>
      <item>Morat Šidjeći</item>
    </derivirana_varijabla>
  </DomainObject.Predmet.SudioniciListNaziv>
  <DomainObject.Predmet.SudioniciListAdressOIB>
    <izvorni_sadrzaj>
      <item>Financijska agencija, OIB 85821130368, A. Cesarca 2,42000 Varaždin</item>
      <item>PEKARA DAN-NOĆ jednostavno društvo s ograničenom odgovornošću za proizvodnju i trgovinu, OIB 82648291662, Varaždinska ulica 16,42240 Ivanec</item>
      <item>Sudski registar</item>
      <item>Morat Šidjeći, OIB 31118373562</item>
    </izvorni_sadrzaj>
    <derivirana_varijabla naziv="DomainObject.Predmet.SudioniciListAdressOIB_1">
      <item>Financijska agencija, OIB 85821130368, A. Cesarca 2,42000 Varaždin</item>
      <item>PEKARA DAN-NOĆ jednostavno društvo s ograničenom odgovornošću za proizvodnju i trgovinu, OIB 82648291662, Varaždinska ulica 16,42240 Ivanec</item>
      <item>Sudski registar</item>
      <item>Morat Šidjeći, OIB 31118373562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9442A-543F-484B-8A82-BF1FF8C1A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479</properties:Words>
  <properties:Characters>2570</properties:Characters>
  <properties:Lines>70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2016-07-13T11:43:00Z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2016-07-13T11:47:00Z</cp:lastPrinted>
  <dcterms:modified xmlns:xsi="http://www.w3.org/2001/XMLSchema-instance" xsi:type="dcterms:W3CDTF">2016-07-13T11:47:00Z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