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0533" w14:paraId="d14053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E830C9" w:rsidRPr="00E830C9">
        <w:t>1806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</w:t>
      </w:r>
      <w:r w:rsidR="00A86DE0">
        <w:t>9</w:t>
      </w:r>
      <w:r w:rsidR="00B6670B">
        <w:t xml:space="preserve">. </w:t>
      </w:r>
      <w:r w:rsidR="005865D0">
        <w:t>rujna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830C9" w:rsidRPr="00AB148A">
        <w:t>DANIELI INDEPENDENT j.d.o.o.</w:t>
      </w:r>
      <w:r w:rsidR="00E830C9" w:rsidRPr="0057307E">
        <w:t xml:space="preserve"> Zagreb, </w:t>
      </w:r>
      <w:r w:rsidR="00E830C9" w:rsidRPr="00AB148A">
        <w:t>Šljivarska ulica 51</w:t>
      </w:r>
      <w:r w:rsidR="00E830C9" w:rsidRPr="0057307E">
        <w:t xml:space="preserve">, OIB: </w:t>
      </w:r>
      <w:r w:rsidR="00E830C9" w:rsidRPr="00AB148A">
        <w:t>20568771795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E830C9">
        <w:t>21.350,37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65D0">
        <w:t>2</w:t>
      </w:r>
      <w:r w:rsidR="00A86DE0">
        <w:t>9</w:t>
      </w:r>
      <w:r w:rsidR="005865D0">
        <w:t>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C947E1">
        <w:t>,v.r.</w:t>
      </w:r>
    </w:p>
    <w:p w:rsidRDefault="00F8310C" w:rsidP="00572798" w:rsidR="00F8310C" w:rsidRPr="009C5689">
      <w:pPr>
        <w:jc w:val="right"/>
      </w:pPr>
    </w:p>
    <w:p w:rsidRDefault="00C947E1" w:rsidR="00C947E1" w:rsidRPr="00ED5ADF">
      <w:pPr>
        <w:jc w:val="right"/>
      </w:pPr>
    </w:p>
    <w:p w:rsidRDefault="00C947E1" w:rsidR="00C947E1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947E1" w:rsidR="00C947E1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7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830C9" w:rsidRPr="00E830C9">
      <w:t xml:space="preserve"> 1806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947E1"/>
    <w:rsid w:val="00C958E9"/>
    <w:rsid w:val="00CE7362"/>
    <w:rsid w:val="00D01B78"/>
    <w:rsid w:val="00D62FF6"/>
    <w:rsid w:val="00D66226"/>
    <w:rsid w:val="00DE5BD2"/>
    <w:rsid w:val="00DE6EF8"/>
    <w:rsid w:val="00E830C9"/>
    <w:rsid w:val="00EC3302"/>
    <w:rsid w:val="00ED6AA8"/>
    <w:rsid w:val="00F034D3"/>
    <w:rsid w:val="00F510B3"/>
    <w:rsid w:val="00F74418"/>
    <w:rsid w:val="00F8310C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4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7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4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7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1806</izvorni_sadrzaj>
    <derivirana_varijabla naziv="DomainObject.Predmet.Broj_1">1806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St-1806/2017</izvorni_sadrzaj>
    <derivirana_varijabla naziv="DomainObject.Predmet.OznakaBroj_1">St-1806/2017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DANIELI INDEPENDENT j.d.o.o.</izvorni_sadrzaj>
    <derivirana_varijabla naziv="DomainObject.Predmet.ProtustrankaFormated_1">  DANIELI INDEPENDENT j.d.o.o.</derivirana_varijabla>
  </DomainObject.Predmet.ProtustrankaFormated>
  <DomainObject.Predmet.ProtustrankaFormatedOIB>
    <izvorni_sadrzaj>  DANIELI INDEPENDENT j.d.o.o., OIB 20568771795</izvorni_sadrzaj>
    <derivirana_varijabla naziv="DomainObject.Predmet.ProtustrankaFormatedOIB_1">  DANIELI INDEPENDENT j.d.o.o., OIB 20568771795</derivirana_varijabla>
  </DomainObject.Predmet.ProtustrankaFormatedOIB>
  <DomainObject.Predmet.ProtustrankaFormatedWithAdress>
    <izvorni_sadrzaj> DANIELI INDEPENDENT j.d.o.o., Šljivarska ulica 51, 10000 Zagreb</izvorni_sadrzaj>
    <derivirana_varijabla naziv="DomainObject.Predmet.ProtustrankaFormatedWithAdress_1"> DANIELI INDEPENDENT j.d.o.o., Šljivarska ulica 51, 10000 Zagreb</derivirana_varijabla>
  </DomainObject.Predmet.ProtustrankaFormatedWithAdress>
  <DomainObject.Predmet.ProtustrankaFormatedWithAdressOIB>
    <izvorni_sadrzaj> DANIELI INDEPENDENT j.d.o.o., OIB 20568771795, Šljivarska ulica 51, 10000 Zagreb</izvorni_sadrzaj>
    <derivirana_varijabla naziv="DomainObject.Predmet.ProtustrankaFormatedWithAdressOIB_1"> DANIELI INDEPENDENT j.d.o.o., OIB 20568771795, Šljivarska ulica 51, 10000 Zagreb</derivirana_varijabla>
  </DomainObject.Predmet.ProtustrankaFormatedWithAdressOIB>
  <DomainObject.Predmet.ProtustrankaWithAdress>
    <izvorni_sadrzaj>DANIELI INDEPENDENT j.d.o.o. Šljivarska ulica 51, 10000 Zagreb</izvorni_sadrzaj>
    <derivirana_varijabla naziv="DomainObject.Predmet.ProtustrankaWithAdress_1">DANIELI INDEPENDENT j.d.o.o. Šljivarska ulica 51, 10000 Zagreb</derivirana_varijabla>
  </DomainObject.Predmet.ProtustrankaWithAdress>
  <DomainObject.Predmet.ProtustrankaWithAdressOIB>
    <izvorni_sadrzaj>DANIELI INDEPENDENT j.d.o.o., OIB 20568771795, Šljivarska ulica 51, 10000 Zagreb</izvorni_sadrzaj>
    <derivirana_varijabla naziv="DomainObject.Predmet.ProtustrankaWithAdressOIB_1">DANIELI INDEPENDENT j.d.o.o., OIB 20568771795, Šljivarska ulica 51, 10000 Zagreb</derivirana_varijabla>
  </DomainObject.Predmet.ProtustrankaWithAdressOIB>
  <DomainObject.Predmet.ProtustrankaNazivFormated>
    <izvorni_sadrzaj>DANIELI INDEPENDENT j.d.o.o.</izvorni_sadrzaj>
    <derivirana_varijabla naziv="DomainObject.Predmet.ProtustrankaNazivFormated_1">DANIELI INDEPENDENT j.d.o.o.</derivirana_varijabla>
  </DomainObject.Predmet.ProtustrankaNazivFormated>
  <DomainObject.Predmet.ProtustrankaNazivFormatedOIB>
    <izvorni_sadrzaj>DANIELI INDEPENDENT j.d.o.o., OIB 20568771795</izvorni_sadrzaj>
    <derivirana_varijabla naziv="DomainObject.Predmet.ProtustrankaNazivFormatedOIB_1">DANIELI INDEPENDENT j.d.o.o., OIB 20568771795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DANIELI INDEPENDENT j.d.o.o.</item>
    </izvorni_sadrzaj>
    <derivirana_varijabla naziv="DomainObject.Predmet.ProtuStrankaListFormated_1">
      <item>DANIELI INDEPENDENT j.d.o.o.</item>
    </derivirana_varijabla>
  </DomainObject.Predmet.ProtuStrankaListFormated>
  <DomainObject.Predmet.ProtuStrankaListFormatedOIB>
    <izvorni_sadrzaj>
      <item>DANIELI INDEPENDENT j.d.o.o., OIB 20568771795</item>
    </izvorni_sadrzaj>
    <derivirana_varijabla naziv="DomainObject.Predmet.ProtuStrankaListFormatedOIB_1">
      <item>DANIELI INDEPENDENT j.d.o.o., OIB 20568771795</item>
    </derivirana_varijabla>
  </DomainObject.Predmet.ProtuStrankaListFormatedOIB>
  <DomainObject.Predmet.ProtuStrankaListFormatedWithAdress>
    <izvorni_sadrzaj>
      <item>DANIELI INDEPENDENT j.d.o.o., Šljivarska ulica 51, 10000 Zagreb</item>
    </izvorni_sadrzaj>
    <derivirana_varijabla naziv="DomainObject.Predmet.ProtuStrankaListFormatedWithAdress_1">
      <item>DANIELI INDEPENDENT j.d.o.o., Šljivarska ulica 51, 10000 Zagreb</item>
    </derivirana_varijabla>
  </DomainObject.Predmet.ProtuStrankaListFormatedWithAdress>
  <DomainObject.Predmet.ProtuStrankaListFormatedWithAdressOIB>
    <izvorni_sadrzaj>
      <item>DANIELI INDEPENDENT j.d.o.o., OIB 20568771795, Šljivarska ulica 51, 10000 Zagreb</item>
    </izvorni_sadrzaj>
    <derivirana_varijabla naziv="DomainObject.Predmet.ProtuStrankaListFormatedWithAdressOIB_1">
      <item>DANIELI INDEPENDENT j.d.o.o., OIB 20568771795, Šljivarska ulica 51, 10000 Zagreb</item>
    </derivirana_varijabla>
  </DomainObject.Predmet.ProtuStrankaListFormatedWithAdressOIB>
  <DomainObject.Predmet.ProtuStrankaListNazivFormated>
    <izvorni_sadrzaj>
      <item>DANIELI INDEPENDENT j.d.o.o.</item>
    </izvorni_sadrzaj>
    <derivirana_varijabla naziv="DomainObject.Predmet.ProtuStrankaListNazivFormated_1">
      <item>DANIELI INDEPENDENT j.d.o.o.</item>
    </derivirana_varijabla>
  </DomainObject.Predmet.ProtuStrankaListNazivFormated>
  <DomainObject.Predmet.ProtuStrankaListNazivFormatedOIB>
    <izvorni_sadrzaj>
      <item>DANIELI INDEPENDENT j.d.o.o., OIB 20568771795</item>
    </izvorni_sadrzaj>
    <derivirana_varijabla naziv="DomainObject.Predmet.ProtuStrankaListNazivFormatedOIB_1">
      <item>DANIELI INDEPENDENT j.d.o.o., OIB 20568771795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DANIELI INDEPENDENT j.d.o.o.</izvorni_sadrzaj>
    <derivirana_varijabla naziv="DomainObject.Predmet.ProtustrankaIDrugi_1">DANIELI INDEPENDENT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DANIELI INDEPENDENT j.d.o.o., OIB 20568771795, Šljivarska ulica 51, 10000 Zagreb</izvorni_sadrzaj>
    <derivirana_varijabla naziv="DomainObject.Predmet.ProtustrankaIDrugiAdressOIB_1">DANIELI INDEPENDENT j.d.o.o., OIB 20568771795, Šljivarska ulica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DANIELI INDEPENDENT j.d.o.o.</item>
      <item>FINA Regionalni centar Zagreb</item>
    </izvorni_sadrzaj>
    <derivirana_varijabla naziv="DomainObject.Predmet.SudioniciListNaziv_1">
      <item>DANIELI INDEPENDENT j.d.o.o.</item>
      <item>FINA Regionalni centar Zagreb</item>
    </derivirana_varijabla>
  </DomainObject.Predmet.SudioniciListNaziv>
  <DomainObject.Predmet.SudioniciListAdressOIB>
    <izvorni_sadrzaj>
      <item>DANIELI INDEPENDENT j.d.o.o., OIB 20568771795, Šljivarska ulica 51,10000 Zagreb</item>
      <item>FINA Regionalni centar Zagreb, OIB 85821130368, Trg svibanjskih žrtava 1995. 1,10000 Zagreb</item>
    </izvorni_sadrzaj>
    <derivirana_varijabla naziv="DomainObject.Predmet.SudioniciListAdressOIB_1">
      <item>DANIELI INDEPENDENT j.d.o.o., OIB 20568771795, Šljivarska ulica 51,10000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20568771795</item>
      <item>, OIB 85821130368</item>
    </izvorni_sadrzaj>
    <derivirana_varijabla naziv="DomainObject.Predmet.SudioniciListNazivOIB_1">
      <item>, OIB 20568771795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15464-E419-47D2-BCB8-CC4D352AD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1342</properties:Characters>
  <properties:Lines>45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2017-09-29T06:17:00Z</dcterms:created>
  <dc:creator>ilukac</dc:creator>
  <cp:lastModifiedBy>Ljubica Radošević</cp:lastModifiedBy>
  <cp:lastPrinted>2017-09-29T12:48:00Z</cp:lastPrinted>
  <dcterms:modified xmlns:xsi="http://www.w3.org/2001/XMLSchema-instance" xsi:type="dcterms:W3CDTF">2017-09-29T12:48:00Z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