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b01e" w14:paraId="f2cb01e" w:rsidRDefault="008A6DA0" w:rsidP="008A6DA0" w:rsidR="008A6DA0" w:rsidRPr="00597F2F">
      <w:pPr>
        <w15:collapsed w:val="false"/>
      </w:pPr>
      <w:bookmarkStart w:name="_GoBack" w:id="0"/>
      <w:bookmarkEnd w:id="0"/>
      <w:r w:rsidRPr="00597F2F">
        <w:rPr>
          <w:rStyle w:val="Naglaeno"/>
        </w:rPr>
        <w:t xml:space="preserve">         </w:t>
      </w:r>
      <w:r w:rsidR="00654736" w:rsidRPr="00597F2F">
        <w:rPr>
          <w:rStyle w:val="Naglaeno"/>
        </w:rPr>
        <w:t xml:space="preserve"> </w:t>
      </w:r>
      <w:r w:rsidRPr="00597F2F">
        <w:rPr>
          <w:rStyle w:val="Naglaeno"/>
        </w:rPr>
        <w:t xml:space="preserve">    </w:t>
      </w:r>
      <w:r w:rsidRPr="00597F2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597F2F"/>
    <w:p w:rsidRDefault="008A6DA0" w:rsidP="008A6DA0" w:rsidR="008A6DA0" w:rsidRPr="00597F2F">
      <w:pPr>
        <w:ind w:hanging="720" w:left="360"/>
        <w:rPr>
          <w:b/>
        </w:rPr>
      </w:pPr>
      <w:r w:rsidRPr="00597F2F">
        <w:rPr>
          <w:b/>
        </w:rPr>
        <w:t xml:space="preserve">        REPUBLIKA HRVATSKA</w:t>
      </w:r>
    </w:p>
    <w:p w:rsidRDefault="008A6DA0" w:rsidP="008A6DA0" w:rsidR="008A6DA0" w:rsidRPr="00597F2F">
      <w:pPr>
        <w:ind w:hanging="720" w:left="360"/>
      </w:pPr>
      <w:r w:rsidRPr="00597F2F">
        <w:t xml:space="preserve">     TRGOVAČKI SUD U OSIJEKU</w:t>
      </w:r>
    </w:p>
    <w:p w:rsidRDefault="008A6DA0" w:rsidP="00F010EA" w:rsidR="008A6DA0" w:rsidRPr="00597F2F"/>
    <w:p w:rsidRDefault="00F010EA" w:rsidP="00F010EA" w:rsidR="00F010EA" w:rsidRPr="00597F2F"/>
    <w:p w:rsidRDefault="00654736" w:rsidP="00654736" w:rsidR="00654736" w:rsidRPr="00597F2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REPUBLIKA HRVATSKA</w:t>
      </w:r>
    </w:p>
    <w:p w:rsidRDefault="00654736" w:rsidP="00654736" w:rsidR="00654736" w:rsidRPr="00597F2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R J E Š E N J E</w:t>
      </w:r>
    </w:p>
    <w:p w:rsidRDefault="00900320" w:rsidP="00900320" w:rsidR="00900320" w:rsidRPr="00597F2F">
      <w:pPr>
        <w:pStyle w:val="Tijeloteksta"/>
        <w:rPr>
          <w:rFonts w:eastAsia="Calibri"/>
          <w:b/>
          <w:bCs/>
          <w:sz w:val="24"/>
          <w:lang w:eastAsia="en-US"/>
        </w:rPr>
      </w:pPr>
    </w:p>
    <w:p w:rsidRDefault="00F010EA" w:rsidP="00900320" w:rsidR="00F010EA" w:rsidRPr="00CF7B20">
      <w:pPr>
        <w:pStyle w:val="Tijeloteksta"/>
        <w:rPr>
          <w:sz w:val="24"/>
        </w:rPr>
      </w:pPr>
    </w:p>
    <w:p w:rsidRDefault="00966898" w:rsidP="00966898" w:rsidR="00966898" w:rsidRPr="00CF7B20">
      <w:pPr>
        <w:pStyle w:val="Bezproreda2"/>
        <w:ind w:firstLine="708"/>
        <w:jc w:val="both"/>
        <w:rPr>
          <w:rFonts w:hAnsi="Times New Roman" w:ascii="Times New Roman"/>
          <w:sz w:val="24"/>
          <w:szCs w:val="24"/>
        </w:rPr>
      </w:pPr>
      <w:r w:rsidRPr="00CF7B20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dužnikom: </w:t>
      </w:r>
      <w:r w:rsidR="00CF7B20" w:rsidRPr="00CF7B20">
        <w:rPr>
          <w:rFonts w:hAnsi="Times New Roman" w:ascii="Times New Roman"/>
          <w:b/>
          <w:sz w:val="24"/>
          <w:szCs w:val="24"/>
        </w:rPr>
        <w:t xml:space="preserve">FALETAR d.o.o., Stjepana Radića 37, </w:t>
      </w:r>
      <w:proofErr w:type="spellStart"/>
      <w:r w:rsidR="00CF7B20" w:rsidRPr="00CF7B20">
        <w:rPr>
          <w:rFonts w:hAnsi="Times New Roman" w:ascii="Times New Roman"/>
          <w:b/>
          <w:sz w:val="24"/>
          <w:szCs w:val="24"/>
        </w:rPr>
        <w:t>Šarengrad</w:t>
      </w:r>
      <w:proofErr w:type="spellEnd"/>
      <w:r w:rsidR="00CF7B20" w:rsidRPr="00CF7B20">
        <w:rPr>
          <w:rFonts w:hAnsi="Times New Roman" w:ascii="Times New Roman"/>
          <w:b/>
          <w:sz w:val="24"/>
          <w:szCs w:val="24"/>
        </w:rPr>
        <w:t>, MBS: 030060143, OIB: 90042132224</w:t>
      </w:r>
      <w:r w:rsidR="009B639A" w:rsidRPr="00CF7B20">
        <w:rPr>
          <w:rFonts w:hAnsi="Times New Roman" w:ascii="Times New Roman"/>
          <w:b/>
          <w:sz w:val="24"/>
          <w:szCs w:val="24"/>
        </w:rPr>
        <w:t xml:space="preserve">, </w:t>
      </w:r>
      <w:r w:rsidRPr="00CF7B20">
        <w:rPr>
          <w:rFonts w:hAnsi="Times New Roman" w:ascii="Times New Roman"/>
          <w:sz w:val="24"/>
          <w:szCs w:val="24"/>
        </w:rPr>
        <w:t xml:space="preserve">dana </w:t>
      </w:r>
      <w:r w:rsidR="0064217C">
        <w:rPr>
          <w:rFonts w:hAnsi="Times New Roman" w:ascii="Times New Roman"/>
          <w:sz w:val="24"/>
          <w:szCs w:val="24"/>
        </w:rPr>
        <w:t>2</w:t>
      </w:r>
      <w:r w:rsidR="00CF7B20">
        <w:rPr>
          <w:rFonts w:hAnsi="Times New Roman" w:ascii="Times New Roman"/>
          <w:sz w:val="24"/>
          <w:szCs w:val="24"/>
        </w:rPr>
        <w:t>. prosinca</w:t>
      </w:r>
      <w:r w:rsidRPr="00CF7B20">
        <w:rPr>
          <w:rFonts w:hAnsi="Times New Roman" w:ascii="Times New Roman"/>
          <w:sz w:val="24"/>
          <w:szCs w:val="24"/>
        </w:rPr>
        <w:t xml:space="preserve"> 2016. g.,</w:t>
      </w:r>
    </w:p>
    <w:p w:rsidRDefault="00966898" w:rsidP="00966898" w:rsidR="00966898" w:rsidRPr="00CF7B2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r i j e š i o  j e</w:t>
      </w: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7D7708" w:rsidP="005C158A" w:rsidR="00966898" w:rsidRPr="00597F2F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Privremenom </w:t>
      </w:r>
      <w:r w:rsidRPr="00597F2F">
        <w:rPr>
          <w:rFonts w:hAnsi="Times New Roman" w:ascii="Times New Roman"/>
          <w:sz w:val="24"/>
          <w:szCs w:val="24"/>
        </w:rPr>
        <w:t xml:space="preserve">stečajnom </w:t>
      </w:r>
      <w:r w:rsidR="00966898" w:rsidRPr="00597F2F">
        <w:rPr>
          <w:rFonts w:hAnsi="Times New Roman" w:ascii="Times New Roman"/>
          <w:sz w:val="24"/>
          <w:szCs w:val="24"/>
        </w:rPr>
        <w:t xml:space="preserve">upravitelju </w:t>
      </w:r>
      <w:r w:rsidRPr="007D7708">
        <w:rPr>
          <w:rFonts w:hAnsi="Times New Roman" w:ascii="Times New Roman"/>
          <w:b/>
          <w:sz w:val="24"/>
          <w:szCs w:val="24"/>
        </w:rPr>
        <w:t>Vinku</w:t>
      </w:r>
      <w:r>
        <w:rPr>
          <w:rFonts w:hAnsi="Times New Roman" w:ascii="Times New Roman"/>
          <w:b/>
          <w:sz w:val="24"/>
          <w:szCs w:val="24"/>
        </w:rPr>
        <w:t xml:space="preserve"> Dukić dipl. iur., </w:t>
      </w:r>
      <w:r w:rsidRPr="007D7708">
        <w:rPr>
          <w:rFonts w:hAnsi="Times New Roman" w:ascii="Times New Roman"/>
          <w:b/>
          <w:sz w:val="24"/>
          <w:szCs w:val="24"/>
        </w:rPr>
        <w:t xml:space="preserve">Osijek, </w:t>
      </w:r>
      <w:proofErr w:type="spellStart"/>
      <w:r w:rsidRPr="007D7708">
        <w:rPr>
          <w:rFonts w:hAnsi="Times New Roman" w:ascii="Times New Roman"/>
          <w:b/>
          <w:sz w:val="24"/>
          <w:szCs w:val="24"/>
        </w:rPr>
        <w:t>Koščela</w:t>
      </w:r>
      <w:proofErr w:type="spellEnd"/>
      <w:r w:rsidRPr="007D7708">
        <w:rPr>
          <w:rFonts w:hAnsi="Times New Roman" w:ascii="Times New Roman"/>
          <w:b/>
          <w:sz w:val="24"/>
          <w:szCs w:val="24"/>
        </w:rPr>
        <w:t xml:space="preserve"> 10, OIB 42390974789</w:t>
      </w:r>
      <w:r w:rsidR="00966898" w:rsidRPr="00597F2F">
        <w:rPr>
          <w:rFonts w:hAnsi="Times New Roman" w:ascii="Times New Roman"/>
          <w:b/>
          <w:sz w:val="24"/>
          <w:szCs w:val="24"/>
        </w:rPr>
        <w:t xml:space="preserve"> </w:t>
      </w:r>
      <w:r w:rsidR="00966898" w:rsidRPr="00597F2F">
        <w:rPr>
          <w:rFonts w:hAnsi="Times New Roman" w:ascii="Times New Roman"/>
          <w:sz w:val="24"/>
          <w:szCs w:val="24"/>
        </w:rPr>
        <w:t>određuje se nagrada za rad u prethodnom postupku radi ispitivanja uvjeta za otvaranja s</w:t>
      </w:r>
      <w:r w:rsidR="005C158A" w:rsidRPr="00597F2F">
        <w:rPr>
          <w:rFonts w:hAnsi="Times New Roman" w:ascii="Times New Roman"/>
          <w:sz w:val="24"/>
          <w:szCs w:val="24"/>
        </w:rPr>
        <w:t xml:space="preserve">tečajnog postupka nad dužnikom </w:t>
      </w:r>
      <w:r w:rsidRPr="007D7708">
        <w:rPr>
          <w:rFonts w:hAnsi="Times New Roman" w:ascii="Times New Roman"/>
          <w:b/>
          <w:sz w:val="24"/>
          <w:szCs w:val="24"/>
        </w:rPr>
        <w:t xml:space="preserve">FALETAR d.o.o., Stjepana Radića 37, </w:t>
      </w:r>
      <w:proofErr w:type="spellStart"/>
      <w:r w:rsidRPr="007D7708">
        <w:rPr>
          <w:rFonts w:hAnsi="Times New Roman" w:ascii="Times New Roman"/>
          <w:b/>
          <w:sz w:val="24"/>
          <w:szCs w:val="24"/>
        </w:rPr>
        <w:t>Šarengrad</w:t>
      </w:r>
      <w:proofErr w:type="spellEnd"/>
      <w:r w:rsidRPr="007D7708">
        <w:rPr>
          <w:rFonts w:hAnsi="Times New Roman" w:ascii="Times New Roman"/>
          <w:b/>
          <w:sz w:val="24"/>
          <w:szCs w:val="24"/>
        </w:rPr>
        <w:t>, MBS: 030060143, OIB: 90042132224</w:t>
      </w:r>
      <w:r w:rsidR="005C158A" w:rsidRPr="00597F2F">
        <w:rPr>
          <w:rFonts w:hAnsi="Times New Roman" w:ascii="Times New Roman"/>
          <w:b/>
          <w:sz w:val="24"/>
          <w:szCs w:val="24"/>
        </w:rPr>
        <w:t xml:space="preserve"> </w:t>
      </w:r>
      <w:r w:rsidR="00966898" w:rsidRPr="00597F2F">
        <w:rPr>
          <w:rFonts w:hAnsi="Times New Roman" w:ascii="Times New Roman"/>
          <w:sz w:val="24"/>
          <w:szCs w:val="24"/>
        </w:rPr>
        <w:t xml:space="preserve">u bruto iznosu od </w:t>
      </w:r>
      <w:r>
        <w:rPr>
          <w:rFonts w:hAnsi="Times New Roman" w:ascii="Times New Roman"/>
          <w:b/>
          <w:sz w:val="24"/>
          <w:szCs w:val="24"/>
        </w:rPr>
        <w:t>4.0</w:t>
      </w:r>
      <w:r w:rsidR="00966898" w:rsidRPr="00597F2F">
        <w:rPr>
          <w:rFonts w:hAnsi="Times New Roman" w:ascii="Times New Roman"/>
          <w:b/>
          <w:sz w:val="24"/>
          <w:szCs w:val="24"/>
        </w:rPr>
        <w:t>00,00 kn</w:t>
      </w:r>
      <w:r w:rsidR="00966898" w:rsidRPr="00597F2F">
        <w:rPr>
          <w:rFonts w:hAnsi="Times New Roman" w:ascii="Times New Roman"/>
          <w:sz w:val="24"/>
          <w:szCs w:val="24"/>
        </w:rPr>
        <w:t>, sukladno članku 4</w:t>
      </w:r>
      <w:r w:rsidR="005C158A" w:rsidRPr="00597F2F">
        <w:rPr>
          <w:rFonts w:hAnsi="Times New Roman" w:ascii="Times New Roman"/>
          <w:sz w:val="24"/>
          <w:szCs w:val="24"/>
        </w:rPr>
        <w:t>.</w:t>
      </w:r>
      <w:r w:rsidR="00966898" w:rsidRPr="00597F2F">
        <w:rPr>
          <w:rFonts w:hAnsi="Times New Roman" w:ascii="Times New Roman"/>
          <w:sz w:val="24"/>
          <w:szCs w:val="24"/>
        </w:rPr>
        <w:t xml:space="preserve"> i 15</w:t>
      </w:r>
      <w:r w:rsidR="005C158A" w:rsidRPr="00597F2F">
        <w:rPr>
          <w:rFonts w:hAnsi="Times New Roman" w:ascii="Times New Roman"/>
          <w:sz w:val="24"/>
          <w:szCs w:val="24"/>
        </w:rPr>
        <w:t>.</w:t>
      </w:r>
      <w:r w:rsidR="00966898" w:rsidRPr="00597F2F">
        <w:rPr>
          <w:rFonts w:hAnsi="Times New Roman" w:ascii="Times New Roman"/>
          <w:sz w:val="24"/>
          <w:szCs w:val="24"/>
        </w:rPr>
        <w:t xml:space="preserve"> Ured</w:t>
      </w:r>
      <w:r w:rsidR="005C158A" w:rsidRPr="00597F2F">
        <w:rPr>
          <w:rFonts w:hAnsi="Times New Roman" w:ascii="Times New Roman"/>
          <w:sz w:val="24"/>
          <w:szCs w:val="24"/>
        </w:rPr>
        <w:t>be</w:t>
      </w:r>
      <w:r w:rsidR="00966898" w:rsidRPr="00597F2F">
        <w:rPr>
          <w:rFonts w:hAnsi="Times New Roman" w:ascii="Times New Roman"/>
          <w:sz w:val="24"/>
          <w:szCs w:val="24"/>
        </w:rPr>
        <w:t xml:space="preserve"> o kriterijima i načinu obračuna i plaćanja nagrada stečajnim upraviteljima (NN br. 105/15).</w:t>
      </w:r>
    </w:p>
    <w:p w:rsidRDefault="00966898" w:rsidP="00966898" w:rsidR="00966898" w:rsidRPr="00597F2F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Pr="00597F2F">
        <w:rPr>
          <w:rFonts w:hAnsi="Times New Roman" w:ascii="Times New Roman"/>
          <w:b/>
          <w:sz w:val="24"/>
          <w:szCs w:val="24"/>
        </w:rPr>
        <w:t xml:space="preserve">sa </w:t>
      </w:r>
      <w:proofErr w:type="spellStart"/>
      <w:r w:rsidRPr="00597F2F">
        <w:rPr>
          <w:rFonts w:hAnsi="Times New Roman" w:ascii="Times New Roman"/>
          <w:b/>
          <w:sz w:val="24"/>
          <w:szCs w:val="24"/>
        </w:rPr>
        <w:t>kontovnika</w:t>
      </w:r>
      <w:proofErr w:type="spellEnd"/>
      <w:r w:rsidRPr="00597F2F">
        <w:rPr>
          <w:rFonts w:hAnsi="Times New Roman" w:ascii="Times New Roman"/>
          <w:b/>
          <w:sz w:val="24"/>
          <w:szCs w:val="24"/>
        </w:rPr>
        <w:t xml:space="preserve"> 8500</w:t>
      </w:r>
      <w:r w:rsidRPr="00597F2F">
        <w:rPr>
          <w:rFonts w:hAnsi="Times New Roman" w:ascii="Times New Roman"/>
          <w:sz w:val="24"/>
          <w:szCs w:val="24"/>
        </w:rPr>
        <w:t xml:space="preserve"> isplati ukupan iznos od </w:t>
      </w:r>
      <w:r w:rsidR="007D7708">
        <w:rPr>
          <w:rFonts w:hAnsi="Times New Roman" w:ascii="Times New Roman"/>
          <w:b/>
          <w:sz w:val="24"/>
          <w:szCs w:val="24"/>
        </w:rPr>
        <w:t>4.0</w:t>
      </w:r>
      <w:r w:rsidRPr="00597F2F">
        <w:rPr>
          <w:rFonts w:hAnsi="Times New Roman" w:ascii="Times New Roman"/>
          <w:b/>
          <w:sz w:val="24"/>
          <w:szCs w:val="24"/>
        </w:rPr>
        <w:t>00,00 kn</w:t>
      </w:r>
      <w:r w:rsidRPr="00597F2F">
        <w:rPr>
          <w:rFonts w:hAnsi="Times New Roman" w:ascii="Times New Roman"/>
          <w:sz w:val="24"/>
          <w:szCs w:val="24"/>
        </w:rPr>
        <w:t xml:space="preserve"> bruto </w:t>
      </w:r>
      <w:r w:rsidR="007D7708">
        <w:rPr>
          <w:rFonts w:hAnsi="Times New Roman" w:ascii="Times New Roman"/>
          <w:sz w:val="24"/>
          <w:szCs w:val="24"/>
        </w:rPr>
        <w:t xml:space="preserve">privremenom </w:t>
      </w:r>
      <w:r w:rsidRPr="00597F2F">
        <w:rPr>
          <w:rFonts w:hAnsi="Times New Roman" w:ascii="Times New Roman"/>
          <w:sz w:val="24"/>
          <w:szCs w:val="24"/>
        </w:rPr>
        <w:t xml:space="preserve">stečajnom upravitelju </w:t>
      </w:r>
      <w:r w:rsidR="007D7708" w:rsidRPr="007D7708">
        <w:rPr>
          <w:rFonts w:hAnsi="Times New Roman" w:ascii="Times New Roman"/>
          <w:b/>
          <w:sz w:val="24"/>
          <w:szCs w:val="24"/>
        </w:rPr>
        <w:t xml:space="preserve">Vinku Dukić dipl. iur. iz Osijeka </w:t>
      </w:r>
      <w:r w:rsidRPr="007D7708">
        <w:rPr>
          <w:rFonts w:hAnsi="Times New Roman" w:ascii="Times New Roman"/>
          <w:sz w:val="24"/>
          <w:szCs w:val="24"/>
        </w:rPr>
        <w:t>a</w:t>
      </w:r>
      <w:r w:rsidRPr="00597F2F">
        <w:rPr>
          <w:rFonts w:hAnsi="Times New Roman" w:ascii="Times New Roman"/>
          <w:sz w:val="24"/>
          <w:szCs w:val="24"/>
        </w:rPr>
        <w:t xml:space="preserve"> da se bruto iznos isplati na žiro račun broj </w:t>
      </w:r>
      <w:r w:rsidR="007D7708">
        <w:rPr>
          <w:rFonts w:hAnsi="Times New Roman" w:ascii="Times New Roman"/>
          <w:b/>
          <w:sz w:val="24"/>
          <w:szCs w:val="24"/>
        </w:rPr>
        <w:t>HR2925000093120117058</w:t>
      </w:r>
      <w:r w:rsidRPr="00597F2F">
        <w:rPr>
          <w:rFonts w:hAnsi="Times New Roman" w:ascii="Times New Roman"/>
          <w:b/>
          <w:sz w:val="24"/>
          <w:szCs w:val="24"/>
        </w:rPr>
        <w:t xml:space="preserve"> kod </w:t>
      </w:r>
      <w:r w:rsidR="007D7708">
        <w:rPr>
          <w:rFonts w:hAnsi="Times New Roman" w:ascii="Times New Roman"/>
          <w:b/>
          <w:sz w:val="24"/>
          <w:szCs w:val="24"/>
        </w:rPr>
        <w:t xml:space="preserve">banke </w:t>
      </w:r>
      <w:proofErr w:type="spellStart"/>
      <w:r w:rsidR="007D7708">
        <w:rPr>
          <w:rFonts w:hAnsi="Times New Roman" w:ascii="Times New Roman"/>
          <w:b/>
          <w:sz w:val="24"/>
          <w:szCs w:val="24"/>
        </w:rPr>
        <w:t>Addiko</w:t>
      </w:r>
      <w:proofErr w:type="spellEnd"/>
      <w:r w:rsidR="007D7708">
        <w:rPr>
          <w:rFonts w:hAnsi="Times New Roman" w:ascii="Times New Roman"/>
          <w:b/>
          <w:sz w:val="24"/>
          <w:szCs w:val="24"/>
        </w:rPr>
        <w:t xml:space="preserve"> d.d. Zagreb </w:t>
      </w:r>
      <w:r w:rsidRPr="00597F2F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</w:p>
    <w:p w:rsidRDefault="00966898" w:rsidP="00966898" w:rsidR="00966898" w:rsidRPr="00597F2F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2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966898" w:rsidP="00966898" w:rsidR="00966898" w:rsidRPr="00597F2F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597F2F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66898" w:rsidP="00966898" w:rsidR="00966898" w:rsidRPr="00597F2F">
      <w:pPr>
        <w:jc w:val="center"/>
      </w:pPr>
      <w:r w:rsidRPr="00597F2F">
        <w:t>Obrazloženje</w:t>
      </w:r>
    </w:p>
    <w:p w:rsidRDefault="00966898" w:rsidP="00966898" w:rsidR="00966898" w:rsidRPr="00597F2F">
      <w:pPr>
        <w:jc w:val="center"/>
      </w:pPr>
    </w:p>
    <w:p w:rsidRDefault="005408FD" w:rsidP="00966898" w:rsidR="005408FD" w:rsidRPr="00597F2F">
      <w:pPr>
        <w:jc w:val="center"/>
      </w:pPr>
    </w:p>
    <w:p w:rsidRDefault="00966898" w:rsidP="00966898" w:rsidR="00966898" w:rsidRPr="00597F2F">
      <w:pPr>
        <w:pStyle w:val="Tijeloteksta"/>
        <w:ind w:firstLine="708"/>
        <w:rPr>
          <w:sz w:val="24"/>
        </w:rPr>
      </w:pPr>
      <w:r w:rsidRPr="00597F2F">
        <w:rPr>
          <w:sz w:val="24"/>
        </w:rPr>
        <w:t xml:space="preserve">Rješenjem ovog suda broj 6 </w:t>
      </w:r>
      <w:r w:rsidR="005408FD" w:rsidRPr="00597F2F">
        <w:rPr>
          <w:sz w:val="24"/>
        </w:rPr>
        <w:t>St-</w:t>
      </w:r>
      <w:r w:rsidR="007D7708">
        <w:rPr>
          <w:sz w:val="24"/>
        </w:rPr>
        <w:t>1757/16-13</w:t>
      </w:r>
      <w:r w:rsidR="005408FD" w:rsidRPr="00597F2F">
        <w:rPr>
          <w:sz w:val="24"/>
        </w:rPr>
        <w:t xml:space="preserve"> </w:t>
      </w:r>
      <w:r w:rsidRPr="00597F2F">
        <w:rPr>
          <w:sz w:val="24"/>
        </w:rPr>
        <w:t xml:space="preserve">od </w:t>
      </w:r>
      <w:r w:rsidR="005408FD" w:rsidRPr="00597F2F">
        <w:rPr>
          <w:sz w:val="24"/>
        </w:rPr>
        <w:t>2</w:t>
      </w:r>
      <w:r w:rsidR="007D7708">
        <w:rPr>
          <w:sz w:val="24"/>
        </w:rPr>
        <w:t>7</w:t>
      </w:r>
      <w:r w:rsidR="005408FD" w:rsidRPr="00597F2F">
        <w:rPr>
          <w:sz w:val="24"/>
        </w:rPr>
        <w:t>. rujna 2016.</w:t>
      </w:r>
      <w:r w:rsidRPr="00597F2F">
        <w:rPr>
          <w:sz w:val="24"/>
        </w:rPr>
        <w:t xml:space="preserve">g. pokrenut je prethodni postupak radi utvrđivanja uvjeta za otvaranje stečajnog postupka nad dužnikom </w:t>
      </w:r>
      <w:r w:rsidR="006B6CCD" w:rsidRPr="007D7708">
        <w:rPr>
          <w:b/>
          <w:sz w:val="24"/>
        </w:rPr>
        <w:t xml:space="preserve">FALETAR d.o.o., Stjepana Radića 37, </w:t>
      </w:r>
      <w:proofErr w:type="spellStart"/>
      <w:r w:rsidR="006B6CCD" w:rsidRPr="007D7708">
        <w:rPr>
          <w:b/>
          <w:sz w:val="24"/>
        </w:rPr>
        <w:t>Šarengrad</w:t>
      </w:r>
      <w:proofErr w:type="spellEnd"/>
      <w:r w:rsidR="006B6CCD" w:rsidRPr="007D7708">
        <w:rPr>
          <w:b/>
          <w:sz w:val="24"/>
        </w:rPr>
        <w:t>, MBS: 030060143, OIB: 90042132224</w:t>
      </w:r>
      <w:r w:rsidRPr="00597F2F">
        <w:rPr>
          <w:b/>
          <w:sz w:val="24"/>
        </w:rPr>
        <w:t xml:space="preserve">, </w:t>
      </w:r>
      <w:r w:rsidRPr="00597F2F">
        <w:rPr>
          <w:sz w:val="24"/>
        </w:rPr>
        <w:t>te je metodom slučajnog odabira (automatski odabir) sukladno čl. 115</w:t>
      </w:r>
      <w:r w:rsidR="005408FD" w:rsidRPr="00597F2F">
        <w:rPr>
          <w:sz w:val="24"/>
        </w:rPr>
        <w:t>.</w:t>
      </w:r>
      <w:r w:rsidRPr="00597F2F">
        <w:rPr>
          <w:sz w:val="24"/>
        </w:rPr>
        <w:t xml:space="preserve"> st. 2</w:t>
      </w:r>
      <w:r w:rsidR="005408FD" w:rsidRPr="00597F2F">
        <w:rPr>
          <w:sz w:val="24"/>
        </w:rPr>
        <w:t>.</w:t>
      </w:r>
      <w:r w:rsidRPr="00597F2F">
        <w:rPr>
          <w:sz w:val="24"/>
        </w:rPr>
        <w:t xml:space="preserve"> SZ u vezi s čl. 132</w:t>
      </w:r>
      <w:r w:rsidR="005408FD" w:rsidRPr="00597F2F">
        <w:rPr>
          <w:sz w:val="24"/>
        </w:rPr>
        <w:t>.</w:t>
      </w:r>
      <w:r w:rsidRPr="00597F2F">
        <w:rPr>
          <w:sz w:val="24"/>
        </w:rPr>
        <w:t xml:space="preserve"> st. 2</w:t>
      </w:r>
      <w:r w:rsidR="005408FD" w:rsidRPr="00597F2F">
        <w:rPr>
          <w:sz w:val="24"/>
        </w:rPr>
        <w:t>.</w:t>
      </w:r>
      <w:r w:rsidRPr="00597F2F">
        <w:rPr>
          <w:sz w:val="24"/>
        </w:rPr>
        <w:t xml:space="preserve"> SZ i 432</w:t>
      </w:r>
      <w:r w:rsidR="005408FD" w:rsidRPr="00597F2F">
        <w:rPr>
          <w:sz w:val="24"/>
        </w:rPr>
        <w:t>.</w:t>
      </w:r>
      <w:r w:rsidRPr="00597F2F">
        <w:rPr>
          <w:sz w:val="24"/>
        </w:rPr>
        <w:t xml:space="preserve"> SZ (NN 71/15) za privremenog stečajnog upravitelja imenovan </w:t>
      </w:r>
      <w:r w:rsidR="006B6CCD" w:rsidRPr="007D6F13">
        <w:rPr>
          <w:b/>
          <w:sz w:val="24"/>
        </w:rPr>
        <w:t>Vinko Dukić dipl. iur.</w:t>
      </w:r>
      <w:r w:rsidRPr="007D6F13">
        <w:rPr>
          <w:b/>
          <w:sz w:val="24"/>
        </w:rPr>
        <w:t xml:space="preserve"> iz Osijeka</w:t>
      </w:r>
      <w:r w:rsidRPr="00597F2F">
        <w:rPr>
          <w:sz w:val="24"/>
        </w:rPr>
        <w:t>.</w:t>
      </w:r>
      <w:r w:rsidR="006B6CCD">
        <w:rPr>
          <w:sz w:val="24"/>
        </w:rPr>
        <w:t xml:space="preserve"> </w:t>
      </w:r>
    </w:p>
    <w:p w:rsidRDefault="00966898" w:rsidP="00F010EA" w:rsidR="00966898" w:rsidRPr="00597F2F">
      <w:pPr>
        <w:pStyle w:val="Bezproreda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ab/>
      </w:r>
    </w:p>
    <w:p w:rsidRDefault="00966898" w:rsidP="00966898" w:rsidR="00966898" w:rsidRPr="00597F2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usmeno izložio na ročištu od </w:t>
      </w:r>
      <w:r w:rsidR="005408FD" w:rsidRPr="00597F2F">
        <w:rPr>
          <w:rFonts w:hAnsi="Times New Roman" w:ascii="Times New Roman"/>
          <w:sz w:val="24"/>
          <w:szCs w:val="24"/>
        </w:rPr>
        <w:t>24. studenog</w:t>
      </w:r>
      <w:r w:rsidRPr="00597F2F">
        <w:rPr>
          <w:rFonts w:hAnsi="Times New Roman" w:ascii="Times New Roman"/>
          <w:sz w:val="24"/>
          <w:szCs w:val="24"/>
        </w:rPr>
        <w:t xml:space="preserve"> 2016. g. navodeći koje sve radnje je obavio radi utvrđivanja činjeničnog stanja. </w:t>
      </w:r>
    </w:p>
    <w:p w:rsidRDefault="00597F2F" w:rsidP="00B30AC0" w:rsid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30AC0" w:rsidP="00B30AC0" w:rsidR="00B30AC0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B30AC0" w:rsidR="00B30AC0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ab/>
      </w:r>
      <w:r w:rsidR="00B30AC0">
        <w:rPr>
          <w:rFonts w:hAnsi="Times New Roman" w:ascii="Times New Roman"/>
          <w:sz w:val="24"/>
          <w:szCs w:val="24"/>
        </w:rPr>
        <w:t>Privremeni stečajni upravitelj podneskom od 25.11.2016. g.  predložio da mu se odredi nagrada za obavljanje poslova privremenog stečajnog upravitelja.</w:t>
      </w:r>
    </w:p>
    <w:p w:rsidRDefault="00966898" w:rsidP="00966898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ab/>
        <w:t>Sukladno čl. 4</w:t>
      </w:r>
      <w:r w:rsidR="00A73270">
        <w:rPr>
          <w:rFonts w:hAnsi="Times New Roman" w:ascii="Times New Roman"/>
          <w:sz w:val="24"/>
          <w:szCs w:val="24"/>
        </w:rPr>
        <w:t>.</w:t>
      </w:r>
      <w:r w:rsidRPr="00597F2F">
        <w:rPr>
          <w:rFonts w:hAnsi="Times New Roman" w:ascii="Times New Roman"/>
          <w:sz w:val="24"/>
          <w:szCs w:val="24"/>
        </w:rPr>
        <w:t xml:space="preserve"> u vezi s čl. 15</w:t>
      </w:r>
      <w:r w:rsidR="00A73270">
        <w:rPr>
          <w:rFonts w:hAnsi="Times New Roman" w:ascii="Times New Roman"/>
          <w:sz w:val="24"/>
          <w:szCs w:val="24"/>
        </w:rPr>
        <w:t>.</w:t>
      </w:r>
      <w:r w:rsidRPr="00597F2F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966898" w:rsidP="00966898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 </w:t>
      </w:r>
    </w:p>
    <w:p w:rsidRDefault="00966898" w:rsidP="00A7044F" w:rsidR="0096689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Budući je stečajni upravitelj obavio poslove u prethodnom postupku određena mu je nagrada u i</w:t>
      </w:r>
      <w:r w:rsidR="00B30AC0">
        <w:rPr>
          <w:rFonts w:hAnsi="Times New Roman" w:ascii="Times New Roman"/>
          <w:sz w:val="24"/>
          <w:szCs w:val="24"/>
        </w:rPr>
        <w:t>znosu od 4.0</w:t>
      </w:r>
      <w:r w:rsidRPr="00597F2F">
        <w:rPr>
          <w:rFonts w:hAnsi="Times New Roman" w:ascii="Times New Roman"/>
          <w:sz w:val="24"/>
          <w:szCs w:val="24"/>
        </w:rPr>
        <w:t>00,00 kn bruto valjalo je odlučiti kao u izreci.</w:t>
      </w:r>
    </w:p>
    <w:p w:rsidRDefault="00A7044F" w:rsidP="00A7044F" w:rsidR="00A7044F" w:rsidRPr="00597F2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597F2F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597F2F">
        <w:rPr>
          <w:rFonts w:hAnsi="Times New Roman" w:ascii="Times New Roman"/>
          <w:sz w:val="24"/>
          <w:szCs w:val="24"/>
        </w:rPr>
        <w:t>Osijeku</w:t>
      </w:r>
      <w:proofErr w:type="spellEnd"/>
      <w:r w:rsidRPr="00597F2F">
        <w:rPr>
          <w:rFonts w:hAnsi="Times New Roman" w:ascii="Times New Roman"/>
          <w:sz w:val="24"/>
          <w:szCs w:val="24"/>
        </w:rPr>
        <w:t xml:space="preserve"> </w:t>
      </w:r>
      <w:r w:rsidR="0064217C">
        <w:rPr>
          <w:rFonts w:hAnsi="Times New Roman" w:ascii="Times New Roman"/>
          <w:sz w:val="24"/>
          <w:szCs w:val="24"/>
        </w:rPr>
        <w:t>2</w:t>
      </w:r>
      <w:r w:rsidR="00B30AC0">
        <w:rPr>
          <w:rFonts w:hAnsi="Times New Roman" w:ascii="Times New Roman"/>
          <w:sz w:val="24"/>
          <w:szCs w:val="24"/>
        </w:rPr>
        <w:t>.</w:t>
      </w:r>
      <w:proofErr w:type="gramEnd"/>
      <w:r w:rsidR="00B30AC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B30AC0">
        <w:rPr>
          <w:rFonts w:hAnsi="Times New Roman" w:ascii="Times New Roman"/>
          <w:sz w:val="24"/>
          <w:szCs w:val="24"/>
        </w:rPr>
        <w:t>prosinca</w:t>
      </w:r>
      <w:proofErr w:type="spellEnd"/>
      <w:proofErr w:type="gramEnd"/>
      <w:r w:rsidRPr="00597F2F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Pr="00597F2F">
        <w:rPr>
          <w:rFonts w:hAnsi="Times New Roman" w:ascii="Times New Roman"/>
          <w:sz w:val="24"/>
          <w:szCs w:val="24"/>
        </w:rPr>
        <w:t>g</w:t>
      </w:r>
      <w:proofErr w:type="gramEnd"/>
      <w:r w:rsidRPr="00597F2F">
        <w:rPr>
          <w:rFonts w:hAnsi="Times New Roman" w:ascii="Times New Roman"/>
          <w:sz w:val="24"/>
          <w:szCs w:val="24"/>
        </w:rPr>
        <w:t>.</w:t>
      </w: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>
      <w:pPr>
        <w:pStyle w:val="Bezproreda1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  <w:t>STEČAJNA SUTKINJA</w:t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A7044F" w:rsidP="00966898" w:rsidR="00A7044F">
      <w:pPr>
        <w:pStyle w:val="Bezproreda1"/>
        <w:rPr>
          <w:rFonts w:hAnsi="Times New Roman" w:ascii="Times New Roman"/>
          <w:sz w:val="24"/>
          <w:szCs w:val="24"/>
        </w:rPr>
      </w:pPr>
    </w:p>
    <w:p w:rsidRDefault="00A7044F" w:rsidP="00966898" w:rsidR="00A7044F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762086" w:rsidP="00762086" w:rsidR="00762086" w:rsidRPr="00597F2F">
      <w:pPr>
        <w:pStyle w:val="Bezproreda1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Zapisničar: Danijela </w:t>
      </w:r>
      <w:r>
        <w:rPr>
          <w:rFonts w:hAnsi="Times New Roman" w:ascii="Times New Roman"/>
          <w:sz w:val="24"/>
          <w:szCs w:val="24"/>
        </w:rPr>
        <w:t>Špeletić</w:t>
      </w: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POUKA O PRAVNOM LIJEKU</w:t>
      </w:r>
    </w:p>
    <w:p w:rsidRDefault="00966898" w:rsidP="00DB6A8B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DNA:</w:t>
      </w:r>
    </w:p>
    <w:p w:rsidRDefault="00966898" w:rsidP="00966898" w:rsidR="00966898" w:rsidRPr="00597F2F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e-</w:t>
      </w:r>
      <w:proofErr w:type="spellStart"/>
      <w:r w:rsidRPr="00597F2F">
        <w:rPr>
          <w:rFonts w:hAnsi="Times New Roman" w:ascii="Times New Roman"/>
          <w:sz w:val="24"/>
          <w:szCs w:val="24"/>
        </w:rPr>
        <w:t>ogl</w:t>
      </w:r>
      <w:proofErr w:type="spellEnd"/>
      <w:r w:rsidRPr="00597F2F">
        <w:rPr>
          <w:rFonts w:hAnsi="Times New Roman" w:ascii="Times New Roman"/>
          <w:sz w:val="24"/>
          <w:szCs w:val="24"/>
        </w:rPr>
        <w:t>. pl.</w:t>
      </w:r>
    </w:p>
    <w:p w:rsidRDefault="00966898" w:rsidP="00966898" w:rsidR="00966898" w:rsidRPr="00597F2F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st. uprav. </w:t>
      </w:r>
      <w:r w:rsidR="00F83792">
        <w:rPr>
          <w:rFonts w:hAnsi="Times New Roman" w:ascii="Times New Roman"/>
          <w:sz w:val="24"/>
          <w:szCs w:val="24"/>
        </w:rPr>
        <w:t>Vinko Dukić</w:t>
      </w:r>
    </w:p>
    <w:p w:rsidRDefault="00966898" w:rsidP="00966898" w:rsidR="00966898" w:rsidRPr="00597F2F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Računovodstvo – </w:t>
      </w:r>
      <w:r w:rsidRPr="00A7044F">
        <w:rPr>
          <w:rFonts w:hAnsi="Times New Roman" w:ascii="Times New Roman"/>
          <w:b/>
          <w:sz w:val="24"/>
          <w:szCs w:val="24"/>
        </w:rPr>
        <w:t>nakon pravomoćnosti</w:t>
      </w:r>
    </w:p>
    <w:p w:rsidRDefault="00966898" w:rsidP="00966898" w:rsidR="008A6DA0" w:rsidRPr="00A73270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A73270">
        <w:rPr>
          <w:rFonts w:hAnsi="Times New Roman" w:ascii="Times New Roman"/>
          <w:sz w:val="24"/>
          <w:szCs w:val="24"/>
        </w:rPr>
        <w:t>K-</w:t>
      </w:r>
      <w:r w:rsidR="007D6F13">
        <w:rPr>
          <w:rFonts w:hAnsi="Times New Roman" w:ascii="Times New Roman"/>
          <w:sz w:val="24"/>
          <w:szCs w:val="24"/>
        </w:rPr>
        <w:t>2</w:t>
      </w:r>
      <w:r w:rsidR="00D65615">
        <w:rPr>
          <w:rFonts w:hAnsi="Times New Roman" w:ascii="Times New Roman"/>
          <w:sz w:val="24"/>
          <w:szCs w:val="24"/>
        </w:rPr>
        <w:t>.1.</w:t>
      </w:r>
    </w:p>
    <w:p w:rsidRDefault="008A6DA0" w:rsidP="008A6DA0" w:rsidR="008A6DA0" w:rsidRPr="00597F2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597F2F"/>
    <w:p w:rsidRDefault="008A6DA0" w:rsidP="008A6DA0" w:rsidR="008A6DA0" w:rsidRPr="00597F2F">
      <w:pPr>
        <w:pStyle w:val="Tijeloteksta"/>
        <w:jc w:val="left"/>
        <w:rPr>
          <w:sz w:val="24"/>
        </w:rPr>
      </w:pP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  <w:t xml:space="preserve"> </w:t>
      </w:r>
      <w:r w:rsidRPr="00597F2F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B95AC2" w:rsidP="00B95AC2" w:rsidR="00B95AC2" w:rsidRPr="00597F2F">
      <w:pPr>
        <w:ind w:left="360"/>
        <w:jc w:val="both"/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  <w:r w:rsidRPr="00597F2F">
        <w:rPr>
          <w:sz w:val="24"/>
        </w:rPr>
        <w:t xml:space="preserve">                                                                                                                                </w:t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</w:p>
    <w:p w:rsidRDefault="008A6DA0" w:rsidP="008A6DA0" w:rsidR="008A6DA0" w:rsidRPr="00597F2F">
      <w:pPr>
        <w:pStyle w:val="Tijeloteksta"/>
        <w:jc w:val="left"/>
        <w:rPr>
          <w:sz w:val="24"/>
        </w:rPr>
      </w:pP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  <w:t xml:space="preserve">   </w:t>
      </w:r>
      <w:r w:rsidRPr="00597F2F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/>
    <w:p w:rsidRDefault="008A6DA0" w:rsidP="008A6DA0" w:rsidR="008A6DA0" w:rsidRPr="00597F2F"/>
    <w:p w:rsidRDefault="00207758" w:rsidR="00207758" w:rsidRPr="00597F2F"/>
    <w:p w:rsidRDefault="004A1A44" w:rsidR="004A1A44" w:rsidRPr="00597F2F"/>
    <w:sectPr w:rsidSect="00606835" w:rsidR="004A1A44" w:rsidRPr="00597F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2AE" w:rsidR="009C22AE">
      <w:r>
        <w:separator/>
      </w:r>
    </w:p>
  </w:endnote>
  <w:endnote w:id="0" w:type="continuationSeparator">
    <w:p w:rsidRDefault="009C22AE" w:rsidR="009C2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2AE" w:rsidR="009C22AE">
      <w:r>
        <w:separator/>
      </w:r>
    </w:p>
  </w:footnote>
  <w:footnote w:id="0" w:type="continuationSeparator">
    <w:p w:rsidRDefault="009C22AE" w:rsidR="009C22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22AE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F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F55CC9" w:rsidR="00F55CC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00320" w:rsidRPr="00DE5F8A">
      <w:rPr>
        <w:rFonts w:cs="Tahoma" w:hAnsi="Tahoma" w:ascii="Tahoma"/>
      </w:rPr>
      <w:tab/>
    </w:r>
    <w:r w:rsidR="00F55CC9">
      <w:t>6 St-1757/16-1</w:t>
    </w:r>
    <w:r w:rsidR="0064217C">
      <w:t>9</w:t>
    </w:r>
  </w:p>
  <w:p w:rsidRDefault="009C22AE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F55CC9">
      <w:t>1757</w:t>
    </w:r>
    <w:r>
      <w:t>/</w:t>
    </w:r>
    <w:r w:rsidR="00F55CC9">
      <w:t>16-1</w:t>
    </w:r>
    <w:r w:rsidR="0064217C">
      <w:t>9</w:t>
    </w:r>
  </w:p>
  <w:p w:rsidRDefault="009C22AE" w:rsidP="00546D11" w:rsidR="00546D11">
    <w:pPr>
      <w:jc w:val="right"/>
    </w:pPr>
  </w:p>
  <w:p w:rsidRDefault="009C22AE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0E2F3A"/>
    <w:rsid w:val="00101407"/>
    <w:rsid w:val="001415B0"/>
    <w:rsid w:val="00141BD6"/>
    <w:rsid w:val="00154F2C"/>
    <w:rsid w:val="001607D2"/>
    <w:rsid w:val="0016115B"/>
    <w:rsid w:val="001633A9"/>
    <w:rsid w:val="001743E4"/>
    <w:rsid w:val="001A3B3E"/>
    <w:rsid w:val="001A5891"/>
    <w:rsid w:val="001B33DC"/>
    <w:rsid w:val="001B3AF8"/>
    <w:rsid w:val="001C0201"/>
    <w:rsid w:val="001C635E"/>
    <w:rsid w:val="001E19A3"/>
    <w:rsid w:val="002010CC"/>
    <w:rsid w:val="00203CE3"/>
    <w:rsid w:val="00207758"/>
    <w:rsid w:val="002126A9"/>
    <w:rsid w:val="002378A7"/>
    <w:rsid w:val="002522D1"/>
    <w:rsid w:val="00282764"/>
    <w:rsid w:val="002B6C5B"/>
    <w:rsid w:val="002C439F"/>
    <w:rsid w:val="002E191A"/>
    <w:rsid w:val="002E2A89"/>
    <w:rsid w:val="002F0B29"/>
    <w:rsid w:val="00310117"/>
    <w:rsid w:val="003142DB"/>
    <w:rsid w:val="00324996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3014"/>
    <w:rsid w:val="00425C43"/>
    <w:rsid w:val="00437E25"/>
    <w:rsid w:val="00440A6B"/>
    <w:rsid w:val="004445B5"/>
    <w:rsid w:val="0044680C"/>
    <w:rsid w:val="004627C0"/>
    <w:rsid w:val="00473591"/>
    <w:rsid w:val="004A0456"/>
    <w:rsid w:val="004A1A44"/>
    <w:rsid w:val="004A1BE0"/>
    <w:rsid w:val="004A3DCB"/>
    <w:rsid w:val="004B6400"/>
    <w:rsid w:val="004C1965"/>
    <w:rsid w:val="004D13F4"/>
    <w:rsid w:val="004E1613"/>
    <w:rsid w:val="00502B8D"/>
    <w:rsid w:val="00531D16"/>
    <w:rsid w:val="005408FD"/>
    <w:rsid w:val="00556767"/>
    <w:rsid w:val="00577013"/>
    <w:rsid w:val="0058380C"/>
    <w:rsid w:val="00597F2F"/>
    <w:rsid w:val="005B2FE6"/>
    <w:rsid w:val="005C158A"/>
    <w:rsid w:val="005E147B"/>
    <w:rsid w:val="005F39F6"/>
    <w:rsid w:val="005F702C"/>
    <w:rsid w:val="0060372C"/>
    <w:rsid w:val="00630962"/>
    <w:rsid w:val="0064217C"/>
    <w:rsid w:val="006478A3"/>
    <w:rsid w:val="00654736"/>
    <w:rsid w:val="00684C8D"/>
    <w:rsid w:val="006A1793"/>
    <w:rsid w:val="006B1D89"/>
    <w:rsid w:val="006B23B0"/>
    <w:rsid w:val="006B6CCD"/>
    <w:rsid w:val="006C3480"/>
    <w:rsid w:val="006D2F24"/>
    <w:rsid w:val="006E1B5C"/>
    <w:rsid w:val="006F19F3"/>
    <w:rsid w:val="00707D74"/>
    <w:rsid w:val="00712941"/>
    <w:rsid w:val="0074532C"/>
    <w:rsid w:val="00754992"/>
    <w:rsid w:val="00762086"/>
    <w:rsid w:val="00784800"/>
    <w:rsid w:val="007849CF"/>
    <w:rsid w:val="007B5BF6"/>
    <w:rsid w:val="007D217C"/>
    <w:rsid w:val="007D6F13"/>
    <w:rsid w:val="007D7708"/>
    <w:rsid w:val="007E05E0"/>
    <w:rsid w:val="007F03F0"/>
    <w:rsid w:val="00800B4A"/>
    <w:rsid w:val="008368D8"/>
    <w:rsid w:val="00850AF8"/>
    <w:rsid w:val="00870A14"/>
    <w:rsid w:val="008A0198"/>
    <w:rsid w:val="008A256A"/>
    <w:rsid w:val="008A6DA0"/>
    <w:rsid w:val="008A7573"/>
    <w:rsid w:val="008D3F18"/>
    <w:rsid w:val="008E08A3"/>
    <w:rsid w:val="008E69C0"/>
    <w:rsid w:val="008F6F35"/>
    <w:rsid w:val="008F70F4"/>
    <w:rsid w:val="00900320"/>
    <w:rsid w:val="00900997"/>
    <w:rsid w:val="009029CE"/>
    <w:rsid w:val="009160C7"/>
    <w:rsid w:val="00924C72"/>
    <w:rsid w:val="0093594C"/>
    <w:rsid w:val="00944F2B"/>
    <w:rsid w:val="00963CBE"/>
    <w:rsid w:val="00963FAF"/>
    <w:rsid w:val="00966898"/>
    <w:rsid w:val="009705EA"/>
    <w:rsid w:val="0098061D"/>
    <w:rsid w:val="009836D5"/>
    <w:rsid w:val="00993EC0"/>
    <w:rsid w:val="009A0D2F"/>
    <w:rsid w:val="009A75CE"/>
    <w:rsid w:val="009B2A82"/>
    <w:rsid w:val="009B2FC8"/>
    <w:rsid w:val="009B639A"/>
    <w:rsid w:val="009C22AE"/>
    <w:rsid w:val="009D33A6"/>
    <w:rsid w:val="009F16FF"/>
    <w:rsid w:val="00A3614D"/>
    <w:rsid w:val="00A61091"/>
    <w:rsid w:val="00A7044F"/>
    <w:rsid w:val="00A73270"/>
    <w:rsid w:val="00A81A23"/>
    <w:rsid w:val="00AA1592"/>
    <w:rsid w:val="00AE0EB3"/>
    <w:rsid w:val="00AF5059"/>
    <w:rsid w:val="00B11B6D"/>
    <w:rsid w:val="00B12CEE"/>
    <w:rsid w:val="00B17DB8"/>
    <w:rsid w:val="00B30AC0"/>
    <w:rsid w:val="00B52CE5"/>
    <w:rsid w:val="00B54901"/>
    <w:rsid w:val="00B7009B"/>
    <w:rsid w:val="00B95AC2"/>
    <w:rsid w:val="00BA6465"/>
    <w:rsid w:val="00BC1AD9"/>
    <w:rsid w:val="00BC4131"/>
    <w:rsid w:val="00BD7B7E"/>
    <w:rsid w:val="00C0699C"/>
    <w:rsid w:val="00C229A5"/>
    <w:rsid w:val="00C82903"/>
    <w:rsid w:val="00C85869"/>
    <w:rsid w:val="00C85D65"/>
    <w:rsid w:val="00C91F82"/>
    <w:rsid w:val="00C96A1A"/>
    <w:rsid w:val="00CC00BC"/>
    <w:rsid w:val="00CC66C8"/>
    <w:rsid w:val="00CF2B1A"/>
    <w:rsid w:val="00CF7B20"/>
    <w:rsid w:val="00D65615"/>
    <w:rsid w:val="00D70451"/>
    <w:rsid w:val="00DB04C4"/>
    <w:rsid w:val="00DB0D69"/>
    <w:rsid w:val="00DB6A8B"/>
    <w:rsid w:val="00DD0C83"/>
    <w:rsid w:val="00DD2EE2"/>
    <w:rsid w:val="00DE4E72"/>
    <w:rsid w:val="00DF587A"/>
    <w:rsid w:val="00E0588D"/>
    <w:rsid w:val="00E26B49"/>
    <w:rsid w:val="00E31AEE"/>
    <w:rsid w:val="00E47CE8"/>
    <w:rsid w:val="00E914A6"/>
    <w:rsid w:val="00EE2C7F"/>
    <w:rsid w:val="00EE3442"/>
    <w:rsid w:val="00EF605A"/>
    <w:rsid w:val="00F010EA"/>
    <w:rsid w:val="00F22C70"/>
    <w:rsid w:val="00F23EC7"/>
    <w:rsid w:val="00F52FC6"/>
    <w:rsid w:val="00F55CC9"/>
    <w:rsid w:val="00F65BCF"/>
    <w:rsid w:val="00F67435"/>
    <w:rsid w:val="00F75561"/>
    <w:rsid w:val="00F83792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5CC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customStyle="true" w:styleId="Bezproreda2" w:type="paragraph">
    <w:name w:val="Bez proreda2"/>
    <w:uiPriority w:val="1"/>
    <w:qFormat/>
    <w:rsid w:val="00900320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E2F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2F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2F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F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F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5CC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uiPriority w:val="1"/>
    <w:qFormat/>
    <w:rsid w:val="00900320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E2F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2F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2F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F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F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06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28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0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St-1757/2016</izvorni_sadrzaj>
    <derivirana_varijabla naziv="DomainObject.Predmet.OznakaBroj_1">St-1757/2016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FALETAR Društvo s ograničenom odgovornošću za proizvodnju i trgovinu</izvorni_sadrzaj>
    <derivirana_varijabla naziv="DomainObject.Predmet.ProtustrankaFormated_1">  FALETAR Društvo s ograničenom odgovornošću za proizvodnju i trgovinu</derivirana_varijabla>
  </DomainObject.Predmet.ProtustrankaFormated>
  <DomainObject.Predmet.ProtustrankaFormatedOIB>
    <izvorni_sadrzaj>  FALETAR Društvo s ograničenom odgovornošću za proizvodnju i trgovinu, OIB 90042132224</izvorni_sadrzaj>
    <derivirana_varijabla naziv="DomainObject.Predmet.ProtustrankaFormatedOIB_1">  FALETAR Društvo s ograničenom odgovornošću za proizvodnju i trgovinu, OIB 90042132224</derivirana_varijabla>
  </DomainObject.Predmet.ProtustrankaFormatedOIB>
  <DomainObject.Predmet.ProtustrankaFormatedWithAdress>
    <izvorni_sadrzaj> FALETAR Društvo s ograničenom odgovornošću za proizvodnju i trgovinu, Stjepana Radića 37, 32234 Šarengrad</izvorni_sadrzaj>
    <derivirana_varijabla naziv="DomainObject.Predmet.ProtustrankaFormatedWithAdress_1"> FALETAR Društvo s ograničenom odgovornošću za proizvodnju i trgovinu, Stjepana Radića 37, 32234 Šarengrad</derivirana_varijabla>
  </DomainObject.Predmet.ProtustrankaFormatedWithAdress>
  <DomainObject.Predmet.ProtustrankaFormatedWithAdressOIB>
    <izvorni_sadrzaj> FALETAR Društvo s ograničenom odgovornošću za proizvodnju i trgovinu, OIB 90042132224, Stjepana Radića 37, 32234 Šarengrad</izvorni_sadrzaj>
    <derivirana_varijabla naziv="DomainObject.Predmet.ProtustrankaFormatedWithAdressOIB_1"> FALETAR Društvo s ograničenom odgovornošću za proizvodnju i trgovinu, OIB 90042132224, Stjepana Radića 37, 32234 Šarengrad</derivirana_varijabla>
  </DomainObject.Predmet.ProtustrankaFormatedWithAdressOIB>
  <DomainObject.Predmet.ProtustrankaWithAdress>
    <izvorni_sadrzaj>FALETAR Društvo s ograničenom odgovornošću za proizvodnju i trgovinu Stjepana Radića 37, 32234 Šarengrad</izvorni_sadrzaj>
    <derivirana_varijabla naziv="DomainObject.Predmet.ProtustrankaWithAdress_1">FALETAR Društvo s ograničenom odgovornošću za proizvodnju i trgovinu Stjepana Radića 37, 32234 Šarengrad</derivirana_varijabla>
  </DomainObject.Predmet.ProtustrankaWithAdress>
  <DomainObject.Predmet.ProtustrankaWithAdressOIB>
    <izvorni_sadrzaj>FALETAR Društvo s ograničenom odgovornošću za proizvodnju i trgovinu, OIB 90042132224, Stjepana Radića 37, 32234 Šarengrad</izvorni_sadrzaj>
    <derivirana_varijabla naziv="DomainObject.Predmet.ProtustrankaWithAdressOIB_1">FALETAR Društvo s ograničenom odgovornošću za proizvodnju i trgovinu, OIB 90042132224, Stjepana Radića 37, 32234 Šarengrad</derivirana_varijabla>
  </DomainObject.Predmet.ProtustrankaWithAdressOIB>
  <DomainObject.Predmet.ProtustrankaNazivFormated>
    <izvorni_sadrzaj>FALETAR Društvo s ograničenom odgovornošću za proizvodnju i trgovinu</izvorni_sadrzaj>
    <derivirana_varijabla naziv="DomainObject.Predmet.ProtustrankaNazivFormated_1">FALETAR Društvo s ograničenom odgovornošću za proizvodnju i trgovinu</derivirana_varijabla>
  </DomainObject.Predmet.ProtustrankaNazivFormated>
  <DomainObject.Predmet.ProtustrankaNazivFormatedOIB>
    <izvorni_sadrzaj>FALETAR Društvo s ograničenom odgovornošću za proizvodnju i trgovinu, OIB 90042132224</izvorni_sadrzaj>
    <derivirana_varijabla naziv="DomainObject.Predmet.ProtustrankaNazivFormatedOIB_1">FALETAR Društvo s ograničenom odgovornošću za proizvodnju i trgovinu, OIB 90042132224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FALETAR Društvo s ograničenom odgovornošću za proizvodnju i trgovinu</item>
    </izvorni_sadrzaj>
    <derivirana_varijabla naziv="DomainObject.Predmet.ProtuStrankaListFormated_1">
      <item>FALETAR Društvo s ograničenom odgovornošću za proizvodnju i trgovinu</item>
    </derivirana_varijabla>
  </DomainObject.Predmet.ProtuStrankaListFormated>
  <DomainObject.Predmet.ProtuStrankaListFormatedOIB>
    <izvorni_sadrzaj>
      <item>FALETAR Društvo s ograničenom odgovornošću za proizvodnju i trgovinu, OIB 90042132224</item>
    </izvorni_sadrzaj>
    <derivirana_varijabla naziv="DomainObject.Predmet.ProtuStrankaListFormatedOIB_1">
      <item>FALETAR Društvo s ograničenom odgovornošću za proizvodnju i trgovinu, OIB 90042132224</item>
    </derivirana_varijabla>
  </DomainObject.Predmet.ProtuStrankaListFormatedOIB>
  <DomainObject.Predmet.ProtuStrankaListFormatedWithAdress>
    <izvorni_sadrzaj>
      <item>FALETAR Društvo s ograničenom odgovornošću za proizvodnju i trgovinu, Stjepana Radića 37, 32234 Šarengrad</item>
    </izvorni_sadrzaj>
    <derivirana_varijabla naziv="DomainObject.Predmet.ProtuStrankaListFormatedWithAdress_1">
      <item>FALETAR Društvo s ograničenom odgovornošću za proizvodnju i trgovinu, Stjepana Radića 37, 32234 Šarengrad</item>
    </derivirana_varijabla>
  </DomainObject.Predmet.ProtuStrankaListFormatedWithAdress>
  <DomainObject.Predmet.ProtuStrankaListFormatedWithAdressOIB>
    <izvorni_sadrzaj>
      <item>FALETAR Društvo s ograničenom odgovornošću za proizvodnju i trgovinu, OIB 90042132224, Stjepana Radića 37, 32234 Šarengrad</item>
    </izvorni_sadrzaj>
    <derivirana_varijabla naziv="DomainObject.Predmet.ProtuStrankaListFormatedWithAdressOIB_1">
      <item>FALETAR Društvo s ograničenom odgovornošću za proizvodnju i trgovinu, OIB 90042132224, Stjepana Radića 37, 32234 Šarengrad</item>
    </derivirana_varijabla>
  </DomainObject.Predmet.ProtuStrankaListFormatedWithAdressOIB>
  <DomainObject.Predmet.ProtuStrankaListNazivFormated>
    <izvorni_sadrzaj>
      <item>FALETAR Društvo s ograničenom odgovornošću za proizvodnju i trgovinu</item>
    </izvorni_sadrzaj>
    <derivirana_varijabla naziv="DomainObject.Predmet.ProtuStrankaListNazivFormated_1">
      <item>FALETAR Društvo s ograničenom odgovornošću za proizvodnju i trgovinu</item>
    </derivirana_varijabla>
  </DomainObject.Predmet.ProtuStrankaListNazivFormated>
  <DomainObject.Predmet.ProtuStrankaListNazivFormatedOIB>
    <izvorni_sadrzaj>
      <item>FALETAR Društvo s ograničenom odgovornošću za proizvodnju i trgovinu, OIB 90042132224</item>
    </izvorni_sadrzaj>
    <derivirana_varijabla naziv="DomainObject.Predmet.ProtuStrankaListNazivFormatedOIB_1">
      <item>FALETAR Društvo s ograničenom odgovornošću za proizvodnju i trgovinu, OIB 90042132224</item>
    </derivirana_varijabla>
  </DomainObject.Predmet.ProtuStrankaListNazivFormatedOIB>
  <DomainObject.Predmet.OstaliListFormated>
    <izvorni_sadrzaj>
      <item>Marko Cvrkovć</item>
    </izvorni_sadrzaj>
    <derivirana_varijabla naziv="DomainObject.Predmet.OstaliListFormated_1">
      <item>Marko Cvrkovć</item>
    </derivirana_varijabla>
  </DomainObject.Predmet.OstaliListFormated>
  <DomainObject.Predmet.OstaliListFormatedOIB>
    <izvorni_sadrzaj>
      <item>Marko Cvrkovć</item>
    </izvorni_sadrzaj>
    <derivirana_varijabla naziv="DomainObject.Predmet.OstaliListFormatedOIB_1">
      <item>Marko Cvrkovć</item>
    </derivirana_varijabla>
  </DomainObject.Predmet.OstaliListFormatedOIB>
  <DomainObject.Predmet.OstaliListFormatedWithAdress>
    <izvorni_sadrzaj>
      <item>Marko Cvrkovć, Županijska 44, 32000 Vukovar</item>
    </izvorni_sadrzaj>
    <derivirana_varijabla naziv="DomainObject.Predmet.OstaliListFormatedWithAdress_1">
      <item>Marko Cvrkovć, Županijska 44, 32000 Vukovar</item>
    </derivirana_varijabla>
  </DomainObject.Predmet.OstaliListFormatedWithAdress>
  <DomainObject.Predmet.OstaliListFormatedWithAdressOIB>
    <izvorni_sadrzaj>
      <item>Marko Cvrkovć, Županijska 44, 32000 Vukovar</item>
    </izvorni_sadrzaj>
    <derivirana_varijabla naziv="DomainObject.Predmet.OstaliListFormatedWithAdressOIB_1">
      <item>Marko Cvrkovć, Županijska 44, 32000 Vukovar</item>
    </derivirana_varijabla>
  </DomainObject.Predmet.OstaliListFormatedWithAdressOIB>
  <DomainObject.Predmet.OstaliListNazivFormated>
    <izvorni_sadrzaj>
      <item>Marko Cvrkovć</item>
    </izvorni_sadrzaj>
    <derivirana_varijabla naziv="DomainObject.Predmet.OstaliListNazivFormated_1">
      <item>Marko Cvrkovć</item>
    </derivirana_varijabla>
  </DomainObject.Predmet.OstaliListNazivFormated>
  <DomainObject.Predmet.OstaliListNazivFormatedOIB>
    <izvorni_sadrzaj>
      <item>Marko Cvrkovć</item>
    </izvorni_sadrzaj>
    <derivirana_varijabla naziv="DomainObject.Predmet.OstaliListNazivFormatedOIB_1">
      <item>Marko Cvrkovć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FALETAR Društvo s ograničenom odgovornošću za proizvodnju i trgovinu</izvorni_sadrzaj>
    <derivirana_varijabla naziv="DomainObject.Predmet.ProtustrankaIDrugi_1">FALETAR Društvo s ograničenom odgovornošću za proizvodnju i trgovinu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FALETAR Društvo s ograničenom odgovornošću za proizvodnju i trgovinu, OIB 90042132224, Stjepana Radića 37, 32234 Šarengrad</izvorni_sadrzaj>
    <derivirana_varijabla naziv="DomainObject.Predmet.ProtustrankaIDrugiAdressOIB_1">FALETAR Društvo s ograničenom odgovornošću za proizvodnju i trgovinu, OIB 90042132224, Stjepana Radića 37,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FALETAR Društvo s ograničenom odgovornošću za proizvodnju i trgovinu</item>
      <item>Marko Cvrkovć</item>
      <item>RH MINISTARSTVO FINANCIJA POREZNA UPRAVA</item>
    </izvorni_sadrzaj>
    <derivirana_varijabla naziv="DomainObject.Predmet.SudioniciListNaziv_1">
      <item>FALETAR Društvo s ograničenom odgovornošću za proizvodnju i trgovinu</item>
      <item>Marko Cvrkovć</item>
      <item>RH MINISTARSTVO FINANCIJA POREZNA UPRAVA</item>
    </derivirana_varijabla>
  </DomainObject.Predmet.SudioniciListNaziv>
  <DomainObject.Predmet.SudioniciListAdressOIB>
    <izvorni_sadrzaj>
      <item>FALETAR Društvo s ograničenom odgovornošću za proizvodnju i trgovinu, OIB 90042132224, Stjepana Radića 37,32234 Šarengrad</item>
      <item>Marko Cvrkovć, Županijska 44,32000 Vukovar</item>
      <item>RH MINISTARSTVO FINANCIJA POREZNA UPRAVA, OIB 18683136487</item>
    </izvorni_sadrzaj>
    <derivirana_varijabla naziv="DomainObject.Predmet.SudioniciListAdressOIB_1">
      <item>FALETAR Društvo s ograničenom odgovornošću za proizvodnju i trgovinu, OIB 90042132224, Stjepana Radića 37,32234 Šarengrad</item>
      <item>Marko Cvrkovć, Županijska 44,32000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90042132224</item>
      <item>, OIB null</item>
      <item>, OIB 18683136487</item>
    </izvorni_sadrzaj>
    <derivirana_varijabla naziv="DomainObject.Predmet.SudioniciListNazivOIB_1">
      <item>, OIB 90042132224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1DB72-3D19-4C61-B4CC-181E82E6B4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2567</properties:Characters>
  <properties:Lines>117</properties:Lines>
  <properties:Paragraphs>25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2016-11-23T13:13:00Z</cp:lastPrinted>
  <dcterms:modified xmlns:xsi="http://www.w3.org/2001/XMLSchema-instance" xsi:type="dcterms:W3CDTF">2016-12-02T09:01:00Z</dcterms:modified>
  <cp:revision>228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