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85a0a" w14:paraId="4485a0a"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9066E4">
        <w:t>5961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9066E4">
        <w:t>5961</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9066E4" w:rsidP="007A2FA1" w:rsidR="007A2FA1">
      <w:pPr>
        <w:pStyle w:val="Odlomakpopisa"/>
        <w:numPr>
          <w:ilvl w:val="0"/>
          <w:numId w:val="1"/>
        </w:numPr>
        <w:jc w:val="both"/>
      </w:pPr>
      <w:r>
        <w:t>ATRIUS RAJ d.o.o. Zagreb, Ilica 220, OIB:16977854665, MBS: 080752500,</w:t>
      </w:r>
      <w:r w:rsidR="008978A8">
        <w:t xml:space="preserve">. </w:t>
      </w:r>
      <w:r w:rsidR="00F47DC5">
        <w:t>I</w:t>
      </w:r>
      <w:r w:rsidR="00411F33">
        <w:t xml:space="preserve">znos </w:t>
      </w:r>
      <w:r w:rsidR="007A2FA1">
        <w:t>duga evidentiran na temelju neizvr</w:t>
      </w:r>
      <w:r w:rsidR="00866C07">
        <w:t>šenih osnova za plaćanje</w:t>
      </w:r>
      <w:r w:rsidR="00CB6701">
        <w:t xml:space="preserve"> je</w:t>
      </w:r>
      <w:r w:rsidR="00866C07">
        <w:t xml:space="preserve"> </w:t>
      </w:r>
      <w:r>
        <w:t>177.245,50</w:t>
      </w:r>
      <w:r w:rsidR="005C22D1">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37100"/>
    <w:rsid w:val="002A1B17"/>
    <w:rsid w:val="002A5293"/>
    <w:rsid w:val="002D3739"/>
    <w:rsid w:val="002E04FB"/>
    <w:rsid w:val="002E5AD1"/>
    <w:rsid w:val="00310A2F"/>
    <w:rsid w:val="00330B53"/>
    <w:rsid w:val="0034073A"/>
    <w:rsid w:val="003724B9"/>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5C22D1"/>
    <w:rsid w:val="0060077A"/>
    <w:rsid w:val="0060349D"/>
    <w:rsid w:val="006063E2"/>
    <w:rsid w:val="00625DF0"/>
    <w:rsid w:val="00676F96"/>
    <w:rsid w:val="006C3559"/>
    <w:rsid w:val="0070296C"/>
    <w:rsid w:val="00716B64"/>
    <w:rsid w:val="00730C8A"/>
    <w:rsid w:val="00733AC0"/>
    <w:rsid w:val="00736D5D"/>
    <w:rsid w:val="0075049A"/>
    <w:rsid w:val="00765E2B"/>
    <w:rsid w:val="00782FA6"/>
    <w:rsid w:val="00793AED"/>
    <w:rsid w:val="00795446"/>
    <w:rsid w:val="007A2FA1"/>
    <w:rsid w:val="007B25BF"/>
    <w:rsid w:val="007C5633"/>
    <w:rsid w:val="007D7ABE"/>
    <w:rsid w:val="007E6234"/>
    <w:rsid w:val="008330DF"/>
    <w:rsid w:val="00856D6E"/>
    <w:rsid w:val="00866ADB"/>
    <w:rsid w:val="00866C07"/>
    <w:rsid w:val="00884D84"/>
    <w:rsid w:val="008978A8"/>
    <w:rsid w:val="00897B55"/>
    <w:rsid w:val="008A2E06"/>
    <w:rsid w:val="009066E4"/>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CB6701"/>
    <w:rsid w:val="00D34947"/>
    <w:rsid w:val="00D92571"/>
    <w:rsid w:val="00D97546"/>
    <w:rsid w:val="00D97F46"/>
    <w:rsid w:val="00DA5AB7"/>
    <w:rsid w:val="00DC2932"/>
    <w:rsid w:val="00DD4E3C"/>
    <w:rsid w:val="00E055C5"/>
    <w:rsid w:val="00E157AB"/>
    <w:rsid w:val="00E451AC"/>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C5A35"/>
    <w:rsid w:val="00FE37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37100"/>
    <w:rPr>
      <w:color w:val="808080"/>
      <w:bdr w:space="0" w:sz="0" w:color="auto" w:val="none"/>
      <w:shd w:fill="auto" w:color="auto" w:val="clear"/>
    </w:rPr>
  </w:style>
  <w:style w:customStyle="true" w:styleId="eSPISCCParagraphDefaultFont" w:type="character">
    <w:name w:val="eSPIS_CC_Paragraph Default Font"/>
    <w:basedOn w:val="Zadanifontodlomka"/>
    <w:rsid w:val="002371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7100"/>
    <w:rPr>
      <w:bdr w:space="0" w:sz="0" w:color="auto" w:val="none"/>
      <w:shd w:fill="FFFFCC" w:color="auto" w:val="clear"/>
      <w:lang w:val="hr-HR"/>
    </w:rPr>
  </w:style>
  <w:style w:customStyle="true" w:styleId="PozadinaSvijetloCrvena" w:type="character">
    <w:name w:val="Pozadina_SvijetloCrvena"/>
    <w:basedOn w:val="eSPISCCParagraphDefaultFont"/>
    <w:rsid w:val="002371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71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37100"/>
    <w:rPr>
      <w:color w:val="808080"/>
      <w:bdr w:color="auto" w:space="0" w:sz="0" w:val="none"/>
      <w:shd w:color="auto" w:fill="auto" w:val="clear"/>
    </w:rPr>
  </w:style>
  <w:style w:customStyle="1" w:styleId="eSPISCCParagraphDefaultFont" w:type="character">
    <w:name w:val="eSPIS_CC_Paragraph Default Font"/>
    <w:basedOn w:val="Zadanifontodlomka"/>
    <w:rsid w:val="002371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7100"/>
    <w:rPr>
      <w:bdr w:color="auto" w:space="0" w:sz="0" w:val="none"/>
      <w:shd w:color="auto" w:fill="FFFFCC" w:val="clear"/>
      <w:lang w:val="hr-HR"/>
    </w:rPr>
  </w:style>
  <w:style w:customStyle="1" w:styleId="PozadinaSvijetloCrvena" w:type="character">
    <w:name w:val="Pozadina_SvijetloCrvena"/>
    <w:basedOn w:val="eSPISCCParagraphDefaultFont"/>
    <w:rsid w:val="002371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71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5961</izvorni_sadrzaj>
    <derivirana_varijabla naziv="DomainObject.Predmet.Broj_1">5961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St-5961/2015</izvorni_sadrzaj>
    <derivirana_varijabla naziv="DomainObject.Predmet.OznakaBroj_1">St-5961/2015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ATRIUS RAJ d.o.o. zastupanog po punomoćniku Valerija Zelenika</izvorni_sadrzaj>
    <derivirana_varijabla naziv="DomainObject.Predmet.ProtustrankaFormated_1">  ATRIUS RAJ d.o.o. zastupanog po punomoćniku Valerija Zelenika</derivirana_varijabla>
  </DomainObject.Predmet.ProtustrankaFormated>
  <DomainObject.Predmet.ProtustrankaFormatedOIB>
    <izvorni_sadrzaj>  ATRIUS RAJ d.o.o., OIB 16977854665 zastupanog po punomoćniku Valerija Zelenika</izvorni_sadrzaj>
    <derivirana_varijabla naziv="DomainObject.Predmet.ProtustrankaFormatedOIB_1">  ATRIUS RAJ d.o.o., OIB 16977854665 zastupanog po punomoćniku Valerija Zelenika</derivirana_varijabla>
  </DomainObject.Predmet.ProtustrankaFormatedOIB>
  <DomainObject.Predmet.ProtustrankaFormatedWithAdress>
    <izvorni_sadrzaj> ATRIUS RAJ d.o.o., Ilica 220, 10000 Zagreb zastupanog po punomoćniku Valerija Zelenika</izvorni_sadrzaj>
    <derivirana_varijabla naziv="DomainObject.Predmet.ProtustrankaFormatedWithAdress_1"> ATRIUS RAJ d.o.o., Ilica 220, 10000 Zagreb zastupanog po punomoćniku Valerija Zelenika</derivirana_varijabla>
  </DomainObject.Predmet.ProtustrankaFormatedWithAdress>
  <DomainObject.Predmet.ProtustrankaFormatedWithAdressOIB>
    <izvorni_sadrzaj> ATRIUS RAJ d.o.o., OIB 16977854665, Ilica 220, 10000 Zagreb zastupanog po punomoćniku Valerija Zelenika</izvorni_sadrzaj>
    <derivirana_varijabla naziv="DomainObject.Predmet.ProtustrankaFormatedWithAdressOIB_1"> ATRIUS RAJ d.o.o., OIB 16977854665, Ilica 220, 10000 Zagreb zastupanog po punomoćniku Valerija Zelenika</derivirana_varijabla>
  </DomainObject.Predmet.ProtustrankaFormatedWithAdressOIB>
  <DomainObject.Predmet.ProtustrankaWithAdress>
    <izvorni_sadrzaj>ATRIUS RAJ d.o.o. Ilica 220, 10000 Zagreb</izvorni_sadrzaj>
    <derivirana_varijabla naziv="DomainObject.Predmet.ProtustrankaWithAdress_1">ATRIUS RAJ d.o.o. Ilica 220, 10000 Zagreb</derivirana_varijabla>
  </DomainObject.Predmet.ProtustrankaWithAdress>
  <DomainObject.Predmet.ProtustrankaWithAdressOIB>
    <izvorni_sadrzaj>ATRIUS RAJ d.o.o., OIB 16977854665, Ilica 220, 10000 Zagreb</izvorni_sadrzaj>
    <derivirana_varijabla naziv="DomainObject.Predmet.ProtustrankaWithAdressOIB_1">ATRIUS RAJ d.o.o., OIB 16977854665, Ilica 220, 10000 Zagreb</derivirana_varijabla>
  </DomainObject.Predmet.ProtustrankaWithAdressOIB>
  <DomainObject.Predmet.ProtustrankaNazivFormated>
    <izvorni_sadrzaj>ATRIUS RAJ d.o.o.</izvorni_sadrzaj>
    <derivirana_varijabla naziv="DomainObject.Predmet.ProtustrankaNazivFormated_1">ATRIUS RAJ d.o.o.</derivirana_varijabla>
  </DomainObject.Predmet.ProtustrankaNazivFormated>
  <DomainObject.Predmet.ProtustrankaNazivFormatedOIB>
    <izvorni_sadrzaj>ATRIUS RAJ d.o.o., OIB 16977854665</izvorni_sadrzaj>
    <derivirana_varijabla naziv="DomainObject.Predmet.ProtustrankaNazivFormatedOIB_1">ATRIUS RAJ d.o.o., OIB 16977854665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ATRIUS RAJ d.o.o. zastupanog po punomoćniku Valerija Zelenika</item>
    </izvorni_sadrzaj>
    <derivirana_varijabla naziv="DomainObject.Predmet.ProtuStrankaListFormated_1">
      <item>ATRIUS RAJ d.o.o. zastupanog po punomoćniku Valerija Zelenika</item>
    </derivirana_varijabla>
  </DomainObject.Predmet.ProtuStrankaListFormated>
  <DomainObject.Predmet.ProtuStrankaListFormatedOIB>
    <izvorni_sadrzaj>
      <item>ATRIUS RAJ d.o.o., OIB 16977854665 zastupanog po punomoćniku Valerija Zelenika</item>
    </izvorni_sadrzaj>
    <derivirana_varijabla naziv="DomainObject.Predmet.ProtuStrankaListFormatedOIB_1">
      <item>ATRIUS RAJ d.o.o., OIB 16977854665 zastupanog po punomoćniku Valerija Zelenika</item>
    </derivirana_varijabla>
  </DomainObject.Predmet.ProtuStrankaListFormatedOIB>
  <DomainObject.Predmet.ProtuStrankaListFormatedWithAdress>
    <izvorni_sadrzaj>
      <item>ATRIUS RAJ d.o.o., Ilica 220, 10000 Zagreb zastupanog po punomoćniku Valerija Zelenika</item>
    </izvorni_sadrzaj>
    <derivirana_varijabla naziv="DomainObject.Predmet.ProtuStrankaListFormatedWithAdress_1">
      <item>ATRIUS RAJ d.o.o., Ilica 220, 10000 Zagreb zastupanog po punomoćniku Valerija Zelenika</item>
    </derivirana_varijabla>
  </DomainObject.Predmet.ProtuStrankaListFormatedWithAdress>
  <DomainObject.Predmet.ProtuStrankaListFormatedWithAdressOIB>
    <izvorni_sadrzaj>
      <item>ATRIUS RAJ d.o.o., OIB 16977854665, Ilica 220, 10000 Zagreb zastupanog po punomoćniku Valerija Zelenika</item>
    </izvorni_sadrzaj>
    <derivirana_varijabla naziv="DomainObject.Predmet.ProtuStrankaListFormatedWithAdressOIB_1">
      <item>ATRIUS RAJ d.o.o., OIB 16977854665, Ilica 220, 10000 Zagreb zastupanog po punomoćniku Valerija Zelenika</item>
    </derivirana_varijabla>
  </DomainObject.Predmet.ProtuStrankaListFormatedWithAdressOIB>
  <DomainObject.Predmet.ProtuStrankaListNazivFormated>
    <izvorni_sadrzaj>
      <item>ATRIUS RAJ d.o.o.</item>
    </izvorni_sadrzaj>
    <derivirana_varijabla naziv="DomainObject.Predmet.ProtuStrankaListNazivFormated_1">
      <item>ATRIUS RAJ d.o.o.</item>
    </derivirana_varijabla>
  </DomainObject.Predmet.ProtuStrankaListNazivFormated>
  <DomainObject.Predmet.ProtuStrankaListNazivFormatedOIB>
    <izvorni_sadrzaj>
      <item>ATRIUS RAJ d.o.o., OIB 16977854665</item>
    </izvorni_sadrzaj>
    <derivirana_varijabla naziv="DomainObject.Predmet.ProtuStrankaListNazivFormatedOIB_1">
      <item>ATRIUS RAJ d.o.o., OIB 16977854665</item>
    </derivirana_varijabla>
  </DomainObject.Predmet.ProtuStrankaListNazivFormatedOIB>
  <DomainObject.Predmet.OstaliListFormated>
    <izvorni_sadrzaj>
      <item>Valerija Zelenika punomoćnik sudionika u postupku ATRIUS RAJ d.o.o.</item>
    </izvorni_sadrzaj>
    <derivirana_varijabla naziv="DomainObject.Predmet.OstaliListFormated_1">
      <item>Valerija Zelenika punomoćnik sudionika u postupku ATRIUS RAJ d.o.o.</item>
    </derivirana_varijabla>
  </DomainObject.Predmet.OstaliListFormated>
  <DomainObject.Predmet.OstaliListFormatedOIB>
    <izvorni_sadrzaj>
      <item>Valerija Zelenika, OIB 26042491497 punomoćnik sudionika u postupku ATRIUS RAJ d.o.o.</item>
    </izvorni_sadrzaj>
    <derivirana_varijabla naziv="DomainObject.Predmet.OstaliListFormatedOIB_1">
      <item>Valerija Zelenika, OIB 26042491497 punomoćnik sudionika u postupku ATRIUS RAJ d.o.o.</item>
    </derivirana_varijabla>
  </DomainObject.Predmet.OstaliListFormatedOIB>
  <DomainObject.Predmet.OstaliListFormatedWithAdress>
    <izvorni_sadrzaj>
      <item>Valerija Zelenika, Ilica 220, 10000 Zagreb punomoćnik sudionika u postupku ATRIUS RAJ d.o.o.</item>
    </izvorni_sadrzaj>
    <derivirana_varijabla naziv="DomainObject.Predmet.OstaliListFormatedWithAdress_1">
      <item>Valerija Zelenika, Ilica 220, 10000 Zagreb punomoćnik sudionika u postupku ATRIUS RAJ d.o.o.</item>
    </derivirana_varijabla>
  </DomainObject.Predmet.OstaliListFormatedWithAdress>
  <DomainObject.Predmet.OstaliListFormatedWithAdressOIB>
    <izvorni_sadrzaj>
      <item>Valerija Zelenika, OIB 26042491497, Ilica 220, 10000 Zagreb punomoćnik sudionika u postupku ATRIUS RAJ d.o.o.</item>
    </izvorni_sadrzaj>
    <derivirana_varijabla naziv="DomainObject.Predmet.OstaliListFormatedWithAdressOIB_1">
      <item>Valerija Zelenika, OIB 26042491497, Ilica 220, 10000 Zagreb punomoćnik sudionika u postupku ATRIUS RAJ d.o.o.</item>
    </derivirana_varijabla>
  </DomainObject.Predmet.OstaliListFormatedWithAdressOIB>
  <DomainObject.Predmet.OstaliListNazivFormated>
    <izvorni_sadrzaj>
      <item>Valerija Zelenika</item>
    </izvorni_sadrzaj>
    <derivirana_varijabla naziv="DomainObject.Predmet.OstaliListNazivFormated_1">
      <item>Valerija Zelenika</item>
    </derivirana_varijabla>
  </DomainObject.Predmet.OstaliListNazivFormated>
  <DomainObject.Predmet.OstaliListNazivFormatedOIB>
    <izvorni_sadrzaj>
      <item>Valerija Zelenika, OIB 26042491497</item>
    </izvorni_sadrzaj>
    <derivirana_varijabla naziv="DomainObject.Predmet.OstaliListNazivFormatedOIB_1">
      <item>Valerija Zelenika, OIB 26042491497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ATRIUS RAJ d.o.o.</izvorni_sadrzaj>
    <derivirana_varijabla naziv="DomainObject.Predmet.ProtustrankaIDrugi_1">ATRIUS RAJ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ATRIUS RAJ d.o.o., OIB 16977854665, Ilica 220, 10000 Zagreb</izvorni_sadrzaj>
    <derivirana_varijabla naziv="DomainObject.Predmet.ProtustrankaIDrugiAdressOIB_1">ATRIUS RAJ d.o.o., OIB 16977854665, Ilica 220,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ATRIUS RAJ d.o.o.</item>
      <item>FINA Regionalni centar Zagreb</item>
      <item>Valerija Zelenika</item>
    </izvorni_sadrzaj>
    <derivirana_varijabla naziv="DomainObject.Predmet.SudioniciListNaziv_1">
      <item>ATRIUS RAJ d.o.o.</item>
      <item>FINA Regionalni centar Zagreb</item>
      <item>Valerija Zelenika</item>
    </derivirana_varijabla>
  </DomainObject.Predmet.SudioniciListNaziv>
  <DomainObject.Predmet.SudioniciListAdressOIB>
    <izvorni_sadrzaj>
      <item>ATRIUS RAJ d.o.o., OIB 16977854665, Ilica 220,10000 Zagreb</item>
      <item>FINA Regionalni centar Zagreb, OIB 85821130368, Trg svibanjskih žrtava 1995. 1,10000 Zagreb</item>
      <item>Valerija Zelenika, OIB 26042491497, Ilica 220,10000 Zagreb</item>
    </izvorni_sadrzaj>
    <derivirana_varijabla naziv="DomainObject.Predmet.SudioniciListAdressOIB_1">
      <item>ATRIUS RAJ d.o.o., OIB 16977854665, Ilica 220,10000 Zagreb</item>
      <item>FINA Regionalni centar Zagreb, OIB 85821130368, Trg svibanjskih žrtava 1995. 1,10000 Zagreb</item>
      <item>Valerija Zelenika, OIB 26042491497, Ilica 220,10000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16977854665</item>
      <item>, OIB 85821130368</item>
      <item>, OIB 26042491497</item>
    </izvorni_sadrzaj>
    <derivirana_varijabla naziv="DomainObject.Predmet.SudioniciListNazivOIB_1">
      <item>, OIB 16977854665</item>
      <item>, OIB 85821130368</item>
      <item>, OIB 26042491497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9C22DC-906D-4EF2-BF26-F85A6655D0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1559</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2016-02-05T13:28:00Z</dcterms:created>
  <dc:creator>Željka Rončević</dc:creator>
  <cp:lastModifiedBy>Željka Rončević</cp:lastModifiedBy>
  <cp:lastPrinted>2016-02-05T12:56:00Z</cp:lastPrinted>
  <dcterms:modified xmlns:xsi="http://www.w3.org/2001/XMLSchema-instance" xsi:type="dcterms:W3CDTF">2016-02-05T13:30:00Z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