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500d" w14:paraId="b61500d" w:rsidRDefault="00E4343C" w:rsidP="00E4343C" w:rsidR="00E4343C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43C" w:rsidP="00E4343C" w:rsidR="00E4343C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E4343C" w:rsidP="00E4343C" w:rsidR="00E4343C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E4343C" w:rsidP="00E4343C" w:rsidR="00E4343C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E4343C" w:rsidP="00E4343C" w:rsidR="00E4343C">
      <w:pPr>
        <w:spacing w:after="0"/>
        <w:rPr>
          <w:rFonts w:eastAsia="Calibri"/>
        </w:rPr>
      </w:pPr>
    </w:p>
    <w:p w:rsidRDefault="00E4343C" w:rsidP="00E4343C" w:rsidR="00E4343C">
      <w:pPr>
        <w:spacing w:after="0"/>
        <w:rPr>
          <w:rFonts w:eastAsia="Times New Roman"/>
          <w:lang w:eastAsia="hr-HR"/>
        </w:rPr>
      </w:pPr>
    </w:p>
    <w:p w:rsidRDefault="00E4343C" w:rsidP="00E4343C" w:rsidR="00E4343C">
      <w:pPr>
        <w:spacing w:after="0"/>
        <w:jc w:val="center"/>
      </w:pPr>
      <w:r>
        <w:t>U  I M E  R E P U B L I K E  H R V A T S K E</w:t>
      </w:r>
    </w:p>
    <w:p w:rsidRDefault="00E4343C" w:rsidP="00E4343C" w:rsidR="00E4343C">
      <w:pPr>
        <w:spacing w:after="0"/>
      </w:pPr>
    </w:p>
    <w:p w:rsidRDefault="00E4343C" w:rsidP="00E4343C" w:rsidR="00E4343C">
      <w:pPr>
        <w:spacing w:after="0"/>
        <w:jc w:val="center"/>
      </w:pPr>
      <w:r>
        <w:t>R J E Š E NJ E</w:t>
      </w:r>
    </w:p>
    <w:p w:rsidRDefault="00E4343C" w:rsidP="00E4343C" w:rsidR="00E4343C">
      <w:pPr>
        <w:spacing w:after="0"/>
      </w:pPr>
    </w:p>
    <w:p w:rsidRDefault="00E4343C" w:rsidP="00E4343C" w:rsidR="00E4343C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SATUS d.o.o., Čakovec, Bana Josipa Jelačića 5, OIB: 57732949463, dana 24. prosinca 2015. </w:t>
      </w:r>
    </w:p>
    <w:p w:rsidRDefault="00E4343C" w:rsidP="00E4343C" w:rsidR="00E4343C">
      <w:pPr>
        <w:spacing w:after="0"/>
        <w:jc w:val="both"/>
      </w:pPr>
    </w:p>
    <w:p w:rsidRDefault="00E4343C" w:rsidP="00E4343C" w:rsidR="00E4343C">
      <w:pPr>
        <w:spacing w:after="0"/>
        <w:jc w:val="center"/>
      </w:pPr>
      <w:r>
        <w:t>r i j e š i o  j e</w:t>
      </w:r>
    </w:p>
    <w:p w:rsidRDefault="00E4343C" w:rsidP="00E4343C" w:rsidR="00E4343C">
      <w:pPr>
        <w:spacing w:after="0"/>
      </w:pPr>
    </w:p>
    <w:p w:rsidRDefault="00E4343C" w:rsidP="00E4343C" w:rsidR="00E4343C">
      <w:pPr>
        <w:spacing w:after="0"/>
        <w:ind w:firstLine="708"/>
        <w:jc w:val="both"/>
      </w:pPr>
      <w:r>
        <w:t>I/ Otvara se stečajni postupak nad stečajnim dužnikom SATUS d.o.o., Čakovec, Bana Josipa Jelačića 5, OIB: 57732949463, s danom 24. prosinca 2015. u 15,00 sati.</w:t>
      </w:r>
    </w:p>
    <w:p w:rsidRDefault="00E4343C" w:rsidP="00E4343C" w:rsidR="00E4343C">
      <w:pPr>
        <w:spacing w:after="0"/>
        <w:jc w:val="both"/>
      </w:pPr>
    </w:p>
    <w:p w:rsidRDefault="00E4343C" w:rsidP="00E4343C" w:rsidR="00E4343C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SATUS d.o.o., Čakovec, Bana Josipa Jelačića 5, OIB: 57732949463.</w:t>
      </w:r>
    </w:p>
    <w:p w:rsidRDefault="00E4343C" w:rsidP="00E4343C" w:rsidR="00E4343C">
      <w:pPr>
        <w:spacing w:after="0"/>
        <w:jc w:val="both"/>
      </w:pPr>
    </w:p>
    <w:p w:rsidRDefault="00E4343C" w:rsidP="00E4343C" w:rsidR="00E4343C">
      <w:pPr>
        <w:spacing w:after="0"/>
        <w:ind w:firstLine="708"/>
        <w:jc w:val="both"/>
        <w:rPr>
          <w:color w:val="FF0000"/>
        </w:rPr>
      </w:pPr>
      <w:r>
        <w:t xml:space="preserve">III/ Za stečajnog upravitelja imenuje se Danijela Kramar </w:t>
      </w:r>
      <w:proofErr w:type="spellStart"/>
      <w:r>
        <w:t>Šeruga</w:t>
      </w:r>
      <w:proofErr w:type="spellEnd"/>
      <w:r>
        <w:t xml:space="preserve">, Varaždin, Ivanečka 36, OIB: 17005838740. </w:t>
      </w:r>
    </w:p>
    <w:p w:rsidRDefault="00E4343C" w:rsidP="00E4343C" w:rsidR="00E4343C">
      <w:pPr>
        <w:spacing w:after="0"/>
        <w:jc w:val="both"/>
        <w:rPr>
          <w:color w:val="FF0000"/>
        </w:rPr>
      </w:pPr>
    </w:p>
    <w:p w:rsidRDefault="00E4343C" w:rsidP="00E4343C" w:rsidR="00E4343C">
      <w:pPr>
        <w:spacing w:after="0"/>
        <w:ind w:firstLine="708"/>
        <w:jc w:val="both"/>
      </w:pPr>
      <w:r>
        <w:t>IV/ Ovo rješenje objavit će se na e-oglasnoj ploči suda.</w:t>
      </w:r>
    </w:p>
    <w:p w:rsidRDefault="00E4343C" w:rsidP="00E4343C" w:rsidR="00E4343C">
      <w:pPr>
        <w:spacing w:after="0"/>
        <w:jc w:val="both"/>
      </w:pPr>
    </w:p>
    <w:p w:rsidRDefault="00E4343C" w:rsidP="00E4343C" w:rsidR="00E4343C">
      <w:pPr>
        <w:spacing w:after="0"/>
        <w:ind w:firstLine="708"/>
        <w:jc w:val="both"/>
      </w:pPr>
      <w:r>
        <w:t>V/ Po pravomoćnosti ovoga rješenja stečajni dužnik SATUS d.o.o., Čakovec, Bana Josipa Jelačića 5, OIB: 57732949463, biti će brisan iz sudskog registra.</w:t>
      </w:r>
    </w:p>
    <w:p w:rsidRDefault="00E4343C" w:rsidP="00E4343C" w:rsidR="00E4343C">
      <w:pPr>
        <w:spacing w:after="0"/>
      </w:pPr>
    </w:p>
    <w:p w:rsidRDefault="00E4343C" w:rsidP="00E4343C" w:rsidR="00E4343C">
      <w:pPr>
        <w:spacing w:after="0"/>
      </w:pPr>
    </w:p>
    <w:p w:rsidRDefault="00E4343C" w:rsidP="00E4343C" w:rsidR="00E4343C">
      <w:pPr>
        <w:spacing w:after="0"/>
        <w:jc w:val="center"/>
      </w:pPr>
      <w:r>
        <w:t>Obrazloženje</w:t>
      </w:r>
    </w:p>
    <w:p w:rsidRDefault="00E4343C" w:rsidP="00E4343C" w:rsidR="00E4343C">
      <w:pPr>
        <w:spacing w:after="0"/>
      </w:pPr>
    </w:p>
    <w:p w:rsidRDefault="00E4343C" w:rsidP="00E4343C" w:rsidR="00E4343C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4343C" w:rsidP="00E4343C" w:rsidR="00E4343C">
      <w:pPr>
        <w:spacing w:after="0"/>
      </w:pPr>
    </w:p>
    <w:p w:rsidRDefault="00E4343C" w:rsidP="00E4343C" w:rsidR="00E4343C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4343C" w:rsidP="00E4343C" w:rsidR="00E4343C">
      <w:pPr>
        <w:spacing w:after="0"/>
      </w:pPr>
    </w:p>
    <w:p w:rsidRDefault="00E4343C" w:rsidP="00E4343C" w:rsidR="00E4343C">
      <w:pPr>
        <w:spacing w:after="0"/>
      </w:pPr>
    </w:p>
    <w:p w:rsidRDefault="00E4343C" w:rsidP="00E4343C" w:rsidR="00E4343C">
      <w:pPr>
        <w:spacing w:after="0"/>
        <w:jc w:val="center"/>
      </w:pPr>
      <w:r>
        <w:t>U Varaždinu, 24. prosinca 2015.</w:t>
      </w:r>
    </w:p>
    <w:p w:rsidRDefault="00E4343C" w:rsidP="00E4343C" w:rsidR="00E4343C">
      <w:pPr>
        <w:spacing w:after="0"/>
        <w:jc w:val="center"/>
      </w:pPr>
    </w:p>
    <w:p w:rsidRDefault="00E4343C" w:rsidP="00E4343C" w:rsidR="00E4343C">
      <w:pPr>
        <w:spacing w:after="0"/>
        <w:jc w:val="center"/>
      </w:pPr>
    </w:p>
    <w:p w:rsidRDefault="00E4343C" w:rsidP="00E4343C" w:rsidR="00E4343C">
      <w:pPr>
        <w:spacing w:after="0"/>
        <w:ind w:left="4956"/>
        <w:jc w:val="center"/>
      </w:pPr>
      <w:r>
        <w:t>Sutkinja</w:t>
      </w:r>
    </w:p>
    <w:p w:rsidRDefault="00E4343C" w:rsidP="00E4343C" w:rsidR="00E4343C">
      <w:pPr>
        <w:spacing w:after="0"/>
        <w:ind w:left="4956"/>
        <w:jc w:val="center"/>
      </w:pPr>
    </w:p>
    <w:p w:rsidRDefault="00E4343C" w:rsidP="00E4343C" w:rsidR="00E4343C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E4343C" w:rsidP="00E4343C" w:rsidR="00E4343C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4343C" w:rsidP="00E4343C" w:rsidR="00E4343C">
      <w:pPr>
        <w:spacing w:after="0"/>
      </w:pPr>
      <w:r>
        <w:t xml:space="preserve">                                               </w:t>
      </w:r>
    </w:p>
    <w:p w:rsidRDefault="00E4343C" w:rsidP="00E4343C" w:rsidR="00E4343C">
      <w:pPr>
        <w:spacing w:after="0"/>
      </w:pPr>
      <w:r>
        <w:tab/>
        <w:t xml:space="preserve">UPUTA O PRAVNOM LIJEKU: </w:t>
      </w:r>
    </w:p>
    <w:p w:rsidRDefault="00E4343C" w:rsidP="00E4343C" w:rsidR="00E4343C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4343C" w:rsidP="00E4343C" w:rsidR="00E4343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4343C" w:rsidP="00E4343C" w:rsidR="00E4343C">
      <w:pPr>
        <w:spacing w:after="0"/>
      </w:pPr>
    </w:p>
    <w:p w:rsidRDefault="00E4343C" w:rsidP="00E4343C" w:rsidR="00E4343C">
      <w:pPr>
        <w:spacing w:after="0"/>
      </w:pPr>
    </w:p>
    <w:p w:rsidRDefault="00E4343C" w:rsidP="00E4343C" w:rsidR="00E4343C">
      <w:pPr>
        <w:spacing w:after="0"/>
      </w:pPr>
      <w:r>
        <w:t>DNA:</w:t>
      </w:r>
    </w:p>
    <w:p w:rsidRDefault="00E4343C" w:rsidP="00E4343C" w:rsidR="00E4343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4343C" w:rsidP="00E4343C" w:rsidR="00E4343C">
      <w:pPr>
        <w:numPr>
          <w:ilvl w:val="0"/>
          <w:numId w:val="47"/>
        </w:numPr>
        <w:spacing w:after="0"/>
        <w:jc w:val="both"/>
      </w:pPr>
      <w:r>
        <w:t xml:space="preserve">Županijsko državno </w:t>
      </w:r>
      <w:r>
        <w:rPr>
          <w:color w:themeColor="text1" w:val="000000"/>
        </w:rPr>
        <w:t>odvjetništvo</w:t>
      </w:r>
      <w:r>
        <w:t xml:space="preserve"> u Varaždinu, Braće Radića 2</w:t>
      </w:r>
    </w:p>
    <w:p w:rsidRDefault="00E4343C" w:rsidP="00E4343C" w:rsidR="00E4343C">
      <w:pPr>
        <w:numPr>
          <w:ilvl w:val="0"/>
          <w:numId w:val="47"/>
        </w:numPr>
        <w:spacing w:after="0"/>
        <w:jc w:val="both"/>
      </w:pPr>
      <w:r>
        <w:t>Dužnik SATUS d.o.o., Čakovec, Bana Josipa Jelačića 5</w:t>
      </w:r>
    </w:p>
    <w:p w:rsidRDefault="00E4343C" w:rsidP="00E4343C" w:rsidR="00E4343C">
      <w:pPr>
        <w:numPr>
          <w:ilvl w:val="0"/>
          <w:numId w:val="47"/>
        </w:numPr>
        <w:spacing w:after="0"/>
      </w:pPr>
      <w:r>
        <w:t xml:space="preserve">Direktor dužnika Teodor </w:t>
      </w:r>
      <w:proofErr w:type="spellStart"/>
      <w:r>
        <w:t>Perhoč</w:t>
      </w:r>
      <w:proofErr w:type="spellEnd"/>
      <w:r>
        <w:t>, Čakovec, Bana Josipa Jelačića 5</w:t>
      </w:r>
    </w:p>
    <w:p w:rsidRDefault="00E4343C" w:rsidP="00E4343C" w:rsidR="00E4343C">
      <w:pPr>
        <w:numPr>
          <w:ilvl w:val="0"/>
          <w:numId w:val="47"/>
        </w:numPr>
        <w:spacing w:after="0"/>
      </w:pPr>
      <w:r>
        <w:t>Sudski registar ovog suda</w:t>
      </w:r>
    </w:p>
    <w:p w:rsidRDefault="00E4343C" w:rsidP="00E4343C" w:rsidR="00E4343C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E4343C" w:rsidP="00E4343C" w:rsidR="00E4343C">
      <w:pPr>
        <w:numPr>
          <w:ilvl w:val="0"/>
          <w:numId w:val="47"/>
        </w:numPr>
        <w:spacing w:after="0"/>
        <w:rPr>
          <w:color w:val="C00000"/>
        </w:rPr>
      </w:pPr>
      <w:r>
        <w:t xml:space="preserve">Stečajni upravitelj Danijela Kramar </w:t>
      </w:r>
      <w:proofErr w:type="spellStart"/>
      <w:r>
        <w:t>Šeruga</w:t>
      </w:r>
      <w:proofErr w:type="spellEnd"/>
      <w:r>
        <w:t>, Varaždin, Ivanečka 36</w:t>
      </w:r>
    </w:p>
    <w:p w:rsidRDefault="00E4343C" w:rsidP="00E4343C" w:rsidR="00E4343C">
      <w:pPr>
        <w:numPr>
          <w:ilvl w:val="0"/>
          <w:numId w:val="47"/>
        </w:numPr>
        <w:spacing w:after="0"/>
      </w:pPr>
      <w:r>
        <w:t>E-oglasna ploča suda</w:t>
      </w:r>
    </w:p>
    <w:p w:rsidRDefault="00E4343C" w:rsidP="00E4343C" w:rsidR="00E4343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E4343C" w:rsidR="00AE649C" w:rsidRPr="00B76F3C">
      <w:pPr>
        <w:pStyle w:val="Naslov3"/>
        <w:numPr>
          <w:ilvl w:val="0"/>
          <w:numId w:val="0"/>
        </w:numPr>
      </w:pPr>
    </w:p>
    <w:p w:rsidRDefault="00E4343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  <w:bookmarkStart w:name="_GoBack" w:id="0"/>
      <w:bookmarkEnd w:id="0"/>
    </w:p>
    <w:sectPr w:rsidSect="00E4343C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43C" w:rsidP="00E4343C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St-590/15-5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43C" w:rsidR="00E4343C">
    <w:pPr>
      <w:pStyle w:val="Zaglavlje"/>
    </w:pPr>
    <w:r>
      <w:t>Poslovni broj: 2 St-590/15-5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43C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85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St-590/2015-5</izvorni_sadrzaj>
    <derivirana_varijabla naziv="DomainObject.Oznaka_1">St-590/2015-5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St-590/2015</izvorni_sadrzaj>
    <derivirana_varijabla naziv="DomainObject.Predmet.OznakaBroj_1">St-590/2015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SATUS društvo s ograničenom odgovornošću za računovodstvene i knjigovodstvene usluge</izvorni_sadrzaj>
    <derivirana_varijabla naziv="DomainObject.Predmet.ProtustrankaFormated_1">  SATUS društvo s ograničenom odgovornošću za računovodstvene i knjigovodstvene usluge</derivirana_varijabla>
  </DomainObject.Predmet.ProtustrankaFormated>
  <DomainObject.Predmet.ProtustrankaFormatedOIB>
    <izvorni_sadrzaj>  SATUS društvo s ograničenom odgovornošću za računovodstvene i knjigovodstvene usluge, OIB 57732949463</izvorni_sadrzaj>
    <derivirana_varijabla naziv="DomainObject.Predmet.ProtustrankaFormatedOIB_1">  SATUS društvo s ograničenom odgovornošću za računovodstvene i knjigovodstvene usluge, OIB 57732949463</derivirana_varijabla>
  </DomainObject.Predmet.ProtustrankaFormatedOIB>
  <DomainObject.Predmet.ProtustrankaFormatedWithAdress>
    <izvorni_sadrzaj> SATUS društvo s ograničenom odgovornošću za računovodstvene i knjigovodstvene usluge, Bana Josipa Jelačića 5, 40000 Čakovec</izvorni_sadrzaj>
    <derivirana_varijabla naziv="DomainObject.Predmet.ProtustrankaFormatedWithAdress_1"> SATUS društvo s ograničenom odgovornošću za računovodstvene i knjigovodstvene usluge, Bana Josipa Jelačića 5, 40000 Čakovec</derivirana_varijabla>
  </DomainObject.Predmet.ProtustrankaFormatedWithAdress>
  <DomainObject.Predmet.ProtustrankaFormatedWithAdressOIB>
    <izvorni_sadrzaj> SATUS društvo s ograničenom odgovornošću za računovodstvene i knjigovodstvene usluge, OIB 57732949463, Bana Josipa Jelačića 5, 40000 Čakovec</izvorni_sadrzaj>
    <derivirana_varijabla naziv="DomainObject.Predmet.ProtustrankaFormatedWithAdressOIB_1"> SATUS društvo s ograničenom odgovornošću za računovodstvene i knjigovodstvene usluge, OIB 57732949463, Bana Josipa Jelačića 5, 40000 Čakovec</derivirana_varijabla>
  </DomainObject.Predmet.ProtustrankaFormatedWithAdressOIB>
  <DomainObject.Predmet.ProtustrankaWithAdress>
    <izvorni_sadrzaj>SATUS društvo s ograničenom odgovornošću za računovodstvene i knjigovodstvene usluge Bana Josipa Jelačića 5, 40000 Čakovec</izvorni_sadrzaj>
    <derivirana_varijabla naziv="DomainObject.Predmet.ProtustrankaWithAdress_1">SATUS društvo s ograničenom odgovornošću za računovodstvene i knjigovodstvene usluge Bana Josipa Jelačića 5, 40000 Čakovec</derivirana_varijabla>
  </DomainObject.Predmet.ProtustrankaWithAdress>
  <DomainObject.Predmet.ProtustrankaWithAdressOIB>
    <izvorni_sadrzaj>SATUS društvo s ograničenom odgovornošću za računovodstvene i knjigovodstvene usluge, OIB 57732949463, Bana Josipa Jelačića 5, 40000 Čakovec</izvorni_sadrzaj>
    <derivirana_varijabla naziv="DomainObject.Predmet.ProtustrankaWithAdressOIB_1">SATUS društvo s ograničenom odgovornošću za računovodstvene i knjigovodstvene usluge, OIB 57732949463, Bana Josipa Jelačića 5, 40000 Čakovec</derivirana_varijabla>
  </DomainObject.Predmet.ProtustrankaWithAdressOIB>
  <DomainObject.Predmet.ProtustrankaNazivFormated>
    <izvorni_sadrzaj>SATUS društvo s ograničenom odgovornošću za računovodstvene i knjigovodstvene usluge</izvorni_sadrzaj>
    <derivirana_varijabla naziv="DomainObject.Predmet.ProtustrankaNazivFormated_1">SATUS društvo s ograničenom odgovornošću za računovodstvene i knjigovodstvene usluge</derivirana_varijabla>
  </DomainObject.Predmet.ProtustrankaNazivFormated>
  <DomainObject.Predmet.ProtustrankaNazivFormatedOIB>
    <izvorni_sadrzaj>SATUS društvo s ograničenom odgovornošću za računovodstvene i knjigovodstvene usluge, OIB 57732949463</izvorni_sadrzaj>
    <derivirana_varijabla naziv="DomainObject.Predmet.ProtustrankaNazivFormatedOIB_1">SATUS društvo s ograničenom odgovornošću za računovodstvene i knjigovodstvene usluge, OIB 57732949463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37684.44</izvorni_sadrzaj>
    <derivirana_varijabla naziv="DomainObject.Predmet.TrenutnaVrijednost_1">37684.44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SATUS društvo s ograničenom odgovornošću za računovodstvene i knjigovodstvene usluge</item>
    </izvorni_sadrzaj>
    <derivirana_varijabla naziv="DomainObject.Predmet.ProtuStrankaListFormated_1">
      <item>SATUS društvo s ograničenom odgovornošću za računovodstvene i knjigovodstvene usluge</item>
    </derivirana_varijabla>
  </DomainObject.Predmet.ProtuStrankaListFormated>
  <DomainObject.Predmet.ProtuStrankaListFormatedOIB>
    <izvorni_sadrzaj>
      <item>SATUS društvo s ograničenom odgovornošću za računovodstvene i knjigovodstvene usluge, OIB 57732949463</item>
    </izvorni_sadrzaj>
    <derivirana_varijabla naziv="DomainObject.Predmet.ProtuStrankaListFormatedOIB_1">
      <item>SATUS društvo s ograničenom odgovornošću za računovodstvene i knjigovodstvene usluge, OIB 57732949463</item>
    </derivirana_varijabla>
  </DomainObject.Predmet.ProtuStrankaListFormatedOIB>
  <DomainObject.Predmet.ProtuStrankaListFormatedWithAdress>
    <izvorni_sadrzaj>
      <item>SATUS društvo s ograničenom odgovornošću za računovodstvene i knjigovodstvene usluge, Bana Josipa Jelačića 5, 40000 Čakovec</item>
    </izvorni_sadrzaj>
    <derivirana_varijabla naziv="DomainObject.Predmet.ProtuStrankaListFormatedWithAdress_1">
      <item>SATUS društvo s ograničenom odgovornošću za računovodstvene i knjigovodstvene usluge, Bana Josipa Jelačića 5, 40000 Čakovec</item>
    </derivirana_varijabla>
  </DomainObject.Predmet.ProtuStrankaListFormatedWithAdress>
  <DomainObject.Predmet.ProtuStrankaListFormatedWithAdressOIB>
    <izvorni_sadrzaj>
      <item>SATUS društvo s ograničenom odgovornošću za računovodstvene i knjigovodstvene usluge, OIB 57732949463, Bana Josipa Jelačića 5, 40000 Čakovec</item>
    </izvorni_sadrzaj>
    <derivirana_varijabla naziv="DomainObject.Predmet.ProtuStrankaListFormatedWithAdressOIB_1">
      <item>SATUS društvo s ograničenom odgovornošću za računovodstvene i knjigovodstvene usluge, OIB 57732949463, Bana Josipa Jelačića 5, 40000 Čakovec</item>
    </derivirana_varijabla>
  </DomainObject.Predmet.ProtuStrankaListFormatedWithAdressOIB>
  <DomainObject.Predmet.ProtuStrankaListNazivFormated>
    <izvorni_sadrzaj>
      <item>SATUS društvo s ograničenom odgovornošću za računovodstvene i knjigovodstvene usluge</item>
    </izvorni_sadrzaj>
    <derivirana_varijabla naziv="DomainObject.Predmet.ProtuStrankaListNazivFormated_1">
      <item>SATUS društvo s ograničenom odgovornošću za računovodstvene i knjigovodstvene usluge</item>
    </derivirana_varijabla>
  </DomainObject.Predmet.ProtuStrankaListNazivFormated>
  <DomainObject.Predmet.ProtuStrankaListNazivFormatedOIB>
    <izvorni_sadrzaj>
      <item>SATUS društvo s ograničenom odgovornošću za računovodstvene i knjigovodstvene usluge, OIB 57732949463</item>
    </izvorni_sadrzaj>
    <derivirana_varijabla naziv="DomainObject.Predmet.ProtuStrankaListNazivFormatedOIB_1">
      <item>SATUS društvo s ograničenom odgovornošću za računovodstvene i knjigovodstvene usluge, OIB 57732949463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St-590/2015-5</izvorni_sadrzaj>
    <derivirana_varijabla naziv="DomainObject.PoslovniBrojDokumenta_1">St-590/2015-5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SATUS društvo s ograničenom odgovornošću za računovodstvene i knjigovodstvene usluge</izvorni_sadrzaj>
    <derivirana_varijabla naziv="DomainObject.Predmet.ProtustrankaIDrugi_1">SATUS društvo s ograničenom odgovornošću za računovodstvene i knjigovodstvene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SATUS društvo s ograničenom odgovornošću za računovodstvene i knjigovodstvene usluge, OIB 57732949463, Bana Josipa Jelačića 5, 40000 Čakovec</izvorni_sadrzaj>
    <derivirana_varijabla naziv="DomainObject.Predmet.ProtustrankaIDrugiAdressOIB_1">SATUS društvo s ograničenom odgovornošću za računovodstvene i knjigovodstvene usluge, OIB 57732949463, Bana Josipa Jelačića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SATUS društvo s ograničenom odgovornošću za računovodstvene i knjigovodstvene usluge</item>
      <item>e-Oglasna</item>
      <item>Sudski registar</item>
    </izvorni_sadrzaj>
    <derivirana_varijabla naziv="DomainObject.Predmet.SudioniciListNaziv_1">
      <item>Financijska agencija</item>
      <item>SATUS društvo s ograničenom odgovornošću za računovodstvene i knjigovodstvene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SATUS društvo s ograničenom odgovornošću za računovodstvene i knjigovodstvene usluge, OIB 57732949463, Bana Josipa Jelačića 5,40000 Čakovec</item>
      <item>e-Oglasna</item>
      <item>Sudski registar</item>
    </izvorni_sadrzaj>
    <derivirana_varijabla naziv="DomainObject.Predmet.SudioniciListAdressOIB_1">
      <item>Financijska agencija, OIB 85821130368, A.Cesarca 2,42000 Varaždin</item>
      <item>SATUS društvo s ograničenom odgovornošću za računovodstvene i knjigovodstvene usluge, OIB 57732949463, Bana Josipa Jelačića 5,40000 Čakovec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D1066-08AE-4EF6-B72D-CB54FEE30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2831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2015-12-24T06:45:00Z</cp:lastPrinted>
  <dcterms:modified xmlns:xsi="http://www.w3.org/2001/XMLSchema-instance" xsi:type="dcterms:W3CDTF">2015-12-24T06:45:00Z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