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c337" w14:paraId="c13c33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33E69">
        <w:rPr>
          <w:b/>
        </w:rPr>
        <w:t>325</w:t>
      </w:r>
      <w:r w:rsidR="006C6DD3" w:rsidRPr="007303A9">
        <w:rPr>
          <w:b/>
        </w:rPr>
        <w:t>/</w:t>
      </w:r>
      <w:r w:rsidR="008118F3" w:rsidRPr="007303A9">
        <w:rPr>
          <w:b/>
        </w:rPr>
        <w:t>201</w:t>
      </w:r>
      <w:r w:rsidR="00133E69">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133E69" w:rsidRPr="00133E69">
        <w:t>SISTEMA-TRADE, društvo s ograničenom odgovornošću za trgovinu i usluge, uvoz-izvoz</w:t>
      </w:r>
      <w:r w:rsidR="00EF1407" w:rsidRPr="007303A9">
        <w:t>,</w:t>
      </w:r>
      <w:r w:rsidR="00902E57" w:rsidRPr="007303A9">
        <w:t xml:space="preserve"> </w:t>
      </w:r>
      <w:r w:rsidR="00133E69">
        <w:t>J. Križanića 12</w:t>
      </w:r>
      <w:r w:rsidR="000109B3">
        <w:t>, Split, OIB:</w:t>
      </w:r>
      <w:r w:rsidR="000109B3" w:rsidRPr="000109B3">
        <w:t xml:space="preserve"> </w:t>
      </w:r>
      <w:r w:rsidR="00133E69" w:rsidRPr="00133E69">
        <w:t>73121121447</w:t>
      </w:r>
      <w:r w:rsidR="000109B3">
        <w:t>, MBS:</w:t>
      </w:r>
      <w:r w:rsidR="000109B3" w:rsidRPr="000109B3">
        <w:t xml:space="preserve"> </w:t>
      </w:r>
      <w:r w:rsidR="00133E69" w:rsidRPr="00133E69">
        <w:t>060129530</w:t>
      </w:r>
      <w:r w:rsidR="000109B3">
        <w:t xml:space="preserve">,  </w:t>
      </w:r>
      <w:r w:rsidR="00902E57" w:rsidRPr="007303A9">
        <w:t xml:space="preserve">dana </w:t>
      </w:r>
      <w:r w:rsidR="009F3A07">
        <w:t xml:space="preserve">19. </w:t>
      </w:r>
      <w:r w:rsidR="00A25D39">
        <w:t xml:space="preserve"> </w:t>
      </w:r>
      <w:r w:rsidR="009F3A07">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33E69" w:rsidRPr="00133E69">
        <w:t>SISTEMA-TRADE, društvo s ograničenom odgovornošću za trgovinu i usluge, uvoz-izvoz, J. Križanića 12, Split, OIB: 73121121447, MBS: 060129530</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sidR="00133E69">
        <w:rPr>
          <w:b/>
          <w:u w:val="single"/>
        </w:rPr>
        <w:t>13</w:t>
      </w:r>
      <w:r w:rsidR="00532027" w:rsidRPr="00532027">
        <w:rPr>
          <w:b/>
          <w:u w:val="single"/>
        </w:rPr>
        <w:t>,</w:t>
      </w:r>
      <w:r w:rsidR="00133E69">
        <w:rPr>
          <w:b/>
          <w:u w:val="single"/>
        </w:rPr>
        <w:t>30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133E69">
        <w:t>DESIMIR ERCEG</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33E69">
        <w:t>03</w:t>
      </w:r>
      <w:r w:rsidR="00912339">
        <w:t>.</w:t>
      </w:r>
      <w:r w:rsidR="000B4CD9" w:rsidRPr="007303A9">
        <w:t xml:space="preserve"> </w:t>
      </w:r>
      <w:r w:rsidR="00133E69">
        <w:t>studenog</w:t>
      </w:r>
      <w:r w:rsidRPr="007303A9">
        <w:t xml:space="preserve"> 201</w:t>
      </w:r>
      <w:r w:rsidR="009F3A07">
        <w:t>5</w:t>
      </w:r>
      <w:r w:rsidRPr="007303A9">
        <w:t xml:space="preserve">. godine predložio otvaranje stečajnog postupka nad dužnikom </w:t>
      </w:r>
      <w:r w:rsidR="00133E69" w:rsidRPr="00133E69">
        <w:t>SISTEMA-TRADE, društvo s ograničenom odgovornošću za trgovinu i usluge, uvoz-izvoz, J. Križanića 12, Split, OIB: 73121121447, MBS: 060129530</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8C0A91">
        <w:t>444</w:t>
      </w:r>
      <w:r w:rsidR="001A7F0D">
        <w:t xml:space="preserve">. st. </w:t>
      </w:r>
      <w:r w:rsidR="00695829">
        <w:t>1</w:t>
      </w:r>
      <w:r w:rsidRPr="00AC3607">
        <w:t xml:space="preserve">. SZ-a podnosi prijedlog, te da na dan </w:t>
      </w:r>
      <w:r w:rsidR="008C0A91">
        <w:t>01</w:t>
      </w:r>
      <w:r w:rsidR="001A7F0D">
        <w:t>.</w:t>
      </w:r>
      <w:r w:rsidR="008C0A91">
        <w:t>09</w:t>
      </w:r>
      <w:r w:rsidR="001A7F0D">
        <w:t>.201</w:t>
      </w:r>
      <w:r w:rsidR="008C0A91">
        <w:t>5</w:t>
      </w:r>
      <w:r w:rsidRPr="00AC3607">
        <w:t xml:space="preserve">.g. dužnik ima u očevidniku redoslijeda osnova za plaćanje evidentirane osnove za plaćanje u neprekinutom razdoblju od </w:t>
      </w:r>
      <w:r w:rsidR="00133E69">
        <w:t>3934</w:t>
      </w:r>
      <w:r w:rsidR="0088283E">
        <w:t xml:space="preserve"> dana u ukupnom iznosu od </w:t>
      </w:r>
      <w:r w:rsidR="00133E69">
        <w:t>452</w:t>
      </w:r>
      <w:r w:rsidR="009F3A07">
        <w:t>.</w:t>
      </w:r>
      <w:r w:rsidR="00133E69">
        <w:t>714</w:t>
      </w:r>
      <w:r w:rsidR="009F3A07">
        <w:t>,</w:t>
      </w:r>
      <w:r w:rsidR="00133E69">
        <w:t>02</w:t>
      </w:r>
      <w:r w:rsidR="00F840C5">
        <w:t xml:space="preserve"> </w:t>
      </w:r>
      <w:r w:rsidRPr="00AC3607">
        <w:t>kuna u koji iznos je uračunata kamata i naknada predlagatelja za provedbu ovrhe na novčanim s</w:t>
      </w:r>
      <w:r w:rsidR="008C0A91">
        <w:t>redstvima. Navodi se da dužnik ne</w:t>
      </w:r>
      <w:r w:rsidRPr="00AC3607">
        <w:t>ma</w:t>
      </w:r>
      <w:r w:rsidR="009F3A07">
        <w:t xml:space="preserve"> zapos</w:t>
      </w:r>
      <w:r w:rsidR="00133E69">
        <w:t>l</w:t>
      </w:r>
      <w:r w:rsidR="009F3A07">
        <w:t>enih</w:t>
      </w:r>
      <w:r>
        <w:t xml:space="preserve">, te </w:t>
      </w:r>
      <w:r w:rsidR="00133E69">
        <w:t>nema otvoren račun na banci.</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9F3A07">
        <w:rPr>
          <w:b/>
        </w:rPr>
        <w:t xml:space="preserve">19. </w:t>
      </w:r>
      <w:r w:rsidR="00771DFB">
        <w:rPr>
          <w:b/>
        </w:rPr>
        <w:t xml:space="preserve"> </w:t>
      </w:r>
      <w:r w:rsidR="009F3A07">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27F8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3E69">
      <w:rPr>
        <w:rFonts w:hAnsi="Book Antiqua" w:ascii="Book Antiqua"/>
        <w:b/>
        <w:sz w:val="20"/>
        <w:szCs w:val="20"/>
      </w:rPr>
      <w:t>325</w:t>
    </w:r>
    <w:r w:rsidR="000437A1">
      <w:rPr>
        <w:rFonts w:hAnsi="Book Antiqua" w:ascii="Book Antiqua"/>
        <w:b/>
        <w:sz w:val="20"/>
        <w:szCs w:val="20"/>
      </w:rPr>
      <w:t>/201</w:t>
    </w:r>
    <w:r w:rsidR="00133E6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3E69"/>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10EB6"/>
    <w:rsid w:val="003161E5"/>
    <w:rsid w:val="00320035"/>
    <w:rsid w:val="00325999"/>
    <w:rsid w:val="00325D86"/>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91310"/>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22D80"/>
    <w:rsid w:val="00627F84"/>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27F84"/>
    <w:rPr>
      <w:color w:val="808080"/>
      <w:bdr w:space="0" w:sz="0" w:color="auto" w:val="none"/>
      <w:shd w:fill="auto" w:color="auto" w:val="clear"/>
    </w:rPr>
  </w:style>
  <w:style w:customStyle="true" w:styleId="eSPISCCParagraphDefaultFont" w:type="character">
    <w:name w:val="eSPIS_CC_Paragraph Default Font"/>
    <w:basedOn w:val="Zadanifontodlomka"/>
    <w:rsid w:val="00627F8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7F84"/>
    <w:rPr>
      <w:b/>
      <w:bdr w:space="0" w:sz="0" w:color="auto" w:val="none"/>
      <w:shd w:fill="FFFFCC" w:color="auto" w:val="clear"/>
      <w:lang w:val="hr-HR"/>
    </w:rPr>
  </w:style>
  <w:style w:customStyle="true" w:styleId="PozadinaSvijetloCrvena" w:type="character">
    <w:name w:val="Pozadina_SvijetloCrvena"/>
    <w:basedOn w:val="eSPISCCParagraphDefaultFont"/>
    <w:rsid w:val="00627F8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7F8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27F84"/>
    <w:rPr>
      <w:color w:val="808080"/>
      <w:bdr w:color="auto" w:space="0" w:sz="0" w:val="none"/>
      <w:shd w:color="auto" w:fill="auto" w:val="clear"/>
    </w:rPr>
  </w:style>
  <w:style w:customStyle="1" w:styleId="eSPISCCParagraphDefaultFont" w:type="character">
    <w:name w:val="eSPIS_CC_Paragraph Default Font"/>
    <w:basedOn w:val="Zadanifontodlomka"/>
    <w:rsid w:val="00627F8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7F84"/>
    <w:rPr>
      <w:b/>
      <w:bdr w:color="auto" w:space="0" w:sz="0" w:val="none"/>
      <w:shd w:color="auto" w:fill="FFFFCC" w:val="clear"/>
      <w:lang w:val="hr-HR"/>
    </w:rPr>
  </w:style>
  <w:style w:customStyle="1" w:styleId="PozadinaSvijetloCrvena" w:type="character">
    <w:name w:val="Pozadina_SvijetloCrvena"/>
    <w:basedOn w:val="eSPISCCParagraphDefaultFont"/>
    <w:rsid w:val="00627F8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7F8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St-325/2017</izvorni_sadrzaj>
    <derivirana_varijabla naziv="DomainObject.Predmet.OznakaBroj_1">St-325/2017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SISTEMA-TRADE, društvo s ograničenom odgovornošću za trgovinu i usluge, uvoz-izvoz</izvorni_sadrzaj>
    <derivirana_varijabla naziv="DomainObject.Predmet.ProtustrankaFormated_1">  SISTEMA-TRADE, društvo s ograničenom odgovornošću za trgovinu i usluge, uvoz-izvoz</derivirana_varijabla>
  </DomainObject.Predmet.ProtustrankaFormated>
  <DomainObject.Predmet.ProtustrankaFormatedOIB>
    <izvorni_sadrzaj>  SISTEMA-TRADE, društvo s ograničenom odgovornošću za trgovinu i usluge, uvoz-izvoz, OIB 73121121447</izvorni_sadrzaj>
    <derivirana_varijabla naziv="DomainObject.Predmet.ProtustrankaFormatedOIB_1">  SISTEMA-TRADE, društvo s ograničenom odgovornošću za trgovinu i usluge, uvoz-izvoz, OIB 73121121447</derivirana_varijabla>
  </DomainObject.Predmet.ProtustrankaFormatedOIB>
  <DomainObject.Predmet.ProtustrankaFormatedWithAdress>
    <izvorni_sadrzaj> SISTEMA-TRADE, društvo s ograničenom odgovornošću za trgovinu i usluge, uvoz-izvoz, J. Križanića 12, 21000 Split</izvorni_sadrzaj>
    <derivirana_varijabla naziv="DomainObject.Predmet.ProtustrankaFormatedWithAdress_1"> SISTEMA-TRADE, društvo s ograničenom odgovornošću za trgovinu i usluge, uvoz-izvoz, J. Križanića 12, 21000 Split</derivirana_varijabla>
  </DomainObject.Predmet.ProtustrankaFormatedWithAdress>
  <DomainObject.Predmet.ProtustrankaFormatedWithAdressOIB>
    <izvorni_sadrzaj> SISTEMA-TRADE, društvo s ograničenom odgovornošću za trgovinu i usluge, uvoz-izvoz, OIB 73121121447, J. Križanića 12, 21000 Split</izvorni_sadrzaj>
    <derivirana_varijabla naziv="DomainObject.Predmet.ProtustrankaFormatedWithAdressOIB_1"> SISTEMA-TRADE, društvo s ograničenom odgovornošću za trgovinu i usluge, uvoz-izvoz, OIB 73121121447, J. Križanića 12, 21000 Split</derivirana_varijabla>
  </DomainObject.Predmet.ProtustrankaFormatedWithAdressOIB>
  <DomainObject.Predmet.ProtustrankaWithAdress>
    <izvorni_sadrzaj>SISTEMA-TRADE, društvo s ograničenom odgovornošću za trgovinu i usluge, uvoz-izvoz J. Križanića 12, 21000 Split</izvorni_sadrzaj>
    <derivirana_varijabla naziv="DomainObject.Predmet.ProtustrankaWithAdress_1">SISTEMA-TRADE, društvo s ograničenom odgovornošću za trgovinu i usluge, uvoz-izvoz J. Križanića 12, 21000 Split</derivirana_varijabla>
  </DomainObject.Predmet.ProtustrankaWithAdress>
  <DomainObject.Predmet.ProtustrankaWithAdressOIB>
    <izvorni_sadrzaj>SISTEMA-TRADE, društvo s ograničenom odgovornošću za trgovinu i usluge, uvoz-izvoz, OIB 73121121447, J. Križanića 12, 21000 Split</izvorni_sadrzaj>
    <derivirana_varijabla naziv="DomainObject.Predmet.ProtustrankaWithAdressOIB_1">SISTEMA-TRADE, društvo s ograničenom odgovornošću za trgovinu i usluge, uvoz-izvoz, OIB 73121121447, J. Križanića 12, 21000 Split</derivirana_varijabla>
  </DomainObject.Predmet.ProtustrankaWithAdressOIB>
  <DomainObject.Predmet.ProtustrankaNazivFormated>
    <izvorni_sadrzaj>SISTEMA-TRADE, društvo s ograničenom odgovornošću za trgovinu i usluge, uvoz-izvoz</izvorni_sadrzaj>
    <derivirana_varijabla naziv="DomainObject.Predmet.ProtustrankaNazivFormated_1">SISTEMA-TRADE, društvo s ograničenom odgovornošću za trgovinu i usluge, uvoz-izvoz</derivirana_varijabla>
  </DomainObject.Predmet.ProtustrankaNazivFormated>
  <DomainObject.Predmet.ProtustrankaNazivFormatedOIB>
    <izvorni_sadrzaj>SISTEMA-TRADE, društvo s ograničenom odgovornošću za trgovinu i usluge, uvoz-izvoz, OIB 73121121447</izvorni_sadrzaj>
    <derivirana_varijabla naziv="DomainObject.Predmet.ProtustrankaNazivFormatedOIB_1">SISTEMA-TRADE, društvo s ograničenom odgovornošću za trgovinu i usluge, uvoz-izvoz, OIB 73121121447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SISTEMA-TRADE, društvo s ograničenom odgovornošću za trgovinu i usluge, uvoz-izvoz</item>
    </izvorni_sadrzaj>
    <derivirana_varijabla naziv="DomainObject.Predmet.ProtuStrankaListFormated_1">
      <item>SISTEMA-TRADE, društvo s ograničenom odgovornošću za trgovinu i usluge, uvoz-izvoz</item>
    </derivirana_varijabla>
  </DomainObject.Predmet.ProtuStrankaListFormated>
  <DomainObject.Predmet.ProtuStrankaListFormatedOIB>
    <izvorni_sadrzaj>
      <item>SISTEMA-TRADE, društvo s ograničenom odgovornošću za trgovinu i usluge, uvoz-izvoz, OIB 73121121447</item>
    </izvorni_sadrzaj>
    <derivirana_varijabla naziv="DomainObject.Predmet.ProtuStrankaListFormatedOIB_1">
      <item>SISTEMA-TRADE, društvo s ograničenom odgovornošću za trgovinu i usluge, uvoz-izvoz, OIB 73121121447</item>
    </derivirana_varijabla>
  </DomainObject.Predmet.ProtuStrankaListFormatedOIB>
  <DomainObject.Predmet.ProtuStrankaListFormatedWithAdress>
    <izvorni_sadrzaj>
      <item>SISTEMA-TRADE, društvo s ograničenom odgovornošću za trgovinu i usluge, uvoz-izvoz, J. Križanića 12, 21000 Split</item>
    </izvorni_sadrzaj>
    <derivirana_varijabla naziv="DomainObject.Predmet.ProtuStrankaListFormatedWithAdress_1">
      <item>SISTEMA-TRADE, društvo s ograničenom odgovornošću za trgovinu i usluge, uvoz-izvoz, J. Križanića 12, 21000 Split</item>
    </derivirana_varijabla>
  </DomainObject.Predmet.ProtuStrankaListFormatedWithAdress>
  <DomainObject.Predmet.ProtuStrankaListFormatedWithAdressOIB>
    <izvorni_sadrzaj>
      <item>SISTEMA-TRADE, društvo s ograničenom odgovornošću za trgovinu i usluge, uvoz-izvoz, OIB 73121121447, J. Križanića 12, 21000 Split</item>
    </izvorni_sadrzaj>
    <derivirana_varijabla naziv="DomainObject.Predmet.ProtuStrankaListFormatedWithAdressOIB_1">
      <item>SISTEMA-TRADE, društvo s ograničenom odgovornošću za trgovinu i usluge, uvoz-izvoz, OIB 73121121447, J. Križanića 12, 21000 Split</item>
    </derivirana_varijabla>
  </DomainObject.Predmet.ProtuStrankaListFormatedWithAdressOIB>
  <DomainObject.Predmet.ProtuStrankaListNazivFormated>
    <izvorni_sadrzaj>
      <item>SISTEMA-TRADE, društvo s ograničenom odgovornošću za trgovinu i usluge, uvoz-izvoz</item>
    </izvorni_sadrzaj>
    <derivirana_varijabla naziv="DomainObject.Predmet.ProtuStrankaListNazivFormated_1">
      <item>SISTEMA-TRADE, društvo s ograničenom odgovornošću za trgovinu i usluge, uvoz-izvoz</item>
    </derivirana_varijabla>
  </DomainObject.Predmet.ProtuStrankaListNazivFormated>
  <DomainObject.Predmet.ProtuStrankaListNazivFormatedOIB>
    <izvorni_sadrzaj>
      <item>SISTEMA-TRADE, društvo s ograničenom odgovornošću za trgovinu i usluge, uvoz-izvoz, OIB 73121121447</item>
    </izvorni_sadrzaj>
    <derivirana_varijabla naziv="DomainObject.Predmet.ProtuStrankaListNazivFormatedOIB_1">
      <item>SISTEMA-TRADE, društvo s ograničenom odgovornošću za trgovinu i usluge, uvoz-izvoz, OIB 73121121447</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SISTEMA-TRADE, društvo s ograničenom odgovornošću za trgovinu i usluge, uvoz-izvoz</izvorni_sadrzaj>
    <derivirana_varijabla naziv="DomainObject.Predmet.ProtustrankaIDrugi_1">SISTEMA-TRADE, društvo s ograničenom odgovornošću za trgovinu i usluge, uvoz-izvoz</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SISTEMA-TRADE, društvo s ograničenom odgovornošću za trgovinu i usluge, uvoz-izvoz, OIB 73121121447, J. Križanića 12, 21000 Split</izvorni_sadrzaj>
    <derivirana_varijabla naziv="DomainObject.Predmet.ProtustrankaIDrugiAdressOIB_1">SISTEMA-TRADE, društvo s ograničenom odgovornošću za trgovinu i usluge, uvoz-izvoz, OIB 73121121447, J. Križanića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SISTEMA-TRADE, društvo s ograničenom odgovornošću za trgovinu i usluge, uvoz-izvoz</item>
      <item>FINANCIJSKA AGENCIJA, RC SPLIT</item>
      <item>Republika Hrvatska, Ministarstvo financija</item>
      <item>Županijsko državno odvjetništvo u Splitu</item>
    </izvorni_sadrzaj>
    <derivirana_varijabla naziv="DomainObject.Predmet.SudioniciListNaziv_1">
      <item>SISTEMA-TRADE, društvo s ograničenom odgovornošću za trgovinu i usluge, uvoz-izvoz</item>
      <item>FINANCIJSKA AGENCIJA, RC SPLIT</item>
      <item>Republika Hrvatska, Ministarstvo financija</item>
      <item>Županijsko državno odvjetništvo u Splitu</item>
    </derivirana_varijabla>
  </DomainObject.Predmet.SudioniciListNaziv>
  <DomainObject.Predmet.SudioniciListAdressOIB>
    <izvorni_sadrzaj>
      <item>SISTEMA-TRADE, društvo s ograničenom odgovornošću za trgovinu i usluge, uvoz-izvoz, OIB 73121121447, J. Križanića 12,21000 Split</item>
      <item>FINANCIJSKA AGENCIJA, RC SPLIT, OIB 85821130368, Mažuranićevo šetalište 24b,21000 Split</item>
      <item>Republika Hrvatska, Ministarstvo financija, OIB 18683136487</item>
      <item>Županijsko državno odvjetništvo u Splitu</item>
    </izvorni_sadrzaj>
    <derivirana_varijabla naziv="DomainObject.Predmet.SudioniciListAdressOIB_1">
      <item>SISTEMA-TRADE, društvo s ograničenom odgovornošću za trgovinu i usluge, uvoz-izvoz, OIB 73121121447, J. Križanića 12,21000 Split</item>
      <item>FINANCIJSKA AGENCIJA, RC SPLIT, OIB 85821130368, Mažuranićevo šetalište 24b,21000 Split</item>
      <item>Republika Hrvatska,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73121121447</item>
      <item>, OIB 85821130368</item>
      <item>, OIB 18683136487</item>
      <item>, OIB null</item>
    </izvorni_sadrzaj>
    <derivirana_varijabla naziv="DomainObject.Predmet.SudioniciListNazivOIB_1">
      <item>, OIB 73121121447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1088</properties:Words>
  <properties:Characters>6124</properties:Characters>
  <properties:Lines>146</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2018-02-19T13:04:00Z</dcterms:created>
  <dc:creator>Katarina Franković</dc:creator>
  <cp:lastModifiedBy>Andrijana Leto</cp:lastModifiedBy>
  <cp:lastPrinted>2018-02-19T09:49:00Z</cp:lastPrinted>
  <dcterms:modified xmlns:xsi="http://www.w3.org/2001/XMLSchema-instance" xsi:type="dcterms:W3CDTF">2018-02-22T09:29:00Z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325-17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