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57cb" w14:paraId="8af57cb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70F23">
        <w:rPr>
          <w:b/>
          <w:lang w:val="hr-HR"/>
        </w:rPr>
        <w:t>58</w:t>
      </w:r>
      <w:r w:rsidR="00291BE7">
        <w:rPr>
          <w:b/>
          <w:lang w:val="hr-HR"/>
        </w:rPr>
        <w:t>7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91BE7">
        <w:rPr>
          <w:lang w:val="hr-HR"/>
        </w:rPr>
        <w:t xml:space="preserve">REVIZ-BIRO d.o.o. Split, Vinkovačka Ulica 25, OIB: 37354468964, </w:t>
      </w:r>
      <w:r w:rsidR="00634348">
        <w:rPr>
          <w:lang w:val="hr-HR"/>
        </w:rPr>
        <w:t xml:space="preserve">dana </w:t>
      </w:r>
      <w:r w:rsidR="00480F0E">
        <w:rPr>
          <w:lang w:val="hr-HR"/>
        </w:rPr>
        <w:t>31. kolovoza</w:t>
      </w:r>
      <w:r w:rsidR="00671B2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0306A0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91BE7">
        <w:rPr>
          <w:lang w:val="hr-HR"/>
        </w:rPr>
        <w:t>REVIZ-BIRO d.o.o. Split, Vinkovačka Ulica 25, OIB: 37354468964, MBS: 060040774</w:t>
      </w:r>
      <w:r>
        <w:rPr>
          <w:lang w:val="hr-HR"/>
        </w:rPr>
        <w:t xml:space="preserve">. Skraćeni stečajni postupak je otvoren dana </w:t>
      </w:r>
      <w:r w:rsidR="00480F0E">
        <w:rPr>
          <w:lang w:val="hr-HR"/>
        </w:rPr>
        <w:t>31. kolovoza</w:t>
      </w:r>
      <w:r w:rsidR="00671B2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>. godine u 8,</w:t>
      </w:r>
      <w:r w:rsidR="00480F0E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732AA7">
        <w:t>Maroje Raguž, dipl. ekonomist iz Zagreba, Badalićeva 21, OIB: 15457175002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91BE7">
        <w:rPr>
          <w:lang w:val="hr-HR"/>
        </w:rPr>
        <w:t>REVIZ-BIRO d.o.o. Split, Vinkovačka Ulica 25, OIB: 37354468964, MBS: 060040774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370F23">
        <w:rPr>
          <w:lang w:val="hr-HR"/>
        </w:rPr>
        <w:t>22</w:t>
      </w:r>
      <w:r w:rsidR="00B2655E">
        <w:rPr>
          <w:lang w:val="hr-HR"/>
        </w:rPr>
        <w:t>.05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91BE7">
        <w:rPr>
          <w:lang w:val="hr-HR"/>
        </w:rPr>
        <w:t>REVIZ-BIRO d.o.o.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370F23">
        <w:rPr>
          <w:lang w:val="hr-HR"/>
        </w:rPr>
        <w:t>12</w:t>
      </w:r>
      <w:r w:rsidR="00B2655E">
        <w:rPr>
          <w:lang w:val="hr-HR"/>
        </w:rPr>
        <w:t>.05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91BE7">
        <w:rPr>
          <w:lang w:val="hr-HR"/>
        </w:rPr>
        <w:t>5.650,00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140105">
        <w:rPr>
          <w:lang w:val="hr-HR"/>
        </w:rPr>
        <w:t xml:space="preserve">26. lipnja </w:t>
      </w:r>
      <w:r w:rsidR="006D62E5" w:rsidRPr="00140105">
        <w:rPr>
          <w:lang w:val="hr-HR"/>
        </w:rPr>
        <w:t>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</w:t>
      </w:r>
      <w:r w:rsidR="00193F49">
        <w:rPr>
          <w:lang w:val="hr-HR"/>
        </w:rPr>
        <w:lastRenderedPageBreak/>
        <w:t xml:space="preserve">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80F0E">
        <w:rPr>
          <w:lang w:val="hr-HR"/>
        </w:rPr>
        <w:t>31. kolovoza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0306A0" w:rsidP="00403F01" w:rsidR="000306A0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71303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03CD8" w:rsidRPr="00103CD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70F23">
      <w:t>58</w:t>
    </w:r>
    <w:r w:rsidR="00291BE7">
      <w:t>7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06A0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3CD8"/>
    <w:rsid w:val="001064E8"/>
    <w:rsid w:val="00110325"/>
    <w:rsid w:val="00133015"/>
    <w:rsid w:val="001364BF"/>
    <w:rsid w:val="00140105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1B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0F23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80F0E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2AA7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2655E"/>
    <w:rsid w:val="00B347F0"/>
    <w:rsid w:val="00B37DA8"/>
    <w:rsid w:val="00B42D2F"/>
    <w:rsid w:val="00B46399"/>
    <w:rsid w:val="00B502D3"/>
    <w:rsid w:val="00B6274E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7130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C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3CD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3C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3C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C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3CD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3C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3C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REVIZ-BIRO,društvo s ograničenom odgovornošću, za računovodstvo, reviziju i porezno savjetovanje</izvorni_sadrzaj>
    <derivirana_varijabla naziv="DomainObject.Predmet.ProtustrankaFormated_1">  REVIZ-BIRO,društvo s ograničenom odgovornošću, za računovodstvo, reviziju i porezno savjetovanje</derivirana_varijabla>
  </DomainObject.Predmet.ProtustrankaFormated>
  <DomainObject.Predmet.ProtustrankaFormatedOIB>
    <izvorni_sadrzaj>  REVIZ-BIRO,društvo s ograničenom odgovornošću, za računovodstvo, reviziju i porezno savjetovanje, OIB 37354468964</izvorni_sadrzaj>
    <derivirana_varijabla naziv="DomainObject.Predmet.ProtustrankaFormatedOIB_1">  REVIZ-BIRO,društvo s ograničenom odgovornošću, za računovodstvo, reviziju i porezno savjetovanje, OIB 37354468964</derivirana_varijabla>
  </DomainObject.Predmet.ProtustrankaFormatedOIB>
  <DomainObject.Predmet.ProtustrankaFormatedWithAdress>
    <izvorni_sadrzaj> REVIZ-BIRO,društvo s ograničenom odgovornošću, za računovodstvo, reviziju i porezno savjetovanje, Vinkovačka ulica 25, 21000 Split</izvorni_sadrzaj>
    <derivirana_varijabla naziv="DomainObject.Predmet.ProtustrankaFormatedWithAdress_1"> REVIZ-BIRO,društvo s ograničenom odgovornošću, za računovodstvo, reviziju i porezno savjetovanje, Vinkovačka ulica 25, 21000 Split</derivirana_varijabla>
  </DomainObject.Predmet.ProtustrankaFormatedWithAdress>
  <DomainObject.Predmet.ProtustrankaFormatedWithAdressOIB>
    <izvorni_sadrzaj> REVIZ-BIRO,društvo s ograničenom odgovornošću, za računovodstvo, reviziju i porezno savjetovanje, OIB 37354468964, Vinkovačka ulica 25, 21000 Split</izvorni_sadrzaj>
    <derivirana_varijabla naziv="DomainObject.Predmet.ProtustrankaFormatedWithAdressOIB_1"> REVIZ-BIRO,društvo s ograničenom odgovornošću, za računovodstvo, reviziju i porezno savjetovanje, OIB 37354468964, Vinkovačka ulica 25, 21000 Split</derivirana_varijabla>
  </DomainObject.Predmet.ProtustrankaFormatedWithAdressOIB>
  <DomainObject.Predmet.ProtustrankaWithAdress>
    <izvorni_sadrzaj>REVIZ-BIRO,društvo s ograničenom odgovornošću, za računovodstvo, reviziju i porezno savjetovanje Vinkovačka ulica 25, 21000 Split</izvorni_sadrzaj>
    <derivirana_varijabla naziv="DomainObject.Predmet.ProtustrankaWithAdress_1">REVIZ-BIRO,društvo s ograničenom odgovornošću, za računovodstvo, reviziju i porezno savjetovanje Vinkovačka ulica 25, 21000 Split</derivirana_varijabla>
  </DomainObject.Predmet.ProtustrankaWithAdress>
  <DomainObject.Predmet.ProtustrankaWithAdressOIB>
    <izvorni_sadrzaj>REVIZ-BIRO,društvo s ograničenom odgovornošću, za računovodstvo, reviziju i porezno savjetovanje, OIB 37354468964, Vinkovačka ulica 25, 21000 Split</izvorni_sadrzaj>
    <derivirana_varijabla naziv="DomainObject.Predmet.ProtustrankaWithAdressOIB_1">REVIZ-BIRO,društvo s ograničenom odgovornošću, za računovodstvo, reviziju i porezno savjetovanje, OIB 37354468964, Vinkovačka ulica 25, 21000 Split</derivirana_varijabla>
  </DomainObject.Predmet.ProtustrankaWithAdressOIB>
  <DomainObject.Predmet.ProtustrankaNazivFormated>
    <izvorni_sadrzaj>REVIZ-BIRO,društvo s ograničenom odgovornošću, za računovodstvo, reviziju i porezno savjetovanje</izvorni_sadrzaj>
    <derivirana_varijabla naziv="DomainObject.Predmet.ProtustrankaNazivFormated_1">REVIZ-BIRO,društvo s ograničenom odgovornošću, za računovodstvo, reviziju i porezno savjetovanje</derivirana_varijabla>
  </DomainObject.Predmet.ProtustrankaNazivFormated>
  <DomainObject.Predmet.ProtustrankaNazivFormatedOIB>
    <izvorni_sadrzaj>REVIZ-BIRO,društvo s ograničenom odgovornošću, za računovodstvo, reviziju i porezno savjetovanje, OIB 37354468964</izvorni_sadrzaj>
    <derivirana_varijabla naziv="DomainObject.Predmet.ProtustrankaNazivFormatedOIB_1">REVIZ-BIRO,društvo s ograničenom odgovornošću, za računovodstvo, reviziju i porezno savjetovanje, OIB 37354468964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5650.00</izvorni_sadrzaj>
    <derivirana_varijabla naziv="DomainObject.Predmet.TrenutnaVrijednost_1">5650.00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REVIZ-BIRO,društvo s ograničenom odgovornošću, za računovodstvo, reviziju i porezno savjetovanje</item>
    </izvorni_sadrzaj>
    <derivirana_varijabla naziv="DomainObject.Predmet.ProtuStrankaListFormated_1">
      <item>REVIZ-BIRO,društvo s ograničenom odgovornošću, za računovodstvo, reviziju i porezno savjetovanje</item>
    </derivirana_varijabla>
  </DomainObject.Predmet.ProtuStrankaListFormated>
  <DomainObject.Predmet.ProtuStrankaListFormatedOIB>
    <izvorni_sadrzaj>
      <item>REVIZ-BIRO,društvo s ograničenom odgovornošću, za računovodstvo, reviziju i porezno savjetovanje, OIB 37354468964</item>
    </izvorni_sadrzaj>
    <derivirana_varijabla naziv="DomainObject.Predmet.ProtuStrankaListFormatedOIB_1">
      <item>REVIZ-BIRO,društvo s ograničenom odgovornošću, za računovodstvo, reviziju i porezno savjetovanje, OIB 37354468964</item>
    </derivirana_varijabla>
  </DomainObject.Predmet.ProtuStrankaListFormatedOIB>
  <DomainObject.Predmet.ProtuStrankaListFormatedWithAdress>
    <izvorni_sadrzaj>
      <item>REVIZ-BIRO,društvo s ograničenom odgovornošću, za računovodstvo, reviziju i porezno savjetovanje, Vinkovačka ulica 25, 21000 Split</item>
    </izvorni_sadrzaj>
    <derivirana_varijabla naziv="DomainObject.Predmet.ProtuStrankaListFormatedWithAdress_1">
      <item>REVIZ-BIRO,društvo s ograničenom odgovornošću, za računovodstvo, reviziju i porezno savjetovanje, Vinkovačka ulica 25, 21000 Split</item>
    </derivirana_varijabla>
  </DomainObject.Predmet.ProtuStrankaListFormatedWithAdress>
  <DomainObject.Predmet.ProtuStrankaListFormatedWithAdressOIB>
    <izvorni_sadrzaj>
      <item>REVIZ-BIRO,društvo s ograničenom odgovornošću, za računovodstvo, reviziju i porezno savjetovanje, OIB 37354468964, Vinkovačka ulica 25, 21000 Split</item>
    </izvorni_sadrzaj>
    <derivirana_varijabla naziv="DomainObject.Predmet.ProtuStrankaListFormatedWithAdressOIB_1">
      <item>REVIZ-BIRO,društvo s ograničenom odgovornošću, za računovodstvo, reviziju i porezno savjetovanje, OIB 37354468964, Vinkovačka ulica 25, 21000 Split</item>
    </derivirana_varijabla>
  </DomainObject.Predmet.ProtuStrankaListFormatedWithAdressOIB>
  <DomainObject.Predmet.ProtuStrankaListNazivFormated>
    <izvorni_sadrzaj>
      <item>REVIZ-BIRO,društvo s ograničenom odgovornošću, za računovodstvo, reviziju i porezno savjetovanje</item>
    </izvorni_sadrzaj>
    <derivirana_varijabla naziv="DomainObject.Predmet.ProtuStrankaListNazivFormated_1">
      <item>REVIZ-BIRO,društvo s ograničenom odgovornošću, za računovodstvo, reviziju i porezno savjetovanje</item>
    </derivirana_varijabla>
  </DomainObject.Predmet.ProtuStrankaListNazivFormated>
  <DomainObject.Predmet.ProtuStrankaListNazivFormatedOIB>
    <izvorni_sadrzaj>
      <item>REVIZ-BIRO,društvo s ograničenom odgovornošću, za računovodstvo, reviziju i porezno savjetovanje, OIB 37354468964</item>
    </izvorni_sadrzaj>
    <derivirana_varijabla naziv="DomainObject.Predmet.ProtuStrankaListNazivFormatedOIB_1">
      <item>REVIZ-BIRO,društvo s ograničenom odgovornošću, za računovodstvo, reviziju i porezno savjetovanje, OIB 37354468964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REVIZ-BIRO,društvo s ograničenom odgovornošću, za računovodstvo, reviziju i porezno savjetovanje</izvorni_sadrzaj>
    <derivirana_varijabla naziv="DomainObject.Predmet.ProtustrankaIDrugi_1">REVIZ-BIRO,društvo s ograničenom odgovornošću, za računovodstvo, reviziju i porezno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REVIZ-BIRO,društvo s ograničenom odgovornošću, za računovodstvo, reviziju i porezno savjetovanje, OIB 37354468964, Vinkovačka ulica 25, 21000 Split</izvorni_sadrzaj>
    <derivirana_varijabla naziv="DomainObject.Predmet.ProtustrankaIDrugiAdressOIB_1">REVIZ-BIRO,društvo s ograničenom odgovornošću, za računovodstvo, reviziju i porezno savjetovanje, OIB 37354468964, Vinkovačka ulica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REVIZ-BIRO,društvo s ograničenom odgovornošću, za računovodstvo, reviziju i porezno savjetovanje</item>
      <item>FINANCIJSKA AGENCIJA, RC SPLIT</item>
    </izvorni_sadrzaj>
    <derivirana_varijabla naziv="DomainObject.Predmet.SudioniciListNaziv_1">
      <item>REVIZ-BIRO,društvo s ograničenom odgovornošću, za računovodstvo, reviziju i porezno savjetovanje</item>
      <item>FINANCIJSKA AGENCIJA, RC SPLIT</item>
    </derivirana_varijabla>
  </DomainObject.Predmet.SudioniciListNaziv>
  <DomainObject.Predmet.SudioniciListAdressOIB>
    <izvorni_sadrzaj>
      <item>REVIZ-BIRO,društvo s ograničenom odgovornošću, za računovodstvo, reviziju i porezno savjetovanje, OIB 37354468964, Vinkovačka ulica 25,21000 Split</item>
      <item>FINANCIJSKA AGENCIJA, RC SPLIT, OIB 85821130368, Mažuranićevo šetalište 24 b,21000 Split</item>
    </izvorni_sadrzaj>
    <derivirana_varijabla naziv="DomainObject.Predmet.SudioniciListAdressOIB_1">
      <item>REVIZ-BIRO,društvo s ograničenom odgovornošću, za računovodstvo, reviziju i porezno savjetovanje, OIB 37354468964, Vinkovačka ulica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37354468964</item>
      <item>, OIB 85821130368</item>
    </izvorni_sadrzaj>
    <derivirana_varijabla naziv="DomainObject.Predmet.SudioniciListNazivOIB_1">
      <item>, OIB 37354468964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FA3269-8E55-4164-ACCC-55FE7E5DE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4145</properties:Characters>
  <properties:Lines>112</properties:Lines>
  <properties:Paragraphs>35</properties:Paragraphs>
  <properties:TotalTime>408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2017-08-31T05:23:00Z</dcterms:modified>
  <cp:revision>336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