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f4d0" w14:paraId="e13f4d0" w:rsidRDefault="00D16393" w:rsidP="00D16393" w:rsidR="00D16393" w:rsidRPr="0063473C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3473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35F57" w:rsidRPr="0063473C">
        <w:rPr>
          <w:rFonts w:hAnsi="Times New Roman" w:ascii="Times New Roman"/>
          <w:color w:val="auto"/>
          <w:sz w:val="24"/>
          <w:szCs w:val="24"/>
          <w:lang w:val="hr-HR"/>
        </w:rPr>
        <w:t>2377/16-17</w:t>
      </w:r>
    </w:p>
    <w:p w:rsidRDefault="001B3F38" w:rsidP="001B3F38" w:rsidR="001B3F38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63473C">
      <w:pPr>
        <w:pStyle w:val="Tijeloteksta-uvlaka2"/>
        <w:ind w:firstLine="0"/>
        <w:rPr>
          <w:szCs w:val="24"/>
        </w:rPr>
      </w:pPr>
      <w:r w:rsidRPr="0063473C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63473C">
        <w:rPr>
          <w:szCs w:val="24"/>
        </w:rPr>
        <w:t>pretpostavki</w:t>
      </w:r>
      <w:r w:rsidRPr="0063473C">
        <w:rPr>
          <w:szCs w:val="24"/>
        </w:rPr>
        <w:t xml:space="preserve"> za otvaranje stečajnog postupka nad dužnikom</w:t>
      </w:r>
      <w:r w:rsidR="00BF549B" w:rsidRPr="0063473C">
        <w:rPr>
          <w:szCs w:val="24"/>
        </w:rPr>
        <w:t xml:space="preserve"> </w:t>
      </w:r>
      <w:r w:rsidR="00535F57" w:rsidRPr="0063473C">
        <w:rPr>
          <w:szCs w:val="24"/>
        </w:rPr>
        <w:t xml:space="preserve"> </w:t>
      </w:r>
      <w:r w:rsidR="0063473C" w:rsidRPr="0063473C">
        <w:rPr>
          <w:szCs w:val="24"/>
        </w:rPr>
        <w:t>KONTENDO PROMET d. o. o., Zagreb, Žuti breg 30/3, OIB 26454969101</w:t>
      </w:r>
      <w:r w:rsidR="00BF549B" w:rsidRPr="0063473C">
        <w:rPr>
          <w:szCs w:val="24"/>
        </w:rPr>
        <w:t>,</w:t>
      </w:r>
      <w:r w:rsidR="00260038" w:rsidRPr="0063473C">
        <w:rPr>
          <w:szCs w:val="24"/>
        </w:rPr>
        <w:t xml:space="preserve"> 18</w:t>
      </w:r>
      <w:r w:rsidRPr="0063473C">
        <w:rPr>
          <w:szCs w:val="24"/>
        </w:rPr>
        <w:t>. kolovoza 2017.</w:t>
      </w:r>
    </w:p>
    <w:p w:rsidRDefault="002C1868" w:rsidP="00E2213A" w:rsidR="002C1868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63473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47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63473C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3473C" w:rsidRPr="0063473C">
        <w:rPr>
          <w:rFonts w:hAnsi="Times New Roman" w:ascii="Times New Roman"/>
          <w:color w:val="auto"/>
          <w:sz w:val="24"/>
          <w:szCs w:val="24"/>
        </w:rPr>
        <w:t>KONTENDO PROMET d. o. o., Zagreb, Žuti breg 30/3, OIB 26454969101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63473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82466" w:rsidRPr="0063473C">
        <w:rPr>
          <w:rFonts w:hAnsi="Times New Roman" w:ascii="Times New Roman"/>
          <w:color w:val="auto"/>
          <w:sz w:val="24"/>
          <w:szCs w:val="24"/>
          <w:lang w:val="hr-HR"/>
        </w:rPr>
        <w:t>Snježana Drenški, Samobor, Sunčani put 8, OIB 91456479037.</w:t>
      </w:r>
    </w:p>
    <w:p w:rsidRDefault="00E2213A" w:rsidP="00E2213A" w:rsidR="00E2213A" w:rsidRPr="006347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3473C" w:rsidRPr="0063473C">
        <w:rPr>
          <w:rFonts w:hAnsi="Times New Roman" w:ascii="Times New Roman"/>
          <w:color w:val="auto"/>
          <w:sz w:val="24"/>
          <w:szCs w:val="24"/>
        </w:rPr>
        <w:t>KONTENDO PROMET d. o. o., Zagreb, Žuti breg 30/3, OIB 26454969101</w:t>
      </w:r>
      <w:r w:rsidR="002C1868" w:rsidRPr="0063473C">
        <w:rPr>
          <w:rFonts w:hAnsi="Times New Roman" w:ascii="Times New Roman"/>
          <w:color w:val="auto"/>
          <w:sz w:val="24"/>
          <w:szCs w:val="24"/>
        </w:rPr>
        <w:t>.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63473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473C" w:rsidP="0063473C" w:rsidR="0063473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11. ožujka  2016. prijedlog za otvaranje stečajnog postupka nad gore navedenom pravnom osobom.</w:t>
      </w:r>
    </w:p>
    <w:p w:rsidRDefault="0063473C" w:rsidP="0063473C" w:rsid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735 dana u ukupnom iznosu od 104.912,14 kn.</w:t>
      </w:r>
    </w:p>
    <w:p w:rsidRDefault="0063473C" w:rsidP="0063473C" w:rsid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63473C" w:rsidP="0063473C" w:rsid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15. travnja 2016.</w:t>
      </w:r>
    </w:p>
    <w:p w:rsidRDefault="00937537" w:rsidP="0063473C" w:rsid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St-2377/16-6 od  6. rujna 2016.  pokrenut prethodni postupak radi utvrđivanja uvjeta za otvaranje stečajnog postupka. </w:t>
      </w:r>
    </w:p>
    <w:p w:rsidRDefault="00E2213A" w:rsidP="00A25D2D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63473C" w:rsidP="0063473C" w:rsidR="0063473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6. lipnja 2017.,  nije pristupio zakonski zastupnik dužnika niti je postupio po nalogu suda.</w:t>
      </w:r>
    </w:p>
    <w:p w:rsidRDefault="0063473C" w:rsidP="0063473C" w:rsid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8. rujna 2016. proizlazi da  dužnik ima evidentirane neizvršene osnove za plaćanje u neprekinutom razdoblju od 1107 dana u iznosu od 135.030,16 kn.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63473C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2D3AC5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63473C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 w:rsidRPr="0063473C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63473C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63473C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63473C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63473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 w:rsidRPr="0063473C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63473C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63473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3A00B5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6347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A00B5" w:rsidP="00AB7A2F" w:rsidR="003A00B5" w:rsidRPr="003A00B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A00B5" w:rsidP="00995CE9" w:rsidR="003A00B5" w:rsidRPr="003A00B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A00B5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63473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473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63473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63473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A00B5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35F57">
      <w:rPr>
        <w:rFonts w:hAnsi="Verdana" w:ascii="Verdana"/>
        <w:color w:val="auto"/>
        <w:sz w:val="22"/>
        <w:szCs w:val="22"/>
      </w:rPr>
      <w:t>2377/16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A00B5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5F4697"/>
    <w:rsid w:val="005F4CAA"/>
    <w:rsid w:val="006031BB"/>
    <w:rsid w:val="00617CED"/>
    <w:rsid w:val="006248E6"/>
    <w:rsid w:val="0063473C"/>
    <w:rsid w:val="00636B03"/>
    <w:rsid w:val="00642D18"/>
    <w:rsid w:val="00656D79"/>
    <w:rsid w:val="006842AB"/>
    <w:rsid w:val="00697D8A"/>
    <w:rsid w:val="006B11E6"/>
    <w:rsid w:val="006C0B56"/>
    <w:rsid w:val="006D11F7"/>
    <w:rsid w:val="006D1AF1"/>
    <w:rsid w:val="006D52DA"/>
    <w:rsid w:val="006D65F6"/>
    <w:rsid w:val="006D6C0A"/>
    <w:rsid w:val="006E79C5"/>
    <w:rsid w:val="007062EF"/>
    <w:rsid w:val="00706C10"/>
    <w:rsid w:val="00706C7D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B45A0"/>
    <w:rsid w:val="00EB4FB3"/>
    <w:rsid w:val="00EC515F"/>
    <w:rsid w:val="00ED1CC8"/>
    <w:rsid w:val="00ED5F35"/>
    <w:rsid w:val="00EE0EB8"/>
    <w:rsid w:val="00EE5873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B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0B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0B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0B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B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0B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0B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0B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St-2377/2016</izvorni_sadrzaj>
    <derivirana_varijabla naziv="DomainObject.Predmet.OznakaBroj_1">St-2377/2016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KONTENDO PROMET d.o.o.</izvorni_sadrzaj>
    <derivirana_varijabla naziv="DomainObject.Predmet.ProtustrankaFormated_1">  KONTENDO PROMET d.o.o.</derivirana_varijabla>
  </DomainObject.Predmet.ProtustrankaFormated>
  <DomainObject.Predmet.ProtustrankaFormatedOIB>
    <izvorni_sadrzaj>  KONTENDO PROMET d.o.o., OIB 26454969101</izvorni_sadrzaj>
    <derivirana_varijabla naziv="DomainObject.Predmet.ProtustrankaFormatedOIB_1">  KONTENDO PROMET d.o.o., OIB 26454969101</derivirana_varijabla>
  </DomainObject.Predmet.ProtustrankaFormatedOIB>
  <DomainObject.Predmet.ProtustrankaFormatedWithAdress>
    <izvorni_sadrzaj> KONTENDO PROMET d.o.o., Žuti breg 30/3, 10000 Zagreb</izvorni_sadrzaj>
    <derivirana_varijabla naziv="DomainObject.Predmet.ProtustrankaFormatedWithAdress_1"> KONTENDO PROMET d.o.o., Žuti breg 30/3, 10000 Zagreb</derivirana_varijabla>
  </DomainObject.Predmet.ProtustrankaFormatedWithAdress>
  <DomainObject.Predmet.ProtustrankaFormatedWithAdressOIB>
    <izvorni_sadrzaj> KONTENDO PROMET d.o.o., OIB 26454969101, Žuti breg 30/3, 10000 Zagreb</izvorni_sadrzaj>
    <derivirana_varijabla naziv="DomainObject.Predmet.ProtustrankaFormatedWithAdressOIB_1"> KONTENDO PROMET d.o.o., OIB 26454969101, Žuti breg 30/3, 10000 Zagreb</derivirana_varijabla>
  </DomainObject.Predmet.ProtustrankaFormatedWithAdressOIB>
  <DomainObject.Predmet.ProtustrankaWithAdress>
    <izvorni_sadrzaj>KONTENDO PROMET d.o.o. Žuti breg 30/3, 10000 Zagreb</izvorni_sadrzaj>
    <derivirana_varijabla naziv="DomainObject.Predmet.ProtustrankaWithAdress_1">KONTENDO PROMET d.o.o. Žuti breg 30/3, 10000 Zagreb</derivirana_varijabla>
  </DomainObject.Predmet.ProtustrankaWithAdress>
  <DomainObject.Predmet.ProtustrankaWithAdressOIB>
    <izvorni_sadrzaj>KONTENDO PROMET d.o.o., OIB 26454969101, Žuti breg 30/3, 10000 Zagreb</izvorni_sadrzaj>
    <derivirana_varijabla naziv="DomainObject.Predmet.ProtustrankaWithAdressOIB_1">KONTENDO PROMET d.o.o., OIB 26454969101, Žuti breg 30/3, 10000 Zagreb</derivirana_varijabla>
  </DomainObject.Predmet.ProtustrankaWithAdressOIB>
  <DomainObject.Predmet.ProtustrankaNazivFormated>
    <izvorni_sadrzaj>KONTENDO PROMET d.o.o.</izvorni_sadrzaj>
    <derivirana_varijabla naziv="DomainObject.Predmet.ProtustrankaNazivFormated_1">KONTENDO PROMET d.o.o.</derivirana_varijabla>
  </DomainObject.Predmet.ProtustrankaNazivFormated>
  <DomainObject.Predmet.ProtustrankaNazivFormatedOIB>
    <izvorni_sadrzaj>KONTENDO PROMET d.o.o., OIB 26454969101</izvorni_sadrzaj>
    <derivirana_varijabla naziv="DomainObject.Predmet.ProtustrankaNazivFormatedOIB_1">KONTENDO PROMET d.o.o., OIB 26454969101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Vuković; vjerovnici</izvorni_sadrzaj>
    <derivirana_varijabla naziv="DomainObject.Predmet.StrankaFormated_1">  FINA Regionalni centar Zagreb; Mladen Vuković; vjerovnici</derivirana_varijabla>
  </DomainObject.Predmet.StrankaFormated>
  <DomainObject.Predmet.StrankaFormatedOIB>
    <izvorni_sadrzaj>  FINA Regionalni centar Zagreb, OIB 85821130368; Mladen Vuković, OIB 29104548233; vjerovnici</izvorni_sadrzaj>
    <derivirana_varijabla naziv="DomainObject.Predmet.StrankaFormatedOIB_1">  FINA Regionalni centar Zagreb, OIB 85821130368; Mladen Vuković, OIB 29104548233; vjerovnici</derivirana_varijabla>
  </DomainObject.Predmet.StrankaFormatedOIB>
  <DomainObject.Predmet.StrankaFormatedWithAdress>
    <izvorni_sadrzaj> FINA Regionalni centar Zagreb, Trg svibanjskih žrtava 1995. 1, 10000 Zagreb; Mladen Vuković, Žuti Breg 303, 10000 Zagreb; vjerovnici</izvorni_sadrzaj>
    <derivirana_varijabla naziv="DomainObject.Predmet.StrankaFormatedWithAdress_1"> FINA Regionalni centar Zagreb, Trg svibanjskih žrtava 1995. 1, 10000 Zagreb; Mladen Vuković, Žuti Breg 303, 10000 Zagreb; vjerovnici</derivirana_varijabla>
  </DomainObject.Predmet.StrankaFormatedWithAdress>
  <DomainObject.Predmet.StrankaFormatedWithAdressOIB>
    <izvorni_sadrzaj> FINA Regionalni centar Zagreb, OIB 85821130368, Trg svibanjskih žrtava 1995. 1, 10000 Zagreb; Mladen Vuković, OIB 29104548233, Žuti Breg 303, 10000 Zagreb; vjerovnici</izvorni_sadrzaj>
    <derivirana_varijabla naziv="DomainObject.Predmet.StrankaFormatedWithAdressOIB_1"> FINA Regionalni centar Zagreb, OIB 85821130368, Trg svibanjskih žrtava 1995. 1, 10000 Zagreb; Mladen Vuković, OIB 29104548233, Žuti Breg 303, 10000 Zagreb; vjerovnici</derivirana_varijabla>
  </DomainObject.Predmet.StrankaFormatedWithAdressOIB>
  <DomainObject.Predmet.StrankaWithAdress>
    <izvorni_sadrzaj>FINA Regionalni centar Zagreb Trg svibanjskih žrtava 1995. 1,10000 Zagreb,Mladen Vuković Žuti Breg 303,10000 Zagreb,vjerovnici </izvorni_sadrzaj>
    <derivirana_varijabla naziv="DomainObject.Predmet.StrankaWithAdress_1">FINA Regionalni centar Zagreb Trg svibanjskih žrtava 1995. 1,10000 Zagreb,Mladen Vuković Žuti Breg 303,10000 Zagreb,vjerovnici </derivirana_varijabla>
  </DomainObject.Predmet.StrankaWithAdress>
  <DomainObject.Predmet.StrankaWithAdressOIB>
    <izvorni_sadrzaj>FINA Regionalni centar Zagreb, OIB 85821130368, Trg svibanjskih žrtava 1995. 1,10000 Zagreb,Mladen Vuković, OIB 29104548233, Žuti Breg 303,10000 Zagreb,vjerovnici</izvorni_sadrzaj>
    <derivirana_varijabla naziv="DomainObject.Predmet.StrankaWithAdressOIB_1">FINA Regionalni centar Zagreb, OIB 85821130368, Trg svibanjskih žrtava 1995. 1,10000 Zagreb,Mladen Vuković, OIB 29104548233, Žuti Breg 303,10000 Zagreb,vjerovnici</derivirana_varijabla>
  </DomainObject.Predmet.StrankaWithAdressOIB>
  <DomainObject.Predmet.StrankaNazivFormated>
    <izvorni_sadrzaj>FINA Regionalni centar Zagreb,Mladen Vuković,vjerovnici</izvorni_sadrzaj>
    <derivirana_varijabla naziv="DomainObject.Predmet.StrankaNazivFormated_1">FINA Regionalni centar Zagreb,Mladen Vuković,vjerovnici</derivirana_varijabla>
  </DomainObject.Predmet.StrankaNazivFormated>
  <DomainObject.Predmet.StrankaNazivFormatedOIB>
    <izvorni_sadrzaj>FINA Regionalni centar Zagreb, OIB 85821130368,Mladen Vuković, OIB 29104548233,vjerovnici</izvorni_sadrzaj>
    <derivirana_varijabla naziv="DomainObject.Predmet.StrankaNazivFormatedOIB_1">FINA Regionalni centar Zagreb, OIB 85821130368,Mladen Vuković, OIB 29104548233,vjerovnici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Mladen Vuković</item>
      <item>vjerovnici</item>
    </izvorni_sadrzaj>
    <derivirana_varijabla naziv="DomainObject.Predmet.StrankaListFormated_1">
      <item>FINA Regionalni centar Zagreb</item>
      <item>Mladen Vuković</item>
      <item>vjerovnici</item>
    </derivirana_varijabla>
  </DomainObject.Predmet.StrankaListFormated>
  <DomainObject.Predmet.StrankaListFormatedOIB>
    <izvorni_sadrzaj>
      <item>FINA Regionalni centar Zagreb, OIB 85821130368</item>
      <item>Mladen Vuković, OIB 29104548233</item>
      <item>vjerovnici</item>
    </izvorni_sadrzaj>
    <derivirana_varijabla naziv="DomainObject.Predmet.StrankaListFormatedOIB_1">
      <item>FINA Regionalni centar Zagreb, OIB 85821130368</item>
      <item>Mladen Vuković, OIB 29104548233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Mladen Vuković, Žuti Breg 303, 10000 Zagreb</item>
      <item>vjerovnici</item>
    </izvorni_sadrzaj>
    <derivirana_varijabla naziv="DomainObject.Predmet.StrankaListFormatedWithAdress_1">
      <item>FINA Regionalni centar Zagreb, Trg svibanjskih žrtava 1995. 1, 10000 Zagreb</item>
      <item>Mladen Vuković, Žuti Breg 303,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Vuković, OIB 29104548233, Žuti Breg 303,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Mladen Vuković, OIB 29104548233, Žuti Breg 303, 10000 Zagreb</item>
      <item>vjerovnici</item>
    </derivirana_varijabla>
  </DomainObject.Predmet.StrankaListFormatedWithAdressOIB>
  <DomainObject.Predmet.StrankaListNazivFormated>
    <izvorni_sadrzaj>
      <item>FINA Regionalni centar Zagreb</item>
      <item>Mladen Vuković</item>
      <item>vjerovnici</item>
    </izvorni_sadrzaj>
    <derivirana_varijabla naziv="DomainObject.Predmet.StrankaListNazivFormated_1">
      <item>FINA Regionalni centar Zagreb</item>
      <item>Mladen Vuković</item>
      <item>vjerovnici</item>
    </derivirana_varijabla>
  </DomainObject.Predmet.StrankaListNazivFormated>
  <DomainObject.Predmet.StrankaListNazivFormatedOIB>
    <izvorni_sadrzaj>
      <item>FINA Regionalni centar Zagreb, OIB 85821130368</item>
      <item>Mladen Vuković, OIB 29104548233</item>
      <item>vjerovnici</item>
    </izvorni_sadrzaj>
    <derivirana_varijabla naziv="DomainObject.Predmet.StrankaListNazivFormatedOIB_1">
      <item>FINA Regionalni centar Zagreb, OIB 85821130368</item>
      <item>Mladen Vuković, OIB 29104548233</item>
      <item>vjerovnici</item>
    </derivirana_varijabla>
  </DomainObject.Predmet.StrankaListNazivFormatedOIB>
  <DomainObject.Predmet.ProtuStrankaListFormated>
    <izvorni_sadrzaj>
      <item>KONTENDO PROMET d.o.o.</item>
    </izvorni_sadrzaj>
    <derivirana_varijabla naziv="DomainObject.Predmet.ProtuStrankaListFormated_1">
      <item>KONTENDO PROMET d.o.o.</item>
    </derivirana_varijabla>
  </DomainObject.Predmet.ProtuStrankaListFormated>
  <DomainObject.Predmet.ProtuStrankaListFormatedOIB>
    <izvorni_sadrzaj>
      <item>KONTENDO PROMET d.o.o., OIB 26454969101</item>
    </izvorni_sadrzaj>
    <derivirana_varijabla naziv="DomainObject.Predmet.ProtuStrankaListFormatedOIB_1">
      <item>KONTENDO PROMET d.o.o., OIB 26454969101</item>
    </derivirana_varijabla>
  </DomainObject.Predmet.ProtuStrankaListFormatedOIB>
  <DomainObject.Predmet.ProtuStrankaListFormatedWithAdress>
    <izvorni_sadrzaj>
      <item>KONTENDO PROMET d.o.o., Žuti breg 30/3, 10000 Zagreb</item>
    </izvorni_sadrzaj>
    <derivirana_varijabla naziv="DomainObject.Predmet.ProtuStrankaListFormatedWithAdress_1">
      <item>KONTENDO PROMET d.o.o., Žuti breg 30/3, 10000 Zagreb</item>
    </derivirana_varijabla>
  </DomainObject.Predmet.ProtuStrankaListFormatedWithAdress>
  <DomainObject.Predmet.ProtuStrankaListFormatedWithAdressOIB>
    <izvorni_sadrzaj>
      <item>KONTENDO PROMET d.o.o., OIB 26454969101, Žuti breg 30/3, 10000 Zagreb</item>
    </izvorni_sadrzaj>
    <derivirana_varijabla naziv="DomainObject.Predmet.ProtuStrankaListFormatedWithAdressOIB_1">
      <item>KONTENDO PROMET d.o.o., OIB 26454969101, Žuti breg 30/3, 10000 Zagreb</item>
    </derivirana_varijabla>
  </DomainObject.Predmet.ProtuStrankaListFormatedWithAdressOIB>
  <DomainObject.Predmet.ProtuStrankaListNazivFormated>
    <izvorni_sadrzaj>
      <item>KONTENDO PROMET d.o.o.</item>
    </izvorni_sadrzaj>
    <derivirana_varijabla naziv="DomainObject.Predmet.ProtuStrankaListNazivFormated_1">
      <item>KONTENDO PROMET d.o.o.</item>
    </derivirana_varijabla>
  </DomainObject.Predmet.ProtuStrankaListNazivFormated>
  <DomainObject.Predmet.ProtuStrankaListNazivFormatedOIB>
    <izvorni_sadrzaj>
      <item>KONTENDO PROMET d.o.o., OIB 26454969101</item>
    </izvorni_sadrzaj>
    <derivirana_varijabla naziv="DomainObject.Predmet.ProtuStrankaListNazivFormatedOIB_1">
      <item>KONTENDO PROMET d.o.o., OIB 26454969101</item>
    </derivirana_varijabla>
  </DomainObject.Predmet.ProtuStrankaListNazivFormatedOIB>
  <DomainObject.Predmet.OstaliListFormated>
    <izvorni_sadrzaj>
      <item>Mladen Vuković</item>
      <item>Snježana Drenški</item>
    </izvorni_sadrzaj>
    <derivirana_varijabla naziv="DomainObject.Predmet.OstaliListFormated_1">
      <item>Mladen Vuković</item>
      <item>Snježana Drenški</item>
    </derivirana_varijabla>
  </DomainObject.Predmet.OstaliListFormated>
  <DomainObject.Predmet.OstaliListFormatedOIB>
    <izvorni_sadrzaj>
      <item>Mladen Vuković, OIB 29104548233</item>
      <item>Snježana Drenški, OIB 91456479037</item>
    </izvorni_sadrzaj>
    <derivirana_varijabla naziv="DomainObject.Predmet.OstaliListFormatedOIB_1">
      <item>Mladen Vuković, OIB 29104548233</item>
      <item>Snježana Drenški, OIB 91456479037</item>
    </derivirana_varijabla>
  </DomainObject.Predmet.OstaliListFormatedOIB>
  <DomainObject.Predmet.OstaliListFormatedWithAdress>
    <izvorni_sadrzaj>
      <item>Mladen Vuković, Žuti Breg 303, 10000 Zagreb</item>
      <item>Snježana Drenški, Sunčani Put 8, 10430 Mala Rakovica</item>
    </izvorni_sadrzaj>
    <derivirana_varijabla naziv="DomainObject.Predmet.OstaliListFormatedWithAdress_1">
      <item>Mladen Vuković, Žuti Breg 303, 10000 Zagreb</item>
      <item>Snježana Drenški, Sunčani Put 8, 10430 Mala Rakovica</item>
    </derivirana_varijabla>
  </DomainObject.Predmet.OstaliListFormatedWithAdress>
  <DomainObject.Predmet.OstaliListFormatedWithAdressOIB>
    <izvorni_sadrzaj>
      <item>Mladen Vuković, OIB 29104548233, Žuti Breg 303, 10000 Zagreb</item>
      <item>Snježana Drenški, OIB 91456479037, Sunčani Put 8, 10430 Mala Rakovica</item>
    </izvorni_sadrzaj>
    <derivirana_varijabla naziv="DomainObject.Predmet.OstaliListFormatedWithAdressOIB_1">
      <item>Mladen Vuković, OIB 29104548233, Žuti Breg 303, 10000 Zagreb</item>
      <item>Snježana Drenški, OIB 91456479037, Sunčani Put 8, 10430 Mala Rakovica</item>
    </derivirana_varijabla>
  </DomainObject.Predmet.OstaliListFormatedWithAdressOIB>
  <DomainObject.Predmet.OstaliListNazivFormated>
    <izvorni_sadrzaj>
      <item>Mladen Vuković</item>
      <item>Snježana Drenški</item>
    </izvorni_sadrzaj>
    <derivirana_varijabla naziv="DomainObject.Predmet.OstaliListNazivFormated_1">
      <item>Mladen Vuković</item>
      <item>Snježana Drenški</item>
    </derivirana_varijabla>
  </DomainObject.Predmet.OstaliListNazivFormated>
  <DomainObject.Predmet.OstaliListNazivFormatedOIB>
    <izvorni_sadrzaj>
      <item>Mladen Vuković, OIB 29104548233</item>
      <item>Snježana Drenški, OIB 91456479037</item>
    </izvorni_sadrzaj>
    <derivirana_varijabla naziv="DomainObject.Predmet.OstaliListNazivFormatedOIB_1">
      <item>Mladen Vuković, OIB 29104548233</item>
      <item>Snježana Drenški, OIB 91456479037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KONTENDO PROMET d.o.o.</izvorni_sadrzaj>
    <derivirana_varijabla naziv="DomainObject.Predmet.ProtustrankaIDrugi_1">KONTENDO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KONTENDO PROMET d.o.o., OIB 26454969101, Žuti breg 30/3, 10000 Zagreb</izvorni_sadrzaj>
    <derivirana_varijabla naziv="DomainObject.Predmet.ProtustrankaIDrugiAdressOIB_1">KONTENDO PROMET d.o.o., OIB 26454969101, Žuti breg 30/3,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KONTENDO PROMET d.o.o.</item>
      <item>Mladen Vuković</item>
      <item>Mladen Vuković</item>
      <item>vjerovnici</item>
      <item>Snježana Drenški</item>
    </izvorni_sadrzaj>
    <derivirana_varijabla naziv="DomainObject.Predmet.SudioniciListNaziv_1">
      <item>FINA Regionalni centar Zagreb</item>
      <item>KONTENDO PROMET d.o.o.</item>
      <item>Mladen Vuković</item>
      <item>Mladen Vuković</item>
      <item>vjerovnici</item>
      <item>Snježana Drenški</item>
    </derivirana_varijabla>
  </DomainObject.Predmet.SudioniciListNaziv>
  <DomainObject.Predmet.SudioniciListAdressOIB>
    <izvorni_sadrzaj>
      <item>FINA Regionalni centar Zagreb, OIB 85821130368, Trg svibanjskih žrtava 1995. 1,10000 Zagreb</item>
      <item>KONTENDO PROMET d.o.o., OIB 26454969101, Žuti breg 30/3,10000 Zagreb</item>
      <item>Mladen Vuković, OIB 29104548233, Žuti Breg 303,10000 Zagreb</item>
      <item>Mladen Vuković, OIB 29104548233, Žuti Breg 303,10000 Zagreb</item>
      <item>vjerovnici</item>
      <item>Snježana Drenški, OIB 91456479037, Sunčani Put 8,10430 Mala Rakovica</item>
    </izvorni_sadrzaj>
    <derivirana_varijabla naziv="DomainObject.Predmet.SudioniciListAdressOIB_1">
      <item>FINA Regionalni centar Zagreb, OIB 85821130368, Trg svibanjskih žrtava 1995. 1,10000 Zagreb</item>
      <item>KONTENDO PROMET d.o.o., OIB 26454969101, Žuti breg 30/3,10000 Zagreb</item>
      <item>Mladen Vuković, OIB 29104548233, Žuti Breg 303,10000 Zagreb</item>
      <item>Mladen Vuković, OIB 29104548233, Žuti Breg 303,10000 Zagreb</item>
      <item>vjerovnici</item>
      <item>Snježana Drenški, OIB 91456479037, Sunčani Put 8,10430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26454969101</item>
      <item>, OIB 29104548233</item>
      <item>, OIB 29104548233</item>
      <item>, OIB null</item>
      <item>, OIB 91456479037</item>
    </izvorni_sadrzaj>
    <derivirana_varijabla naziv="DomainObject.Predmet.SudioniciListNazivOIB_1">
      <item>, OIB 85821130368</item>
      <item>, OIB 26454969101</item>
      <item>, OIB 29104548233</item>
      <item>, OIB 29104548233</item>
      <item>, OIB null</item>
      <item>, OIB 91456479037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3409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2017-08-18T11:51:00Z</dcterms:created>
  <dc:creator>ksvajger</dc:creator>
  <cp:lastModifiedBy>Kristina Švajger</cp:lastModifiedBy>
  <cp:lastPrinted>2017-08-18T11:54:00Z</cp:lastPrinted>
  <dcterms:modified xmlns:xsi="http://www.w3.org/2001/XMLSchema-instance" xsi:type="dcterms:W3CDTF">2017-08-18T11:54:00Z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