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7536f" w14:paraId="e57536f" w:rsidRDefault="00CE5D53" w:rsidP="007A5F16" w:rsidR="00F45B86" w:rsidRPr="00CD6721">
      <w:pPr>
        <w15:collapsed w:val="false"/>
        <w:rPr>
          <w:szCs w:val="24"/>
          <w:lang w:val="hr-HR"/>
        </w:rPr>
      </w:pPr>
      <w:bookmarkStart w:name="_GoBack" w:id="0"/>
      <w:bookmarkEnd w:id="0"/>
      <w:r w:rsidRPr="000F1DA6">
        <w:rPr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5D53" w:rsidP="007A5F16" w:rsidR="00CE5D53">
      <w:pPr>
        <w:rPr>
          <w:szCs w:val="24"/>
          <w:lang w:val="hr-HR"/>
        </w:rPr>
      </w:pPr>
    </w:p>
    <w:p w:rsidRDefault="007A5F16" w:rsidP="007A5F16" w:rsidR="007A5F16" w:rsidRPr="00CD6721">
      <w:pPr>
        <w:rPr>
          <w:szCs w:val="24"/>
          <w:lang w:val="hr-HR"/>
        </w:rPr>
      </w:pPr>
      <w:r w:rsidRPr="00CD6721">
        <w:rPr>
          <w:szCs w:val="24"/>
          <w:lang w:val="hr-HR"/>
        </w:rPr>
        <w:t>REPUBLIKA HRVATSKA</w:t>
      </w:r>
    </w:p>
    <w:p w:rsidRDefault="007A5F16" w:rsidP="007A5F16" w:rsidR="007A5F16" w:rsidRPr="00CD6721">
      <w:pPr>
        <w:rPr>
          <w:szCs w:val="24"/>
          <w:lang w:val="hr-HR"/>
        </w:rPr>
      </w:pPr>
      <w:r w:rsidRPr="00CD6721">
        <w:rPr>
          <w:szCs w:val="24"/>
          <w:lang w:val="hr-HR"/>
        </w:rPr>
        <w:t>TRGOVAČKI SUD U ZAGREBU</w:t>
      </w:r>
    </w:p>
    <w:p w:rsidRDefault="00DE5CE3" w:rsidP="007A5F16" w:rsidR="007A5F16" w:rsidRPr="00CD6721">
      <w:pPr>
        <w:rPr>
          <w:szCs w:val="24"/>
          <w:lang w:val="hr-HR"/>
        </w:rPr>
      </w:pPr>
      <w:r w:rsidRPr="00CD6721">
        <w:rPr>
          <w:szCs w:val="24"/>
          <w:lang w:val="hr-HR"/>
        </w:rPr>
        <w:t>Zagreb, Petrinjska 8</w:t>
      </w:r>
      <w:r w:rsidRPr="00CD6721">
        <w:rPr>
          <w:szCs w:val="24"/>
          <w:lang w:val="hr-HR"/>
        </w:rPr>
        <w:tab/>
      </w:r>
      <w:r w:rsidRPr="00CD6721">
        <w:rPr>
          <w:szCs w:val="24"/>
          <w:lang w:val="hr-HR"/>
        </w:rPr>
        <w:tab/>
      </w:r>
      <w:r w:rsidRPr="00CD6721">
        <w:rPr>
          <w:szCs w:val="24"/>
          <w:lang w:val="hr-HR"/>
        </w:rPr>
        <w:tab/>
      </w:r>
      <w:r w:rsidRPr="00CD6721">
        <w:rPr>
          <w:szCs w:val="24"/>
          <w:lang w:val="hr-HR"/>
        </w:rPr>
        <w:tab/>
      </w:r>
      <w:r w:rsidRPr="00CD6721">
        <w:rPr>
          <w:szCs w:val="24"/>
          <w:lang w:val="hr-HR"/>
        </w:rPr>
        <w:tab/>
      </w:r>
      <w:r w:rsidRPr="00CD6721">
        <w:rPr>
          <w:szCs w:val="24"/>
          <w:lang w:val="hr-HR"/>
        </w:rPr>
        <w:tab/>
      </w:r>
      <w:r w:rsidRPr="00CD6721">
        <w:rPr>
          <w:szCs w:val="24"/>
          <w:lang w:val="hr-HR"/>
        </w:rPr>
        <w:tab/>
      </w:r>
      <w:r w:rsidR="00F45B86" w:rsidRPr="00CD6721">
        <w:rPr>
          <w:szCs w:val="24"/>
          <w:lang w:val="hr-HR"/>
        </w:rPr>
        <w:tab/>
      </w:r>
      <w:r w:rsidR="001144D8" w:rsidRPr="00CD6721">
        <w:rPr>
          <w:szCs w:val="24"/>
          <w:lang w:val="hr-HR"/>
        </w:rPr>
        <w:t>7 St-</w:t>
      </w:r>
      <w:r w:rsidR="00FB44E2" w:rsidRPr="00CD6721">
        <w:rPr>
          <w:szCs w:val="24"/>
          <w:lang w:val="hr-HR"/>
        </w:rPr>
        <w:t>639/12</w:t>
      </w:r>
    </w:p>
    <w:p w:rsidRDefault="007A5F16" w:rsidP="007A5F16" w:rsidR="007A5F16" w:rsidRPr="00CD6721">
      <w:pPr>
        <w:rPr>
          <w:szCs w:val="24"/>
          <w:lang w:val="hr-HR"/>
        </w:rPr>
      </w:pPr>
    </w:p>
    <w:p w:rsidRDefault="00F45B86" w:rsidP="007A5F16" w:rsidR="007A5F16" w:rsidRPr="00CD6721">
      <w:pPr>
        <w:jc w:val="center"/>
        <w:rPr>
          <w:szCs w:val="24"/>
          <w:lang w:val="hr-HR"/>
        </w:rPr>
      </w:pPr>
      <w:r w:rsidRPr="00CD6721">
        <w:rPr>
          <w:szCs w:val="24"/>
          <w:lang w:val="hr-HR"/>
        </w:rPr>
        <w:t>R E P U B L I K A  H R V A T S K A</w:t>
      </w:r>
    </w:p>
    <w:p w:rsidRDefault="00F45B86" w:rsidP="007A5F16" w:rsidR="007A5F16">
      <w:pPr>
        <w:jc w:val="center"/>
        <w:rPr>
          <w:szCs w:val="24"/>
          <w:lang w:val="hr-HR"/>
        </w:rPr>
      </w:pPr>
      <w:r w:rsidRPr="00CD6721">
        <w:rPr>
          <w:szCs w:val="24"/>
          <w:lang w:val="hr-HR"/>
        </w:rPr>
        <w:t xml:space="preserve">Z A K L J U Č A K  </w:t>
      </w:r>
    </w:p>
    <w:p w:rsidRDefault="00A74660" w:rsidP="007A5F16" w:rsidR="00A74660" w:rsidRPr="00CD6721">
      <w:pPr>
        <w:jc w:val="center"/>
        <w:rPr>
          <w:szCs w:val="24"/>
          <w:lang w:val="hr-HR"/>
        </w:rPr>
      </w:pPr>
    </w:p>
    <w:p w:rsidRDefault="007A5F16" w:rsidP="007A5F16" w:rsidR="00D56156" w:rsidRPr="00CD6721">
      <w:pPr>
        <w:jc w:val="both"/>
        <w:rPr>
          <w:szCs w:val="24"/>
          <w:lang w:val="hr-HR"/>
        </w:rPr>
      </w:pPr>
      <w:r w:rsidRPr="00CD6721">
        <w:rPr>
          <w:szCs w:val="24"/>
          <w:lang w:val="hr-HR"/>
        </w:rPr>
        <w:tab/>
      </w:r>
      <w:r w:rsidR="00DE5CE3" w:rsidRPr="00CD6721">
        <w:rPr>
          <w:szCs w:val="24"/>
          <w:lang w:val="hr-HR"/>
        </w:rPr>
        <w:t xml:space="preserve">TRGOVAČKI SUD U ZAGREBU po sucu pojedincu Vesni Malenica kao stečajnom sucu u </w:t>
      </w:r>
      <w:r w:rsidR="00D56156" w:rsidRPr="00CD6721">
        <w:rPr>
          <w:szCs w:val="24"/>
          <w:lang w:val="hr-HR"/>
        </w:rPr>
        <w:t xml:space="preserve">stečajnom postupku nad dužnikom </w:t>
      </w:r>
      <w:r w:rsidR="00CD6721" w:rsidRPr="00CD6721">
        <w:rPr>
          <w:szCs w:val="24"/>
          <w:lang w:val="pl-PL"/>
        </w:rPr>
        <w:t xml:space="preserve">GREPO COMMERCE d. o. o. u stečaju, Zagreb, </w:t>
      </w:r>
      <w:r w:rsidR="00230FBF">
        <w:rPr>
          <w:szCs w:val="24"/>
          <w:lang w:val="pl-PL"/>
        </w:rPr>
        <w:t xml:space="preserve">Crnatkova 8, OIB 23421680793, </w:t>
      </w:r>
      <w:r w:rsidR="007F658A">
        <w:rPr>
          <w:szCs w:val="24"/>
          <w:lang w:val="pl-PL"/>
        </w:rPr>
        <w:t>12. listopada</w:t>
      </w:r>
      <w:r w:rsidR="00CD6721" w:rsidRPr="00CD6721">
        <w:rPr>
          <w:szCs w:val="24"/>
          <w:lang w:val="pl-PL"/>
        </w:rPr>
        <w:t xml:space="preserve"> 2015.</w:t>
      </w:r>
    </w:p>
    <w:p w:rsidRDefault="00E1799B" w:rsidP="007A5F16" w:rsidR="00E1799B" w:rsidRPr="00CD6721">
      <w:pPr>
        <w:jc w:val="both"/>
        <w:rPr>
          <w:szCs w:val="24"/>
          <w:lang w:val="hr-HR"/>
        </w:rPr>
      </w:pPr>
    </w:p>
    <w:p w:rsidRDefault="007A5F16" w:rsidP="007A5F16" w:rsidR="007A5F16" w:rsidRPr="00CD6721">
      <w:pPr>
        <w:jc w:val="center"/>
        <w:rPr>
          <w:szCs w:val="24"/>
          <w:lang w:val="hr-HR"/>
        </w:rPr>
      </w:pPr>
      <w:r w:rsidRPr="00CD6721">
        <w:rPr>
          <w:szCs w:val="24"/>
          <w:lang w:val="hr-HR"/>
        </w:rPr>
        <w:t>z a k l j u č i o  j e</w:t>
      </w:r>
    </w:p>
    <w:p w:rsidRDefault="007A5F16" w:rsidP="007A5F16" w:rsidR="007A5F16" w:rsidRPr="00CD6721">
      <w:pPr>
        <w:jc w:val="center"/>
        <w:rPr>
          <w:szCs w:val="24"/>
          <w:lang w:val="hr-HR"/>
        </w:rPr>
      </w:pPr>
    </w:p>
    <w:p w:rsidRDefault="00D56156" w:rsidP="00E21004" w:rsidR="007F658A" w:rsidRPr="00A21A90">
      <w:pPr>
        <w:jc w:val="both"/>
        <w:rPr>
          <w:szCs w:val="24"/>
        </w:rPr>
      </w:pPr>
      <w:r w:rsidRPr="00CD6721">
        <w:rPr>
          <w:szCs w:val="24"/>
          <w:lang w:val="hr-HR"/>
        </w:rPr>
        <w:tab/>
      </w:r>
      <w:r w:rsidR="00640322" w:rsidRPr="00CD6721">
        <w:rPr>
          <w:szCs w:val="24"/>
          <w:lang w:val="hr-HR"/>
        </w:rPr>
        <w:t xml:space="preserve">1. Vrijednost </w:t>
      </w:r>
      <w:r w:rsidR="00CD6721" w:rsidRPr="00CD6721">
        <w:rPr>
          <w:szCs w:val="24"/>
          <w:lang w:val="hr-HR"/>
        </w:rPr>
        <w:t>pokretnine</w:t>
      </w:r>
      <w:r w:rsidR="00640322" w:rsidRPr="00CD6721">
        <w:rPr>
          <w:szCs w:val="24"/>
          <w:lang w:val="hr-HR"/>
        </w:rPr>
        <w:t xml:space="preserve"> stečajnog dužnika </w:t>
      </w:r>
      <w:r w:rsidR="00CD6721" w:rsidRPr="00CD6721">
        <w:rPr>
          <w:szCs w:val="24"/>
          <w:lang w:val="hr-HR"/>
        </w:rPr>
        <w:t xml:space="preserve">koju čini </w:t>
      </w:r>
      <w:r w:rsidR="00CD6721" w:rsidRPr="00CD6721">
        <w:rPr>
          <w:szCs w:val="24"/>
        </w:rPr>
        <w:t xml:space="preserve">Betonara SIMEM tip MOBIMIX 1500 is 50 nazivnog kapaciteta 45m3/sat sa silosima za cement s opremom, </w:t>
      </w:r>
      <w:r w:rsidR="00640322" w:rsidRPr="00CD6721">
        <w:rPr>
          <w:szCs w:val="24"/>
          <w:lang w:val="hr-HR"/>
        </w:rPr>
        <w:t>utvrđuje se u iznosu od</w:t>
      </w:r>
      <w:r w:rsidR="00CD6721">
        <w:rPr>
          <w:szCs w:val="24"/>
          <w:lang w:val="hr-HR"/>
        </w:rPr>
        <w:t xml:space="preserve"> </w:t>
      </w:r>
      <w:r w:rsidR="007F658A">
        <w:rPr>
          <w:szCs w:val="24"/>
          <w:lang w:val="hr-HR"/>
        </w:rPr>
        <w:t>350.105,00</w:t>
      </w:r>
      <w:r w:rsidR="00CD6721">
        <w:rPr>
          <w:szCs w:val="24"/>
          <w:lang w:val="hr-HR"/>
        </w:rPr>
        <w:t xml:space="preserve"> kn</w:t>
      </w:r>
      <w:r w:rsidR="00CD6721">
        <w:rPr>
          <w:szCs w:val="24"/>
        </w:rPr>
        <w:t xml:space="preserve"> </w:t>
      </w:r>
      <w:r w:rsidR="00CD6721">
        <w:rPr>
          <w:szCs w:val="24"/>
          <w:lang w:val="hr-HR"/>
        </w:rPr>
        <w:t>(</w:t>
      </w:r>
      <w:r w:rsidR="007F658A">
        <w:rPr>
          <w:szCs w:val="24"/>
        </w:rPr>
        <w:t xml:space="preserve">280.084,00 kn+ PDV </w:t>
      </w:r>
      <w:r w:rsidR="007F658A" w:rsidRPr="00A21A90">
        <w:rPr>
          <w:szCs w:val="24"/>
        </w:rPr>
        <w:t xml:space="preserve">u iznosu od </w:t>
      </w:r>
      <w:r w:rsidR="007F658A">
        <w:rPr>
          <w:szCs w:val="24"/>
        </w:rPr>
        <w:t>70.021,00 kn</w:t>
      </w:r>
      <w:r w:rsidR="007F658A" w:rsidRPr="00A21A90">
        <w:rPr>
          <w:szCs w:val="24"/>
        </w:rPr>
        <w:t>)</w:t>
      </w:r>
    </w:p>
    <w:p w:rsidRDefault="00640322" w:rsidP="00CD6721" w:rsidR="00640322" w:rsidRPr="00CD6721">
      <w:pPr>
        <w:ind w:firstLine="720" w:right="-1"/>
        <w:jc w:val="both"/>
        <w:rPr>
          <w:szCs w:val="24"/>
          <w:lang w:val="hr-HR"/>
        </w:rPr>
      </w:pPr>
      <w:r w:rsidRPr="00CD6721">
        <w:rPr>
          <w:szCs w:val="24"/>
          <w:lang w:val="hr-HR"/>
        </w:rPr>
        <w:t xml:space="preserve">2. </w:t>
      </w:r>
      <w:r w:rsidR="00CD6721">
        <w:rPr>
          <w:szCs w:val="24"/>
          <w:lang w:val="hr-HR"/>
        </w:rPr>
        <w:t>Pokretnina je opterećena</w:t>
      </w:r>
      <w:r w:rsidRPr="00CD6721">
        <w:rPr>
          <w:szCs w:val="24"/>
          <w:lang w:val="hr-HR"/>
        </w:rPr>
        <w:t xml:space="preserve"> razlučnim </w:t>
      </w:r>
      <w:r w:rsidR="009222A2" w:rsidRPr="00CD6721">
        <w:rPr>
          <w:szCs w:val="24"/>
          <w:lang w:val="hr-HR"/>
        </w:rPr>
        <w:t>pravom.</w:t>
      </w:r>
    </w:p>
    <w:p w:rsidRDefault="00640322" w:rsidP="00CD6721" w:rsidR="00640322" w:rsidRPr="00CD6721">
      <w:pPr>
        <w:ind w:right="-1"/>
        <w:jc w:val="both"/>
        <w:rPr>
          <w:szCs w:val="24"/>
          <w:lang w:val="hr-HR"/>
        </w:rPr>
      </w:pPr>
      <w:r w:rsidRPr="00CD6721">
        <w:rPr>
          <w:szCs w:val="24"/>
          <w:lang w:val="hr-HR"/>
        </w:rPr>
        <w:tab/>
        <w:t xml:space="preserve">3. Određuje se prodaja </w:t>
      </w:r>
      <w:r w:rsidR="00CD6721">
        <w:rPr>
          <w:szCs w:val="24"/>
          <w:lang w:val="hr-HR"/>
        </w:rPr>
        <w:t>pokretnine</w:t>
      </w:r>
      <w:r w:rsidRPr="00CD6721">
        <w:rPr>
          <w:szCs w:val="24"/>
          <w:lang w:val="hr-HR"/>
        </w:rPr>
        <w:t xml:space="preserve"> stečajnog dužnika </w:t>
      </w:r>
      <w:r w:rsidR="007F658A">
        <w:rPr>
          <w:szCs w:val="24"/>
          <w:lang w:val="hr-HR"/>
        </w:rPr>
        <w:t>šestom</w:t>
      </w:r>
      <w:r w:rsidR="00AD09A2" w:rsidRPr="00CD6721">
        <w:rPr>
          <w:szCs w:val="24"/>
          <w:lang w:val="hr-HR"/>
        </w:rPr>
        <w:t xml:space="preserve"> </w:t>
      </w:r>
      <w:r w:rsidRPr="00CD6721">
        <w:rPr>
          <w:szCs w:val="24"/>
          <w:lang w:val="hr-HR"/>
        </w:rPr>
        <w:t>usmenom javnom</w:t>
      </w:r>
      <w:r w:rsidR="00CD6721">
        <w:rPr>
          <w:szCs w:val="24"/>
          <w:lang w:val="hr-HR"/>
        </w:rPr>
        <w:t xml:space="preserve"> dražbom koja će se održati </w:t>
      </w:r>
      <w:r w:rsidR="007F658A">
        <w:rPr>
          <w:szCs w:val="24"/>
          <w:lang w:val="hr-HR"/>
        </w:rPr>
        <w:t xml:space="preserve">11. studenog </w:t>
      </w:r>
      <w:r w:rsidR="00CD6721">
        <w:rPr>
          <w:szCs w:val="24"/>
          <w:lang w:val="hr-HR"/>
        </w:rPr>
        <w:t xml:space="preserve"> 2015</w:t>
      </w:r>
      <w:r w:rsidR="002B40F7" w:rsidRPr="00CD6721">
        <w:rPr>
          <w:szCs w:val="24"/>
          <w:lang w:val="hr-HR"/>
        </w:rPr>
        <w:t xml:space="preserve">. u </w:t>
      </w:r>
      <w:r w:rsidR="007F658A">
        <w:rPr>
          <w:szCs w:val="24"/>
          <w:lang w:val="hr-HR"/>
        </w:rPr>
        <w:t>9</w:t>
      </w:r>
      <w:r w:rsidR="003E4FC8">
        <w:rPr>
          <w:szCs w:val="24"/>
          <w:lang w:val="hr-HR"/>
        </w:rPr>
        <w:t>,3</w:t>
      </w:r>
      <w:r w:rsidR="00AB3384">
        <w:rPr>
          <w:szCs w:val="24"/>
          <w:lang w:val="hr-HR"/>
        </w:rPr>
        <w:t>0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  <w:lang w:val="pl-PL"/>
        </w:rPr>
        <w:t>sati</w:t>
      </w:r>
      <w:r w:rsidR="00CD6721">
        <w:rPr>
          <w:szCs w:val="24"/>
          <w:lang w:val="hr-HR"/>
        </w:rPr>
        <w:t xml:space="preserve">, </w:t>
      </w:r>
      <w:r w:rsidRPr="00CD6721">
        <w:rPr>
          <w:szCs w:val="24"/>
          <w:lang w:val="pl-PL"/>
        </w:rPr>
        <w:t>kod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  <w:lang w:val="pl-PL"/>
        </w:rPr>
        <w:t>ovog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  <w:lang w:val="pl-PL"/>
        </w:rPr>
        <w:t>suda</w:t>
      </w:r>
      <w:r w:rsidRPr="00CD6721">
        <w:rPr>
          <w:szCs w:val="24"/>
          <w:lang w:val="hr-HR"/>
        </w:rPr>
        <w:t xml:space="preserve">, </w:t>
      </w:r>
      <w:r w:rsidRPr="00CD6721">
        <w:rPr>
          <w:szCs w:val="24"/>
          <w:lang w:val="pl-PL"/>
        </w:rPr>
        <w:t>Petrinjska</w:t>
      </w:r>
      <w:r w:rsidRPr="00CD6721">
        <w:rPr>
          <w:szCs w:val="24"/>
          <w:lang w:val="hr-HR"/>
        </w:rPr>
        <w:t xml:space="preserve"> 8, </w:t>
      </w:r>
      <w:r w:rsidRPr="00CD6721">
        <w:rPr>
          <w:szCs w:val="24"/>
          <w:lang w:val="pl-PL"/>
        </w:rPr>
        <w:t>soba</w:t>
      </w:r>
      <w:r w:rsidRPr="00CD6721">
        <w:rPr>
          <w:szCs w:val="24"/>
          <w:lang w:val="hr-HR"/>
        </w:rPr>
        <w:t xml:space="preserve"> 9</w:t>
      </w:r>
      <w:r w:rsidR="00CD6721">
        <w:rPr>
          <w:szCs w:val="24"/>
          <w:lang w:val="hr-HR"/>
        </w:rPr>
        <w:t>3</w:t>
      </w:r>
      <w:r w:rsidRPr="00CD6721">
        <w:rPr>
          <w:szCs w:val="24"/>
          <w:lang w:val="hr-HR"/>
        </w:rPr>
        <w:t>/</w:t>
      </w:r>
      <w:r w:rsidRPr="00CD6721">
        <w:rPr>
          <w:szCs w:val="24"/>
          <w:lang w:val="pl-PL"/>
        </w:rPr>
        <w:t>II</w:t>
      </w:r>
      <w:r w:rsidRPr="00CD6721">
        <w:rPr>
          <w:szCs w:val="24"/>
          <w:lang w:val="hr-HR"/>
        </w:rPr>
        <w:t>.</w:t>
      </w:r>
    </w:p>
    <w:p w:rsidRDefault="00640322" w:rsidP="00CD6721" w:rsidR="00640322" w:rsidRPr="00CD6721">
      <w:pPr>
        <w:ind w:hanging="709" w:right="-1"/>
        <w:jc w:val="both"/>
        <w:rPr>
          <w:szCs w:val="24"/>
          <w:lang w:val="hr-HR"/>
        </w:rPr>
      </w:pPr>
      <w:r w:rsidRPr="00CD6721">
        <w:rPr>
          <w:szCs w:val="24"/>
          <w:lang w:val="hr-HR"/>
        </w:rPr>
        <w:tab/>
      </w:r>
      <w:r w:rsidRPr="00CD6721">
        <w:rPr>
          <w:szCs w:val="24"/>
          <w:lang w:val="hr-HR"/>
        </w:rPr>
        <w:tab/>
        <w:t>4.  Uvjeti prodaje:</w:t>
      </w:r>
    </w:p>
    <w:p w:rsidRDefault="00CD6721" w:rsidP="00CD6721" w:rsidR="00640322" w:rsidRPr="00CD6721">
      <w:pPr>
        <w:numPr>
          <w:ilvl w:val="0"/>
          <w:numId w:val="1"/>
        </w:numPr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pokretnina se ne može </w:t>
      </w:r>
      <w:r w:rsidR="00640322" w:rsidRPr="00CD6721">
        <w:rPr>
          <w:szCs w:val="24"/>
          <w:lang w:val="hr-HR"/>
        </w:rPr>
        <w:t>prodati za nižu vrijednost od one koja je utvrđena točkom 1. ovog zaključka</w:t>
      </w:r>
    </w:p>
    <w:p w:rsidRDefault="00640322" w:rsidP="00CD6721" w:rsidR="00640322" w:rsidRPr="00CD6721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CD6721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CD6721" w:rsidP="00CD6721" w:rsidR="00640322" w:rsidRPr="00CD6721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osiguranje u iznosu od 10</w:t>
      </w:r>
      <w:r w:rsidR="00640322" w:rsidRPr="00CD6721">
        <w:rPr>
          <w:szCs w:val="24"/>
          <w:lang w:val="hr-HR"/>
        </w:rPr>
        <w:t xml:space="preserve">% od oglašene cijene plaća se na žiro račun sudskog depozita Trgovačkog suda u Zagrebu, broj </w:t>
      </w:r>
      <w:r>
        <w:rPr>
          <w:szCs w:val="24"/>
          <w:lang w:val="hr-HR"/>
        </w:rPr>
        <w:t>IBAN: HR92</w:t>
      </w:r>
      <w:r w:rsidR="00640322" w:rsidRPr="00CD6721">
        <w:rPr>
          <w:szCs w:val="24"/>
          <w:lang w:val="hr-HR"/>
        </w:rPr>
        <w:t xml:space="preserve">23900011300000460 </w:t>
      </w:r>
      <w:r w:rsidR="00640322" w:rsidRPr="00CD6721">
        <w:rPr>
          <w:szCs w:val="24"/>
        </w:rPr>
        <w:t>otvoren</w:t>
      </w:r>
      <w:r w:rsidR="00640322" w:rsidRPr="00CD6721">
        <w:rPr>
          <w:szCs w:val="24"/>
          <w:lang w:val="hr-HR"/>
        </w:rPr>
        <w:t xml:space="preserve"> </w:t>
      </w:r>
      <w:r w:rsidR="00640322" w:rsidRPr="00CD6721">
        <w:rPr>
          <w:szCs w:val="24"/>
        </w:rPr>
        <w:t>kod</w:t>
      </w:r>
      <w:r w:rsidR="00640322" w:rsidRPr="00CD6721">
        <w:rPr>
          <w:szCs w:val="24"/>
          <w:lang w:val="hr-HR"/>
        </w:rPr>
        <w:t xml:space="preserve"> </w:t>
      </w:r>
      <w:r w:rsidR="00640322" w:rsidRPr="00CD6721">
        <w:rPr>
          <w:szCs w:val="24"/>
        </w:rPr>
        <w:t>Hrvatske</w:t>
      </w:r>
      <w:r w:rsidR="00640322" w:rsidRPr="00CD6721">
        <w:rPr>
          <w:szCs w:val="24"/>
          <w:lang w:val="hr-HR"/>
        </w:rPr>
        <w:t xml:space="preserve"> </w:t>
      </w:r>
      <w:r w:rsidR="00640322" w:rsidRPr="00CD6721">
        <w:rPr>
          <w:szCs w:val="24"/>
        </w:rPr>
        <w:t>po</w:t>
      </w:r>
      <w:r w:rsidR="00640322" w:rsidRPr="00CD6721">
        <w:rPr>
          <w:szCs w:val="24"/>
          <w:lang w:val="hr-HR"/>
        </w:rPr>
        <w:t>š</w:t>
      </w:r>
      <w:r w:rsidR="00640322" w:rsidRPr="00CD6721">
        <w:rPr>
          <w:szCs w:val="24"/>
        </w:rPr>
        <w:t>tanske</w:t>
      </w:r>
      <w:r w:rsidR="00640322" w:rsidRPr="00CD6721">
        <w:rPr>
          <w:szCs w:val="24"/>
          <w:lang w:val="hr-HR"/>
        </w:rPr>
        <w:t xml:space="preserve"> </w:t>
      </w:r>
      <w:r w:rsidR="00640322" w:rsidRPr="00CD6721">
        <w:rPr>
          <w:szCs w:val="24"/>
        </w:rPr>
        <w:t>banke</w:t>
      </w:r>
      <w:r w:rsidR="00640322" w:rsidRPr="00CD6721">
        <w:rPr>
          <w:szCs w:val="24"/>
          <w:lang w:val="hr-HR"/>
        </w:rPr>
        <w:t xml:space="preserve"> </w:t>
      </w:r>
      <w:r w:rsidR="00640322" w:rsidRPr="00CD6721">
        <w:rPr>
          <w:szCs w:val="24"/>
        </w:rPr>
        <w:t>d</w:t>
      </w:r>
      <w:r w:rsidR="00640322" w:rsidRPr="00CD6721">
        <w:rPr>
          <w:szCs w:val="24"/>
          <w:lang w:val="hr-HR"/>
        </w:rPr>
        <w:t xml:space="preserve">. </w:t>
      </w:r>
      <w:r w:rsidR="00640322" w:rsidRPr="00CD6721">
        <w:rPr>
          <w:szCs w:val="24"/>
        </w:rPr>
        <w:t>d</w:t>
      </w:r>
      <w:r w:rsidR="00640322" w:rsidRPr="00CD6721">
        <w:rPr>
          <w:szCs w:val="24"/>
          <w:lang w:val="hr-HR"/>
        </w:rPr>
        <w:t xml:space="preserve">., </w:t>
      </w:r>
      <w:r w:rsidR="00640322" w:rsidRPr="00CD6721">
        <w:rPr>
          <w:szCs w:val="24"/>
        </w:rPr>
        <w:t>Zagreb</w:t>
      </w:r>
      <w:r w:rsidR="00640322" w:rsidRPr="00CD6721">
        <w:rPr>
          <w:szCs w:val="24"/>
          <w:lang w:val="hr-HR"/>
        </w:rPr>
        <w:t xml:space="preserve">, </w:t>
      </w:r>
      <w:r w:rsidR="00640322" w:rsidRPr="00CD6721">
        <w:rPr>
          <w:szCs w:val="24"/>
        </w:rPr>
        <w:t>pozivom</w:t>
      </w:r>
      <w:r w:rsidR="00640322" w:rsidRPr="00CD6721">
        <w:rPr>
          <w:szCs w:val="24"/>
          <w:lang w:val="hr-HR"/>
        </w:rPr>
        <w:t xml:space="preserve"> </w:t>
      </w:r>
      <w:r w:rsidR="00640322" w:rsidRPr="00CD6721">
        <w:rPr>
          <w:szCs w:val="24"/>
        </w:rPr>
        <w:t>na</w:t>
      </w:r>
      <w:r w:rsidR="00640322" w:rsidRPr="00CD6721">
        <w:rPr>
          <w:szCs w:val="24"/>
          <w:lang w:val="hr-HR"/>
        </w:rPr>
        <w:t xml:space="preserve"> </w:t>
      </w:r>
      <w:r w:rsidR="00640322" w:rsidRPr="00CD6721">
        <w:rPr>
          <w:szCs w:val="24"/>
        </w:rPr>
        <w:t>broj</w:t>
      </w:r>
      <w:r w:rsidR="00640322" w:rsidRPr="00CD6721">
        <w:rPr>
          <w:szCs w:val="24"/>
          <w:lang w:val="hr-HR"/>
        </w:rPr>
        <w:t xml:space="preserve"> 05 </w:t>
      </w:r>
      <w:r>
        <w:rPr>
          <w:szCs w:val="24"/>
          <w:lang w:val="hr-HR"/>
        </w:rPr>
        <w:t>63912</w:t>
      </w:r>
    </w:p>
    <w:p w:rsidRDefault="00640322" w:rsidP="00CD6721" w:rsidR="00640322" w:rsidRPr="00CD6721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CD6721">
        <w:rPr>
          <w:szCs w:val="24"/>
          <w:lang w:val="pl-PL"/>
        </w:rPr>
        <w:t>kupac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  <w:lang w:val="pl-PL"/>
        </w:rPr>
        <w:t>je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  <w:lang w:val="pl-PL"/>
        </w:rPr>
        <w:t>du</w:t>
      </w:r>
      <w:r w:rsidRPr="00CD6721">
        <w:rPr>
          <w:szCs w:val="24"/>
          <w:lang w:val="hr-HR"/>
        </w:rPr>
        <w:t>ž</w:t>
      </w:r>
      <w:r w:rsidRPr="00CD6721">
        <w:rPr>
          <w:szCs w:val="24"/>
          <w:lang w:val="pl-PL"/>
        </w:rPr>
        <w:t>an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  <w:lang w:val="pl-PL"/>
        </w:rPr>
        <w:t>polo</w:t>
      </w:r>
      <w:r w:rsidRPr="00CD6721">
        <w:rPr>
          <w:szCs w:val="24"/>
          <w:lang w:val="hr-HR"/>
        </w:rPr>
        <w:t>ž</w:t>
      </w:r>
      <w:r w:rsidRPr="00CD6721">
        <w:rPr>
          <w:szCs w:val="24"/>
          <w:lang w:val="pl-PL"/>
        </w:rPr>
        <w:t>iti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  <w:lang w:val="pl-PL"/>
        </w:rPr>
        <w:t>kupovninu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  <w:lang w:val="pl-PL"/>
        </w:rPr>
        <w:t>u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  <w:lang w:val="pl-PL"/>
        </w:rPr>
        <w:t>roku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  <w:lang w:val="pl-PL"/>
        </w:rPr>
        <w:t>od</w:t>
      </w:r>
      <w:r w:rsidR="009222A2" w:rsidRPr="00CD6721">
        <w:rPr>
          <w:szCs w:val="24"/>
          <w:lang w:val="hr-HR"/>
        </w:rPr>
        <w:t xml:space="preserve"> 3</w:t>
      </w:r>
      <w:r w:rsidRPr="00CD6721">
        <w:rPr>
          <w:szCs w:val="24"/>
          <w:lang w:val="hr-HR"/>
        </w:rPr>
        <w:t xml:space="preserve">0 </w:t>
      </w:r>
      <w:r w:rsidRPr="00CD6721">
        <w:rPr>
          <w:szCs w:val="24"/>
          <w:lang w:val="pl-PL"/>
        </w:rPr>
        <w:t>dana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  <w:lang w:val="pl-PL"/>
        </w:rPr>
        <w:t>od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  <w:lang w:val="pl-PL"/>
        </w:rPr>
        <w:t>dana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  <w:lang w:val="pl-PL"/>
        </w:rPr>
        <w:t>dosude</w:t>
      </w:r>
      <w:r w:rsidRPr="00CD6721">
        <w:rPr>
          <w:szCs w:val="24"/>
          <w:lang w:val="hr-HR"/>
        </w:rPr>
        <w:t xml:space="preserve"> </w:t>
      </w:r>
      <w:r w:rsidR="00CD6721">
        <w:rPr>
          <w:szCs w:val="24"/>
          <w:lang w:val="pl-PL"/>
        </w:rPr>
        <w:t>pokretnine.</w:t>
      </w:r>
      <w:r w:rsidRPr="00CD6721">
        <w:rPr>
          <w:szCs w:val="24"/>
          <w:lang w:val="hr-HR"/>
        </w:rPr>
        <w:t xml:space="preserve"> A</w:t>
      </w:r>
      <w:r w:rsidRPr="00CD6721">
        <w:rPr>
          <w:szCs w:val="24"/>
        </w:rPr>
        <w:t>ko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</w:rPr>
        <w:t>kupac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</w:rPr>
        <w:t>u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</w:rPr>
        <w:t>tom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</w:rPr>
        <w:t>roku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</w:rPr>
        <w:t>ne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</w:rPr>
        <w:t>polo</w:t>
      </w:r>
      <w:r w:rsidRPr="00CD6721">
        <w:rPr>
          <w:szCs w:val="24"/>
          <w:lang w:val="hr-HR"/>
        </w:rPr>
        <w:t>ž</w:t>
      </w:r>
      <w:r w:rsidRPr="00CD6721">
        <w:rPr>
          <w:szCs w:val="24"/>
        </w:rPr>
        <w:t>i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</w:rPr>
        <w:t>kupovninu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</w:rPr>
        <w:t>sud</w:t>
      </w:r>
      <w:r w:rsidRPr="00CD6721">
        <w:rPr>
          <w:szCs w:val="24"/>
          <w:lang w:val="hr-HR"/>
        </w:rPr>
        <w:t xml:space="preserve"> ć</w:t>
      </w:r>
      <w:r w:rsidRPr="00CD6721">
        <w:rPr>
          <w:szCs w:val="24"/>
        </w:rPr>
        <w:t>e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</w:rPr>
        <w:t>rje</w:t>
      </w:r>
      <w:r w:rsidRPr="00CD6721">
        <w:rPr>
          <w:szCs w:val="24"/>
          <w:lang w:val="hr-HR"/>
        </w:rPr>
        <w:t>š</w:t>
      </w:r>
      <w:r w:rsidRPr="00CD6721">
        <w:rPr>
          <w:szCs w:val="24"/>
        </w:rPr>
        <w:t>enjem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</w:rPr>
        <w:t>prodaju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</w:rPr>
        <w:t>oglasiti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</w:rPr>
        <w:t>neva</w:t>
      </w:r>
      <w:r w:rsidRPr="00CD6721">
        <w:rPr>
          <w:szCs w:val="24"/>
          <w:lang w:val="hr-HR"/>
        </w:rPr>
        <w:t>ž</w:t>
      </w:r>
      <w:r w:rsidRPr="00CD6721">
        <w:rPr>
          <w:szCs w:val="24"/>
        </w:rPr>
        <w:t>e</w:t>
      </w:r>
      <w:r w:rsidRPr="00CD6721">
        <w:rPr>
          <w:szCs w:val="24"/>
          <w:lang w:val="hr-HR"/>
        </w:rPr>
        <w:t>ć</w:t>
      </w:r>
      <w:r w:rsidRPr="00CD6721">
        <w:rPr>
          <w:szCs w:val="24"/>
        </w:rPr>
        <w:t>om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</w:rPr>
        <w:t>i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</w:rPr>
        <w:t>odrediti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</w:rPr>
        <w:t>novu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</w:rPr>
        <w:t>prodaju</w:t>
      </w:r>
      <w:r w:rsidRPr="00CD6721">
        <w:rPr>
          <w:szCs w:val="24"/>
          <w:lang w:val="hr-HR"/>
        </w:rPr>
        <w:t xml:space="preserve">, </w:t>
      </w:r>
      <w:r w:rsidRPr="00CD6721">
        <w:rPr>
          <w:szCs w:val="24"/>
        </w:rPr>
        <w:t>a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</w:rPr>
        <w:t>iz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</w:rPr>
        <w:t>polo</w:t>
      </w:r>
      <w:r w:rsidRPr="00CD6721">
        <w:rPr>
          <w:szCs w:val="24"/>
          <w:lang w:val="hr-HR"/>
        </w:rPr>
        <w:t>ž</w:t>
      </w:r>
      <w:r w:rsidRPr="00CD6721">
        <w:rPr>
          <w:szCs w:val="24"/>
        </w:rPr>
        <w:t>enog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</w:rPr>
        <w:t>osiguranja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</w:rPr>
        <w:t>namiriti</w:t>
      </w:r>
      <w:r w:rsidRPr="00CD6721">
        <w:rPr>
          <w:szCs w:val="24"/>
          <w:lang w:val="hr-HR"/>
        </w:rPr>
        <w:t xml:space="preserve"> ć</w:t>
      </w:r>
      <w:r w:rsidRPr="00CD6721">
        <w:rPr>
          <w:szCs w:val="24"/>
        </w:rPr>
        <w:t>e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</w:rPr>
        <w:t>se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</w:rPr>
        <w:t>tro</w:t>
      </w:r>
      <w:r w:rsidRPr="00CD6721">
        <w:rPr>
          <w:szCs w:val="24"/>
          <w:lang w:val="hr-HR"/>
        </w:rPr>
        <w:t>š</w:t>
      </w:r>
      <w:r w:rsidRPr="00CD6721">
        <w:rPr>
          <w:szCs w:val="24"/>
        </w:rPr>
        <w:t>kovi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</w:rPr>
        <w:t>nove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</w:rPr>
        <w:t>prodaje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</w:rPr>
        <w:t>i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</w:rPr>
        <w:t>drugi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</w:rPr>
        <w:t>tro</w:t>
      </w:r>
      <w:r w:rsidRPr="00CD6721">
        <w:rPr>
          <w:szCs w:val="24"/>
          <w:lang w:val="hr-HR"/>
        </w:rPr>
        <w:t>š</w:t>
      </w:r>
      <w:r w:rsidRPr="00CD6721">
        <w:rPr>
          <w:szCs w:val="24"/>
        </w:rPr>
        <w:t>kovi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</w:rPr>
        <w:t>nastali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</w:rPr>
        <w:t>uslijed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</w:rPr>
        <w:t>odustanka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</w:rPr>
        <w:t>kupca</w:t>
      </w:r>
      <w:r w:rsidRPr="00CD6721">
        <w:rPr>
          <w:szCs w:val="24"/>
          <w:lang w:val="hr-HR"/>
        </w:rPr>
        <w:t>,</w:t>
      </w:r>
    </w:p>
    <w:p w:rsidRDefault="00640322" w:rsidP="00CD6721" w:rsidR="00640322" w:rsidRPr="00CD6721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CD6721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640322" w:rsidP="00CD6721" w:rsidR="00640322" w:rsidRPr="00CD6721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CD6721">
        <w:rPr>
          <w:szCs w:val="24"/>
        </w:rPr>
        <w:t>osiguranje</w:t>
      </w:r>
      <w:r w:rsidRPr="00CD6721">
        <w:rPr>
          <w:szCs w:val="24"/>
          <w:lang w:val="hr-HR"/>
        </w:rPr>
        <w:t xml:space="preserve"> </w:t>
      </w:r>
      <w:r w:rsidR="002357C0" w:rsidRPr="00CD6721">
        <w:rPr>
          <w:szCs w:val="24"/>
        </w:rPr>
        <w:t xml:space="preserve">nije </w:t>
      </w:r>
      <w:r w:rsidRPr="00CD6721">
        <w:rPr>
          <w:szCs w:val="24"/>
        </w:rPr>
        <w:t>du</w:t>
      </w:r>
      <w:r w:rsidRPr="00CD6721">
        <w:rPr>
          <w:szCs w:val="24"/>
          <w:lang w:val="hr-HR"/>
        </w:rPr>
        <w:t>ž</w:t>
      </w:r>
      <w:r w:rsidR="002357C0" w:rsidRPr="00CD6721">
        <w:rPr>
          <w:szCs w:val="24"/>
        </w:rPr>
        <w:t xml:space="preserve">an </w:t>
      </w:r>
      <w:r w:rsidRPr="00CD6721">
        <w:rPr>
          <w:szCs w:val="24"/>
        </w:rPr>
        <w:t>polo</w:t>
      </w:r>
      <w:r w:rsidRPr="00CD6721">
        <w:rPr>
          <w:szCs w:val="24"/>
          <w:lang w:val="hr-HR"/>
        </w:rPr>
        <w:t>ž</w:t>
      </w:r>
      <w:r w:rsidRPr="00CD6721">
        <w:rPr>
          <w:szCs w:val="24"/>
        </w:rPr>
        <w:t>iti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</w:rPr>
        <w:t>razlu</w:t>
      </w:r>
      <w:r w:rsidRPr="00CD6721">
        <w:rPr>
          <w:szCs w:val="24"/>
          <w:lang w:val="hr-HR"/>
        </w:rPr>
        <w:t>č</w:t>
      </w:r>
      <w:r w:rsidRPr="00CD6721">
        <w:rPr>
          <w:szCs w:val="24"/>
        </w:rPr>
        <w:t>ni</w:t>
      </w:r>
      <w:r w:rsidRPr="00CD6721">
        <w:rPr>
          <w:szCs w:val="24"/>
          <w:lang w:val="hr-HR"/>
        </w:rPr>
        <w:t xml:space="preserve"> </w:t>
      </w:r>
      <w:r w:rsidR="002357C0" w:rsidRPr="00CD6721">
        <w:rPr>
          <w:szCs w:val="24"/>
        </w:rPr>
        <w:t>vjerovnik</w:t>
      </w:r>
      <w:r w:rsidRPr="00CD6721">
        <w:rPr>
          <w:szCs w:val="24"/>
          <w:lang w:val="hr-HR"/>
        </w:rPr>
        <w:t>,</w:t>
      </w:r>
    </w:p>
    <w:p w:rsidRDefault="00640322" w:rsidP="00CD6721" w:rsidR="00640322" w:rsidRPr="00CD6721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CD6721">
        <w:rPr>
          <w:szCs w:val="24"/>
          <w:lang w:val="pl-PL"/>
        </w:rPr>
        <w:t xml:space="preserve">porez vezan za kupnju </w:t>
      </w:r>
      <w:r w:rsidR="00025DAB">
        <w:rPr>
          <w:szCs w:val="24"/>
          <w:lang w:val="pl-PL"/>
        </w:rPr>
        <w:t>pokretnine</w:t>
      </w:r>
      <w:r w:rsidRPr="00CD6721">
        <w:rPr>
          <w:szCs w:val="24"/>
          <w:lang w:val="pl-PL"/>
        </w:rPr>
        <w:t xml:space="preserve"> snosi kupac,</w:t>
      </w:r>
    </w:p>
    <w:p w:rsidRDefault="00640322" w:rsidP="00CD6721" w:rsidR="00640322" w:rsidRPr="00CD6721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CD6721">
        <w:rPr>
          <w:szCs w:val="24"/>
          <w:lang w:val="hr-HR"/>
        </w:rPr>
        <w:t>pravo nadmetanja imaju sve pravne i fizičke osobe u skladu s propisima,</w:t>
      </w:r>
    </w:p>
    <w:p w:rsidRDefault="00640322" w:rsidP="00CD6721" w:rsidR="00640322" w:rsidRPr="00CD6721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CD6721">
        <w:rPr>
          <w:szCs w:val="24"/>
          <w:lang w:val="hr-HR"/>
        </w:rPr>
        <w:t>kamate se ne obračunavaju na jamčevinu,</w:t>
      </w:r>
    </w:p>
    <w:p w:rsidRDefault="00640322" w:rsidP="00CD6721" w:rsidR="00640322" w:rsidRPr="00CD6721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CD6721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640322" w:rsidP="00CD6721" w:rsidR="00640322" w:rsidRPr="00CD6721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CD6721">
        <w:rPr>
          <w:szCs w:val="24"/>
          <w:lang w:val="hr-HR"/>
        </w:rPr>
        <w:t xml:space="preserve">kupac snosi sve troškove vezane za prodaju i preuzimanje </w:t>
      </w:r>
      <w:r w:rsidR="00CD6721">
        <w:rPr>
          <w:szCs w:val="24"/>
          <w:lang w:val="hr-HR"/>
        </w:rPr>
        <w:t>pokretnine.</w:t>
      </w:r>
    </w:p>
    <w:p w:rsidRDefault="00640322" w:rsidP="00CD6721" w:rsidR="00640322" w:rsidRPr="00CD6721">
      <w:pPr>
        <w:ind w:firstLine="698" w:right="-1"/>
        <w:jc w:val="both"/>
        <w:rPr>
          <w:szCs w:val="24"/>
          <w:lang w:val="hr-HR"/>
        </w:rPr>
      </w:pPr>
      <w:r w:rsidRPr="00CD6721">
        <w:rPr>
          <w:szCs w:val="24"/>
          <w:lang w:val="hr-HR"/>
        </w:rPr>
        <w:t xml:space="preserve">5. Imovina koja je predmet prodaje može se  razgledati uz prethodni dogovor sa stečajnim upraviteljem na mob. </w:t>
      </w:r>
      <w:r w:rsidR="00CD6721">
        <w:rPr>
          <w:szCs w:val="24"/>
          <w:lang w:val="hr-HR"/>
        </w:rPr>
        <w:t>091 7997 449.</w:t>
      </w:r>
    </w:p>
    <w:p w:rsidRDefault="00640322" w:rsidP="00CD6721" w:rsidR="00640322" w:rsidRPr="00CD6721">
      <w:pPr>
        <w:ind w:firstLine="698" w:right="-1"/>
        <w:jc w:val="both"/>
        <w:rPr>
          <w:szCs w:val="24"/>
          <w:lang w:val="hr-HR"/>
        </w:rPr>
      </w:pPr>
      <w:r w:rsidRPr="00CD6721">
        <w:rPr>
          <w:szCs w:val="24"/>
          <w:lang w:val="hr-HR"/>
        </w:rPr>
        <w:lastRenderedPageBreak/>
        <w:t xml:space="preserve">6. Ovaj zaključak objavit će se na </w:t>
      </w:r>
      <w:r w:rsidR="00644E75">
        <w:rPr>
          <w:szCs w:val="24"/>
          <w:lang w:val="hr-HR"/>
        </w:rPr>
        <w:t xml:space="preserve">e-oglasnoj ploči, </w:t>
      </w:r>
      <w:r w:rsidRPr="00CD6721">
        <w:rPr>
          <w:szCs w:val="24"/>
          <w:lang w:val="hr-HR"/>
        </w:rPr>
        <w:t xml:space="preserve">a oglas o održavanju dražbe objaviti će </w:t>
      </w:r>
      <w:r w:rsidR="00644E75">
        <w:rPr>
          <w:szCs w:val="24"/>
          <w:lang w:val="hr-HR"/>
        </w:rPr>
        <w:t>se na</w:t>
      </w:r>
      <w:r w:rsidRPr="00CD6721">
        <w:rPr>
          <w:szCs w:val="24"/>
          <w:lang w:val="hr-HR"/>
        </w:rPr>
        <w:t xml:space="preserve"> web stranici Visokog trgo</w:t>
      </w:r>
      <w:r w:rsidR="00644E75">
        <w:rPr>
          <w:szCs w:val="24"/>
          <w:lang w:val="hr-HR"/>
        </w:rPr>
        <w:t>vačkog suda Republike Hrvatske,  Hrvatske gospodarske komore.</w:t>
      </w:r>
    </w:p>
    <w:p w:rsidRDefault="007A5F16" w:rsidP="00CD6721" w:rsidR="007A5F16" w:rsidRPr="00CD6721">
      <w:pPr>
        <w:ind w:firstLine="698" w:right="-1"/>
        <w:jc w:val="both"/>
        <w:rPr>
          <w:szCs w:val="24"/>
          <w:lang w:val="hr-HR"/>
        </w:rPr>
      </w:pPr>
    </w:p>
    <w:p w:rsidRDefault="007A5F16" w:rsidP="00CD6721" w:rsidR="007A5F16" w:rsidRPr="00CD6721">
      <w:pPr>
        <w:ind w:hanging="709" w:right="-1"/>
        <w:jc w:val="center"/>
        <w:rPr>
          <w:szCs w:val="24"/>
          <w:lang w:val="hr-HR"/>
        </w:rPr>
      </w:pPr>
      <w:r w:rsidRPr="00CD6721">
        <w:rPr>
          <w:szCs w:val="24"/>
          <w:lang w:val="hr-HR"/>
        </w:rPr>
        <w:t>Obrazloženje</w:t>
      </w:r>
    </w:p>
    <w:p w:rsidRDefault="007A5F16" w:rsidP="007A5F16" w:rsidR="007A5F16" w:rsidRPr="00CD6721">
      <w:pPr>
        <w:jc w:val="both"/>
        <w:rPr>
          <w:szCs w:val="24"/>
          <w:lang w:val="hr-HR"/>
        </w:rPr>
      </w:pPr>
    </w:p>
    <w:p w:rsidRDefault="00E97F38" w:rsidP="007238D9" w:rsidR="007238D9" w:rsidRPr="00737F63">
      <w:pPr>
        <w:ind w:right="-1"/>
        <w:jc w:val="both"/>
        <w:rPr>
          <w:szCs w:val="24"/>
          <w:lang w:val="hr-HR"/>
        </w:rPr>
      </w:pPr>
      <w:r w:rsidRPr="00CD6721">
        <w:rPr>
          <w:szCs w:val="24"/>
          <w:lang w:val="hr-HR"/>
        </w:rPr>
        <w:tab/>
      </w:r>
      <w:r w:rsidR="007238D9" w:rsidRPr="00737F63">
        <w:rPr>
          <w:szCs w:val="24"/>
          <w:lang w:val="hr-HR"/>
        </w:rPr>
        <w:t xml:space="preserve">Sukladno odredbi čl. 164 Stečajnog zakona, stečajni sudac odredio je prodaju </w:t>
      </w:r>
      <w:r w:rsidR="00125E04">
        <w:rPr>
          <w:szCs w:val="24"/>
          <w:lang w:val="hr-HR"/>
        </w:rPr>
        <w:t>pokretnine na kojoj</w:t>
      </w:r>
      <w:r w:rsidR="007238D9" w:rsidRPr="00737F63">
        <w:rPr>
          <w:szCs w:val="24"/>
          <w:lang w:val="hr-HR"/>
        </w:rPr>
        <w:t xml:space="preserve"> postoji razlučno pravo u stečajnom postupku.</w:t>
      </w:r>
    </w:p>
    <w:p w:rsidRDefault="007F658A" w:rsidP="007238D9" w:rsidR="007238D9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Na ročištu</w:t>
      </w:r>
      <w:r w:rsidR="00577AA1">
        <w:rPr>
          <w:szCs w:val="24"/>
          <w:lang w:val="hr-HR"/>
        </w:rPr>
        <w:t xml:space="preserve"> </w:t>
      </w:r>
      <w:r w:rsidR="00934C15">
        <w:rPr>
          <w:szCs w:val="24"/>
          <w:lang w:val="hr-HR"/>
        </w:rPr>
        <w:t xml:space="preserve">za </w:t>
      </w:r>
      <w:r>
        <w:rPr>
          <w:szCs w:val="24"/>
          <w:lang w:val="hr-HR"/>
        </w:rPr>
        <w:t xml:space="preserve">petu </w:t>
      </w:r>
      <w:r w:rsidR="00577AA1">
        <w:rPr>
          <w:szCs w:val="24"/>
          <w:lang w:val="hr-HR"/>
        </w:rPr>
        <w:t xml:space="preserve">javnu odražbu održanom </w:t>
      </w:r>
      <w:r>
        <w:rPr>
          <w:szCs w:val="24"/>
          <w:lang w:val="hr-HR"/>
        </w:rPr>
        <w:t>12. listopada</w:t>
      </w:r>
      <w:r w:rsidR="00577AA1">
        <w:rPr>
          <w:szCs w:val="24"/>
          <w:lang w:val="hr-HR"/>
        </w:rPr>
        <w:t xml:space="preserve"> 2015. nije bilo zainteresiranih kupaca.</w:t>
      </w:r>
    </w:p>
    <w:p w:rsidRDefault="00577AA1" w:rsidP="007238D9" w:rsidR="00577AA1" w:rsidRPr="00F71C37">
      <w:pPr>
        <w:ind w:firstLine="708"/>
        <w:jc w:val="both"/>
        <w:rPr>
          <w:szCs w:val="24"/>
        </w:rPr>
      </w:pPr>
      <w:r>
        <w:rPr>
          <w:szCs w:val="24"/>
          <w:lang w:val="hr-HR"/>
        </w:rPr>
        <w:t>Na suglasan prijedlog stečajnog upravitelja i razlučnog vjerovnika određena je nova javna dražba pod istim uvjetima i sniženoj početnoj cijeni.</w:t>
      </w:r>
    </w:p>
    <w:p w:rsidRDefault="007238D9" w:rsidP="007238D9" w:rsidR="00607FB2" w:rsidRPr="00CD6721">
      <w:pPr>
        <w:ind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Stoga je temeljem odredbe čl. </w:t>
      </w:r>
      <w:r w:rsidR="00A94290">
        <w:rPr>
          <w:szCs w:val="24"/>
          <w:lang w:val="hr-HR"/>
        </w:rPr>
        <w:t>164 Stečajnog</w:t>
      </w:r>
      <w:r>
        <w:rPr>
          <w:szCs w:val="24"/>
          <w:lang w:val="hr-HR"/>
        </w:rPr>
        <w:t xml:space="preserve"> zakona odlučeno kao u izreci. </w:t>
      </w:r>
    </w:p>
    <w:p w:rsidRDefault="007A5F16" w:rsidP="007A5F16" w:rsidR="007A5F16" w:rsidRPr="00CD6721">
      <w:pPr>
        <w:jc w:val="center"/>
        <w:rPr>
          <w:szCs w:val="24"/>
          <w:lang w:val="hr-HR"/>
        </w:rPr>
      </w:pPr>
      <w:r w:rsidRPr="00CD6721">
        <w:rPr>
          <w:szCs w:val="24"/>
          <w:lang w:val="hr-HR"/>
        </w:rPr>
        <w:t xml:space="preserve">Zagreb, </w:t>
      </w:r>
      <w:r w:rsidR="007F658A">
        <w:rPr>
          <w:szCs w:val="24"/>
          <w:lang w:val="hr-HR"/>
        </w:rPr>
        <w:t>12. listopad</w:t>
      </w:r>
      <w:r w:rsidR="007238D9">
        <w:rPr>
          <w:szCs w:val="24"/>
          <w:lang w:val="hr-HR"/>
        </w:rPr>
        <w:t xml:space="preserve"> 2015.</w:t>
      </w:r>
    </w:p>
    <w:p w:rsidRDefault="007A5F16" w:rsidP="007A5F16" w:rsidR="007A5F16" w:rsidRPr="00CD6721">
      <w:pPr>
        <w:jc w:val="both"/>
        <w:rPr>
          <w:szCs w:val="24"/>
          <w:lang w:val="hr-HR"/>
        </w:rPr>
      </w:pPr>
      <w:r w:rsidRPr="00CD6721">
        <w:rPr>
          <w:szCs w:val="24"/>
          <w:lang w:val="hr-HR"/>
        </w:rPr>
        <w:tab/>
      </w:r>
      <w:r w:rsidRPr="00CD6721">
        <w:rPr>
          <w:szCs w:val="24"/>
          <w:lang w:val="hr-HR"/>
        </w:rPr>
        <w:tab/>
      </w:r>
      <w:r w:rsidRPr="00CD6721">
        <w:rPr>
          <w:szCs w:val="24"/>
          <w:lang w:val="hr-HR"/>
        </w:rPr>
        <w:tab/>
      </w:r>
      <w:r w:rsidRPr="00CD6721">
        <w:rPr>
          <w:szCs w:val="24"/>
          <w:lang w:val="hr-HR"/>
        </w:rPr>
        <w:tab/>
      </w:r>
      <w:r w:rsidRPr="00CD6721">
        <w:rPr>
          <w:szCs w:val="24"/>
          <w:lang w:val="hr-HR"/>
        </w:rPr>
        <w:tab/>
      </w:r>
      <w:r w:rsidRPr="00CD6721">
        <w:rPr>
          <w:szCs w:val="24"/>
          <w:lang w:val="hr-HR"/>
        </w:rPr>
        <w:tab/>
      </w:r>
      <w:r w:rsidRPr="00CD6721">
        <w:rPr>
          <w:szCs w:val="24"/>
          <w:lang w:val="hr-HR"/>
        </w:rPr>
        <w:tab/>
      </w:r>
      <w:r w:rsidRPr="00CD6721">
        <w:rPr>
          <w:szCs w:val="24"/>
          <w:lang w:val="hr-HR"/>
        </w:rPr>
        <w:tab/>
      </w:r>
      <w:r w:rsidRPr="00CD6721">
        <w:rPr>
          <w:szCs w:val="24"/>
          <w:lang w:val="hr-HR"/>
        </w:rPr>
        <w:tab/>
      </w:r>
      <w:r w:rsidR="00012ABB" w:rsidRPr="00CD6721">
        <w:rPr>
          <w:szCs w:val="24"/>
          <w:lang w:val="hr-HR"/>
        </w:rPr>
        <w:t>SUDAC:</w:t>
      </w:r>
    </w:p>
    <w:p w:rsidRDefault="007A5F16" w:rsidP="007A5F16" w:rsidR="007A5F16" w:rsidRPr="00CD6721">
      <w:pPr>
        <w:jc w:val="both"/>
        <w:rPr>
          <w:szCs w:val="24"/>
          <w:lang w:val="hr-HR"/>
        </w:rPr>
      </w:pPr>
      <w:r w:rsidRPr="00CD6721">
        <w:rPr>
          <w:szCs w:val="24"/>
          <w:lang w:val="hr-HR"/>
        </w:rPr>
        <w:tab/>
      </w:r>
      <w:r w:rsidRPr="00CD6721">
        <w:rPr>
          <w:szCs w:val="24"/>
          <w:lang w:val="hr-HR"/>
        </w:rPr>
        <w:tab/>
      </w:r>
      <w:r w:rsidRPr="00CD6721">
        <w:rPr>
          <w:szCs w:val="24"/>
          <w:lang w:val="hr-HR"/>
        </w:rPr>
        <w:tab/>
      </w:r>
      <w:r w:rsidRPr="00CD6721">
        <w:rPr>
          <w:szCs w:val="24"/>
          <w:lang w:val="hr-HR"/>
        </w:rPr>
        <w:tab/>
      </w:r>
      <w:r w:rsidRPr="00CD6721">
        <w:rPr>
          <w:szCs w:val="24"/>
          <w:lang w:val="hr-HR"/>
        </w:rPr>
        <w:tab/>
      </w:r>
      <w:r w:rsidRPr="00CD6721">
        <w:rPr>
          <w:szCs w:val="24"/>
          <w:lang w:val="hr-HR"/>
        </w:rPr>
        <w:tab/>
      </w:r>
      <w:r w:rsidRPr="00CD6721">
        <w:rPr>
          <w:szCs w:val="24"/>
          <w:lang w:val="hr-HR"/>
        </w:rPr>
        <w:tab/>
      </w:r>
      <w:r w:rsidRPr="00CD6721">
        <w:rPr>
          <w:szCs w:val="24"/>
          <w:lang w:val="hr-HR"/>
        </w:rPr>
        <w:tab/>
      </w:r>
      <w:r w:rsidRPr="00CD6721">
        <w:rPr>
          <w:szCs w:val="24"/>
          <w:lang w:val="hr-HR"/>
        </w:rPr>
        <w:tab/>
        <w:t>Vesna Malenica</w:t>
      </w:r>
      <w:r w:rsidR="001D05FC">
        <w:rPr>
          <w:szCs w:val="24"/>
          <w:lang w:val="hr-HR"/>
        </w:rPr>
        <w:t xml:space="preserve"> v. r.</w:t>
      </w:r>
    </w:p>
    <w:p w:rsidRDefault="007A5F16" w:rsidP="00B33B5E" w:rsidR="007A5F16">
      <w:pPr>
        <w:jc w:val="both"/>
        <w:rPr>
          <w:szCs w:val="24"/>
          <w:lang w:val="hr-HR"/>
        </w:rPr>
      </w:pPr>
    </w:p>
    <w:p w:rsidRDefault="001D05FC" w:rsidP="00AB7A2F" w:rsidR="001D05FC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1D05FC" w:rsidP="00995CE9" w:rsidR="001D05FC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1D05FC" w:rsidP="00B33B5E" w:rsidR="001D05FC" w:rsidRPr="00CD6721">
      <w:pPr>
        <w:jc w:val="both"/>
        <w:rPr>
          <w:szCs w:val="24"/>
          <w:lang w:val="hr-HR"/>
        </w:rPr>
      </w:pPr>
    </w:p>
    <w:p w:rsidRDefault="007A5F16" w:rsidP="00B33B5E" w:rsidR="007A5F16" w:rsidRPr="00CD6721">
      <w:pPr>
        <w:jc w:val="both"/>
        <w:rPr>
          <w:szCs w:val="24"/>
          <w:lang w:val="hr-HR"/>
        </w:rPr>
      </w:pPr>
    </w:p>
    <w:p w:rsidRDefault="007A5F16" w:rsidP="00B33B5E" w:rsidR="007A5F16" w:rsidRPr="00CD6721">
      <w:pPr>
        <w:jc w:val="both"/>
        <w:rPr>
          <w:szCs w:val="24"/>
          <w:lang w:val="hr-HR"/>
        </w:rPr>
      </w:pPr>
    </w:p>
    <w:p w:rsidRDefault="007A5F16" w:rsidP="00B33B5E" w:rsidR="007A5F16" w:rsidRPr="00CD6721">
      <w:pPr>
        <w:jc w:val="both"/>
        <w:rPr>
          <w:szCs w:val="24"/>
          <w:lang w:val="hr-HR"/>
        </w:rPr>
      </w:pPr>
    </w:p>
    <w:p w:rsidRDefault="00BC5661" w:rsidP="00B33B5E" w:rsidR="00BC5661" w:rsidRPr="00CD6721">
      <w:pPr>
        <w:jc w:val="both"/>
        <w:rPr>
          <w:szCs w:val="24"/>
          <w:lang w:val="pl-PL"/>
        </w:rPr>
      </w:pPr>
    </w:p>
    <w:sectPr w:rsidSect="00F45B86" w:rsidR="00BC5661" w:rsidRPr="00CD6721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51B" w:rsidR="00D3651B">
      <w:r>
        <w:separator/>
      </w:r>
    </w:p>
  </w:endnote>
  <w:endnote w:id="0" w:type="continuationSeparator">
    <w:p w:rsidRDefault="00D3651B" w:rsidR="00D365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51B" w:rsidR="00D3651B">
      <w:r>
        <w:separator/>
      </w:r>
    </w:p>
  </w:footnote>
  <w:footnote w:id="0" w:type="continuationSeparator">
    <w:p w:rsidRDefault="00D3651B" w:rsidR="00D365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05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0C0D" w:rsidP="007A5F16" w:rsidR="00EF0C0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>
      <w:rPr>
        <w:rFonts w:hAnsi="Verdana" w:ascii="Verdana"/>
        <w:sz w:val="20"/>
        <w:lang w:val="hr-HR"/>
      </w:rPr>
      <w:t>7 St-</w:t>
    </w:r>
    <w:r w:rsidR="00CD6721">
      <w:rPr>
        <w:rFonts w:hAnsi="Verdana" w:ascii="Verdana"/>
        <w:sz w:val="20"/>
        <w:lang w:val="hr-HR"/>
      </w:rPr>
      <w:t>639/12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14D17"/>
    <w:rsid w:val="00025DAB"/>
    <w:rsid w:val="00027B48"/>
    <w:rsid w:val="0004696A"/>
    <w:rsid w:val="000568D7"/>
    <w:rsid w:val="000627D0"/>
    <w:rsid w:val="00101164"/>
    <w:rsid w:val="001144D8"/>
    <w:rsid w:val="001231FB"/>
    <w:rsid w:val="00125E04"/>
    <w:rsid w:val="00170F7C"/>
    <w:rsid w:val="001721B2"/>
    <w:rsid w:val="00172E79"/>
    <w:rsid w:val="001D0385"/>
    <w:rsid w:val="001D05FC"/>
    <w:rsid w:val="00224A08"/>
    <w:rsid w:val="00230FBF"/>
    <w:rsid w:val="0023238E"/>
    <w:rsid w:val="002357C0"/>
    <w:rsid w:val="00246F06"/>
    <w:rsid w:val="00281FD4"/>
    <w:rsid w:val="002B40F7"/>
    <w:rsid w:val="002F1BB3"/>
    <w:rsid w:val="00304BF7"/>
    <w:rsid w:val="0032021E"/>
    <w:rsid w:val="003438AE"/>
    <w:rsid w:val="003657A1"/>
    <w:rsid w:val="003B64AF"/>
    <w:rsid w:val="003E4FC8"/>
    <w:rsid w:val="00415C86"/>
    <w:rsid w:val="00416B02"/>
    <w:rsid w:val="00424665"/>
    <w:rsid w:val="00445E2B"/>
    <w:rsid w:val="004D03D0"/>
    <w:rsid w:val="004E5A97"/>
    <w:rsid w:val="00541AEE"/>
    <w:rsid w:val="00573276"/>
    <w:rsid w:val="00577AA1"/>
    <w:rsid w:val="005E47DD"/>
    <w:rsid w:val="005F0BCE"/>
    <w:rsid w:val="00607FB2"/>
    <w:rsid w:val="00640322"/>
    <w:rsid w:val="006434B0"/>
    <w:rsid w:val="00644E75"/>
    <w:rsid w:val="00656188"/>
    <w:rsid w:val="00674AA1"/>
    <w:rsid w:val="006A4696"/>
    <w:rsid w:val="006C0A57"/>
    <w:rsid w:val="00714778"/>
    <w:rsid w:val="007238D9"/>
    <w:rsid w:val="00751511"/>
    <w:rsid w:val="007619CF"/>
    <w:rsid w:val="007A5F16"/>
    <w:rsid w:val="007B267F"/>
    <w:rsid w:val="007D5BB7"/>
    <w:rsid w:val="007F58BA"/>
    <w:rsid w:val="007F658A"/>
    <w:rsid w:val="00801893"/>
    <w:rsid w:val="0085797B"/>
    <w:rsid w:val="00870178"/>
    <w:rsid w:val="0089342A"/>
    <w:rsid w:val="008E4135"/>
    <w:rsid w:val="00910E5A"/>
    <w:rsid w:val="009222A2"/>
    <w:rsid w:val="00934C15"/>
    <w:rsid w:val="00966A94"/>
    <w:rsid w:val="00981322"/>
    <w:rsid w:val="00995637"/>
    <w:rsid w:val="009966AE"/>
    <w:rsid w:val="009B5E1D"/>
    <w:rsid w:val="009D6464"/>
    <w:rsid w:val="00A34666"/>
    <w:rsid w:val="00A52FF3"/>
    <w:rsid w:val="00A72E42"/>
    <w:rsid w:val="00A74660"/>
    <w:rsid w:val="00A92801"/>
    <w:rsid w:val="00A94290"/>
    <w:rsid w:val="00AA5045"/>
    <w:rsid w:val="00AB3384"/>
    <w:rsid w:val="00AD09A2"/>
    <w:rsid w:val="00B07828"/>
    <w:rsid w:val="00B33B5E"/>
    <w:rsid w:val="00B827B8"/>
    <w:rsid w:val="00B9730D"/>
    <w:rsid w:val="00BC5661"/>
    <w:rsid w:val="00BD4B9B"/>
    <w:rsid w:val="00C07F7F"/>
    <w:rsid w:val="00C51188"/>
    <w:rsid w:val="00C66BDD"/>
    <w:rsid w:val="00C76FB2"/>
    <w:rsid w:val="00CA057F"/>
    <w:rsid w:val="00CA18D7"/>
    <w:rsid w:val="00CB4BF6"/>
    <w:rsid w:val="00CD6721"/>
    <w:rsid w:val="00CE213F"/>
    <w:rsid w:val="00CE5D53"/>
    <w:rsid w:val="00D103C3"/>
    <w:rsid w:val="00D3651B"/>
    <w:rsid w:val="00D56156"/>
    <w:rsid w:val="00DD36E7"/>
    <w:rsid w:val="00DD6B2E"/>
    <w:rsid w:val="00DE3FF6"/>
    <w:rsid w:val="00DE5CE3"/>
    <w:rsid w:val="00E1799B"/>
    <w:rsid w:val="00E21004"/>
    <w:rsid w:val="00E31765"/>
    <w:rsid w:val="00E47E63"/>
    <w:rsid w:val="00E66F59"/>
    <w:rsid w:val="00E97F38"/>
    <w:rsid w:val="00EF0C0D"/>
    <w:rsid w:val="00EF5E82"/>
    <w:rsid w:val="00EF783A"/>
    <w:rsid w:val="00F45B86"/>
    <w:rsid w:val="00F604CE"/>
    <w:rsid w:val="00FA0C21"/>
    <w:rsid w:val="00FA3A0A"/>
    <w:rsid w:val="00FB44E2"/>
    <w:rsid w:val="00FB7DEE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E5D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E5D5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D05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05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05F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05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05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E5D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E5D5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D05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05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05F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05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05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6. dražba</izvorni_sadrzaj>
    <derivirana_varijabla naziv="DomainObject.Primjedba_1">6. dražba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</izvorni_sadrzaj>
    <derivirana_varijabla naziv="DomainObject.Predmet.Broj_1">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2012.</izvorni_sadrzaj>
    <derivirana_varijabla naziv="DomainObject.Predmet.DatumOsnivanja_1">12.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St-639/2012</izvorni_sadrzaj>
    <derivirana_varijabla naziv="DomainObject.Predmet.OznakaBroj_1">St-639/2012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GREPO COMMERCE d.o.o.</izvorni_sadrzaj>
    <derivirana_varijabla naziv="DomainObject.Predmet.ProtustrankaFormated_1">  GREPO COMMERCE d.o.o.</derivirana_varijabla>
  </DomainObject.Predmet.ProtustrankaFormated>
  <DomainObject.Predmet.ProtustrankaFormatedOIB>
    <izvorni_sadrzaj>  GREPO COMMERCE d.o.o., OIB 23421680793</izvorni_sadrzaj>
    <derivirana_varijabla naziv="DomainObject.Predmet.ProtustrankaFormatedOIB_1">  GREPO COMMERCE d.o.o., OIB 23421680793</derivirana_varijabla>
  </DomainObject.Predmet.ProtustrankaFormatedOIB>
  <DomainObject.Predmet.ProtustrankaFormatedWithAdress>
    <izvorni_sadrzaj> GREPO COMMERCE d.o.o., Crnatkova 8, 10000 Zagreb</izvorni_sadrzaj>
    <derivirana_varijabla naziv="DomainObject.Predmet.ProtustrankaFormatedWithAdress_1"> GREPO COMMERCE d.o.o., Crnatkova 8, 10000 Zagreb</derivirana_varijabla>
  </DomainObject.Predmet.ProtustrankaFormatedWithAdress>
  <DomainObject.Predmet.ProtustrankaFormatedWithAdressOIB>
    <izvorni_sadrzaj> GREPO COMMERCE d.o.o., OIB 23421680793, Crnatkova 8, 10000 Zagreb</izvorni_sadrzaj>
    <derivirana_varijabla naziv="DomainObject.Predmet.ProtustrankaFormatedWithAdressOIB_1"> GREPO COMMERCE d.o.o., OIB 23421680793, Crnatkova 8, 10000 Zagreb</derivirana_varijabla>
  </DomainObject.Predmet.ProtustrankaFormatedWithAdressOIB>
  <DomainObject.Predmet.ProtustrankaWithAdress>
    <izvorni_sadrzaj>GREPO COMMERCE d.o.o. Crnatkova 8, 10000 Zagreb</izvorni_sadrzaj>
    <derivirana_varijabla naziv="DomainObject.Predmet.ProtustrankaWithAdress_1">GREPO COMMERCE d.o.o. Crnatkova 8, 10000 Zagreb</derivirana_varijabla>
  </DomainObject.Predmet.ProtustrankaWithAdress>
  <DomainObject.Predmet.ProtustrankaWithAdressOIB>
    <izvorni_sadrzaj>GREPO COMMERCE d.o.o., OIB 23421680793, Crnatkova 8, 10000 Zagreb</izvorni_sadrzaj>
    <derivirana_varijabla naziv="DomainObject.Predmet.ProtustrankaWithAdressOIB_1">GREPO COMMERCE d.o.o., OIB 23421680793, Crnatkova 8, 10000 Zagreb</derivirana_varijabla>
  </DomainObject.Predmet.ProtustrankaWithAdressOIB>
  <DomainObject.Predmet.ProtustrankaNazivFormated>
    <izvorni_sadrzaj>GREPO COMMERCE d.o.o.</izvorni_sadrzaj>
    <derivirana_varijabla naziv="DomainObject.Predmet.ProtustrankaNazivFormated_1">GREPO COMMERCE d.o.o.</derivirana_varijabla>
  </DomainObject.Predmet.ProtustrankaNazivFormated>
  <DomainObject.Predmet.ProtustrankaNazivFormatedOIB>
    <izvorni_sadrzaj>GREPO COMMERCE d.o.o., OIB 23421680793</izvorni_sadrzaj>
    <derivirana_varijabla naziv="DomainObject.Predmet.ProtustrankaNazivFormatedOIB_1">GREPO COMMERCE d.o.o., OIB 23421680793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D.O.O. zastupanog po punomoćniku ODVJETNIČKO DRUŠTVO LJUBENKO I PARTNERI j.t.d.</izvorni_sadrzaj>
    <derivirana_varijabla naziv="DomainObject.Predmet.StrankaFormated_1">  HOLCIM D.O.O. zastupanog po punomoćniku ODVJETNIČKO DRUŠTVO LJUBENKO I PARTNERI j.t.d.</derivirana_varijabla>
  </DomainObject.Predmet.StrankaFormated>
  <DomainObject.Predmet.StrankaFormatedOIB>
    <izvorni_sadrzaj>  HOLCIM D.O.O., OIB 60131430579 zastupanog po punomoćniku ODVJETNIČKO DRUŠTVO LJUBENKO I PARTNERI j.t.d.</izvorni_sadrzaj>
    <derivirana_varijabla naziv="DomainObject.Predmet.StrankaFormatedOIB_1">  HOLCIM D.O.O., OIB 60131430579 zastupanog po punomoćniku ODVJETNIČKO DRUŠTVO LJUBENKO I PARTNERI j.t.d.</derivirana_varijabla>
  </DomainObject.Predmet.StrankaFormatedOIB>
  <DomainObject.Predmet.StrankaFormatedWithAdress>
    <izvorni_sadrzaj> HOLCIM D.O.O., KOROMAČNO BB, Koromačno zastupanog po punomoćniku ODVJETNIČKO DRUŠTVO LJUBENKO I PARTNERI j.t.d.</izvorni_sadrzaj>
    <derivirana_varijabla naziv="DomainObject.Predmet.StrankaFormatedWithAdress_1"> HOLCIM D.O.O., KOROMAČNO BB, Koromačno zastupanog po punomoćniku ODVJETNIČKO DRUŠTVO LJUBENKO I PARTNERI j.t.d.</derivirana_varijabla>
  </DomainObject.Predmet.StrankaFormatedWithAdress>
  <DomainObject.Predmet.StrankaFormatedWithAdressOIB>
    <izvorni_sadrzaj> HOLCIM D.O.O., OIB 60131430579, KOROMAČNO BB, Koromačno zastupanog po punomoćniku ODVJETNIČKO DRUŠTVO LJUBENKO I PARTNERI j.t.d.</izvorni_sadrzaj>
    <derivirana_varijabla naziv="DomainObject.Predmet.StrankaFormatedWithAdressOIB_1"> HOLCIM D.O.O., OIB 60131430579, KOROMAČNO BB, Koromačno zastupanog po punomoćniku ODVJETNIČKO DRUŠTVO LJUBENKO I PARTNERI j.t.d.</derivirana_varijabla>
  </DomainObject.Predmet.StrankaFormatedWithAdressOIB>
  <DomainObject.Predmet.StrankaWithAdress>
    <izvorni_sadrzaj>HOLCIM D.O.O. KOROMAČNO BB,Koromačno</izvorni_sadrzaj>
    <derivirana_varijabla naziv="DomainObject.Predmet.StrankaWithAdress_1">HOLCIM D.O.O. KOROMAČNO BB,Koromačno</derivirana_varijabla>
  </DomainObject.Predmet.StrankaWithAdress>
  <DomainObject.Predmet.StrankaWithAdressOIB>
    <izvorni_sadrzaj>HOLCIM D.O.O., OIB 60131430579, KOROMAČNO BB,Koromačno</izvorni_sadrzaj>
    <derivirana_varijabla naziv="DomainObject.Predmet.StrankaWithAdressOIB_1">HOLCIM D.O.O., OIB 60131430579, KOROMAČNO BB,Koromačno</derivirana_varijabla>
  </DomainObject.Predmet.StrankaWithAdressOIB>
  <DomainObject.Predmet.StrankaNazivFormated>
    <izvorni_sadrzaj>HOLCIM D.O.O.</izvorni_sadrzaj>
    <derivirana_varijabla naziv="DomainObject.Predmet.StrankaNazivFormated_1">HOLCIM D.O.O.</derivirana_varijabla>
  </DomainObject.Predmet.StrankaNazivFormated>
  <DomainObject.Predmet.StrankaNazivFormatedOIB>
    <izvorni_sadrzaj>HOLCIM D.O.O., OIB 60131430579</izvorni_sadrzaj>
    <derivirana_varijabla naziv="DomainObject.Predmet.StrankaNazivFormatedOIB_1">HOLCIM D.O.O., OIB 60131430579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HOLCIM D.O.O. zastupanog po punomoćniku ODVJETNIČKO DRUŠTVO LJUBENKO I PARTNERI j.t.d.</item>
    </izvorni_sadrzaj>
    <derivirana_varijabla naziv="DomainObject.Predmet.StrankaListFormated_1">
      <item>HOLCIM D.O.O. zastupanog po punomoćniku ODVJETNIČKO DRUŠTVO LJUBENKO I PARTNERI j.t.d.</item>
    </derivirana_varijabla>
  </DomainObject.Predmet.StrankaListFormated>
  <DomainObject.Predmet.StrankaListFormatedOIB>
    <izvorni_sadrzaj>
      <item>HOLCIM D.O.O., OIB 60131430579 zastupanog po punomoćniku ODVJETNIČKO DRUŠTVO LJUBENKO I PARTNERI j.t.d.</item>
    </izvorni_sadrzaj>
    <derivirana_varijabla naziv="DomainObject.Predmet.StrankaListFormatedOIB_1">
      <item>HOLCIM D.O.O., OIB 60131430579 zastupanog po punomoćniku ODVJETNIČKO DRUŠTVO LJUBENKO I PARTNERI j.t.d.</item>
    </derivirana_varijabla>
  </DomainObject.Predmet.StrankaListFormatedOIB>
  <DomainObject.Predmet.StrankaListFormatedWithAdress>
    <izvorni_sadrzaj>
      <item>HOLCIM D.O.O., KOROMAČNO BB, Koromačno zastupanog po punomoćniku ODVJETNIČKO DRUŠTVO LJUBENKO I PARTNERI j.t.d.</item>
    </izvorni_sadrzaj>
    <derivirana_varijabla naziv="DomainObject.Predmet.StrankaListFormatedWithAdress_1">
      <item>HOLCIM D.O.O., KOROMAČNO BB, Koromačno zastupanog po punomoćniku ODVJETNIČKO DRUŠTVO LJUBENKO I PARTNERI j.t.d.</item>
    </derivirana_varijabla>
  </DomainObject.Predmet.StrankaListFormatedWithAdress>
  <DomainObject.Predmet.StrankaListFormatedWithAdressOIB>
    <izvorni_sadrzaj>
      <item>HOLCIM D.O.O., OIB 60131430579, KOROMAČNO BB, Koromačno zastupanog po punomoćniku ODVJETNIČKO DRUŠTVO LJUBENKO I PARTNERI j.t.d.</item>
    </izvorni_sadrzaj>
    <derivirana_varijabla naziv="DomainObject.Predmet.StrankaListFormatedWithAdressOIB_1">
      <item>HOLCIM D.O.O., OIB 60131430579, KOROMAČNO BB, Koromačno zastupanog po punomoćniku ODVJETNIČKO DRUŠTVO LJUBENKO I PARTNERI j.t.d.</item>
    </derivirana_varijabla>
  </DomainObject.Predmet.StrankaListFormatedWithAdressOIB>
  <DomainObject.Predmet.StrankaListNazivFormated>
    <izvorni_sadrzaj>
      <item>HOLCIM D.O.O.</item>
    </izvorni_sadrzaj>
    <derivirana_varijabla naziv="DomainObject.Predmet.StrankaListNazivFormated_1">
      <item>HOLCIM D.O.O.</item>
    </derivirana_varijabla>
  </DomainObject.Predmet.StrankaListNazivFormated>
  <DomainObject.Predmet.StrankaListNazivFormatedOIB>
    <izvorni_sadrzaj>
      <item>HOLCIM D.O.O., OIB 60131430579</item>
    </izvorni_sadrzaj>
    <derivirana_varijabla naziv="DomainObject.Predmet.StrankaListNazivFormatedOIB_1">
      <item>HOLCIM D.O.O., OIB 60131430579</item>
    </derivirana_varijabla>
  </DomainObject.Predmet.StrankaListNazivFormatedOIB>
  <DomainObject.Predmet.ProtuStrankaListFormated>
    <izvorni_sadrzaj>
      <item>GREPO COMMERCE d.o.o.</item>
    </izvorni_sadrzaj>
    <derivirana_varijabla naziv="DomainObject.Predmet.ProtuStrankaListFormated_1">
      <item>GREPO COMMERCE d.o.o.</item>
    </derivirana_varijabla>
  </DomainObject.Predmet.ProtuStrankaListFormated>
  <DomainObject.Predmet.ProtuStrankaListFormatedOIB>
    <izvorni_sadrzaj>
      <item>GREPO COMMERCE d.o.o., OIB 23421680793</item>
    </izvorni_sadrzaj>
    <derivirana_varijabla naziv="DomainObject.Predmet.ProtuStrankaListFormatedOIB_1">
      <item>GREPO COMMERCE d.o.o., OIB 23421680793</item>
    </derivirana_varijabla>
  </DomainObject.Predmet.ProtuStrankaListFormatedOIB>
  <DomainObject.Predmet.ProtuStrankaListFormatedWithAdress>
    <izvorni_sadrzaj>
      <item>GREPO COMMERCE d.o.o., Crnatkova 8, 10000 Zagreb</item>
    </izvorni_sadrzaj>
    <derivirana_varijabla naziv="DomainObject.Predmet.ProtuStrankaListFormatedWithAdress_1">
      <item>GREPO COMMERCE d.o.o., Crnatkova 8, 10000 Zagreb</item>
    </derivirana_varijabla>
  </DomainObject.Predmet.ProtuStrankaListFormatedWithAdress>
  <DomainObject.Predmet.ProtuStrankaListFormatedWithAdressOIB>
    <izvorni_sadrzaj>
      <item>GREPO COMMERCE d.o.o., OIB 23421680793, Crnatkova 8, 10000 Zagreb</item>
    </izvorni_sadrzaj>
    <derivirana_varijabla naziv="DomainObject.Predmet.ProtuStrankaListFormatedWithAdressOIB_1">
      <item>GREPO COMMERCE d.o.o., OIB 23421680793, Crnatkova 8, 10000 Zagreb</item>
    </derivirana_varijabla>
  </DomainObject.Predmet.ProtuStrankaListFormatedWithAdressOIB>
  <DomainObject.Predmet.ProtuStrankaListNazivFormated>
    <izvorni_sadrzaj>
      <item>GREPO COMMERCE d.o.o.</item>
    </izvorni_sadrzaj>
    <derivirana_varijabla naziv="DomainObject.Predmet.ProtuStrankaListNazivFormated_1">
      <item>GREPO COMMERCE d.o.o.</item>
    </derivirana_varijabla>
  </DomainObject.Predmet.ProtuStrankaListNazivFormated>
  <DomainObject.Predmet.ProtuStrankaListNazivFormatedOIB>
    <izvorni_sadrzaj>
      <item>GREPO COMMERCE d.o.o., OIB 23421680793</item>
    </izvorni_sadrzaj>
    <derivirana_varijabla naziv="DomainObject.Predmet.ProtuStrankaListNazivFormatedOIB_1">
      <item>GREPO COMMERCE d.o.o., OIB 23421680793</item>
    </derivirana_varijabla>
  </DomainObject.Predmet.ProtuStrankaListNazivFormatedOIB>
  <DomainObject.Predmet.OstaliListFormated>
    <izvorni_sadrzaj>
      <item>ODVJETNIČKO DRUŠTVO LJUBENKO I PARTNERI j.t.d. punomoćnik sudionika u postupku HOLCIM D.O.O.</item>
      <item>Tomislav Grepo</item>
      <item>FINANCIJSKA AGENCIJA</item>
      <item>Alen Dukšić</item>
      <item>Vesna Kocbek</item>
    </izvorni_sadrzaj>
    <derivirana_varijabla naziv="DomainObject.Predmet.OstaliListFormated_1">
      <item>ODVJETNIČKO DRUŠTVO LJUBENKO I PARTNERI j.t.d. punomoćnik sudionika u postupku HOLCIM D.O.O.</item>
      <item>Tomislav Grepo</item>
      <item>FINANCIJSKA AGENCIJA</item>
      <item>Alen Dukšić</item>
      <item>Vesna Kocbek</item>
    </derivirana_varijabla>
  </DomainObject.Predmet.OstaliListFormated>
  <DomainObject.Predmet.OstaliListFormatedOIB>
    <izvorni_sadrzaj>
      <item>ODVJETNIČKO DRUŠTVO LJUBENKO I PARTNERI j.t.d., OIB 44071613559 punomoćnik sudionika u postupku HOLCIM D.O.O.</item>
      <item>Tomislav Grepo</item>
      <item>FINANCIJSKA AGENCIJA</item>
      <item>Alen Dukšić</item>
      <item>Vesna Kocbek, OIB 64935258953</item>
    </izvorni_sadrzaj>
    <derivirana_varijabla naziv="DomainObject.Predmet.OstaliListFormatedOIB_1">
      <item>ODVJETNIČKO DRUŠTVO LJUBENKO I PARTNERI j.t.d., OIB 44071613559 punomoćnik sudionika u postupku HOLCIM D.O.O.</item>
      <item>Tomislav Grepo</item>
      <item>FINANCIJSKA AGENCIJA</item>
      <item>Alen Dukšić</item>
      <item>Vesna Kocbek, OIB 64935258953</item>
    </derivirana_varijabla>
  </DomainObject.Predmet.OstaliListFormatedOIB>
  <DomainObject.Predmet.OstaliListFormatedWithAdress>
    <izvorni_sadrzaj>
      <item>ODVJETNIČKO DRUŠTVO LJUBENKO I PARTNERI j.t.d., BRANIMIROVA 29, 10000 Zagreb punomoćnik sudionika u postupku HOLCIM D.O.O.</item>
      <item>Tomislav Grepo, Valentina Vodnika 5, 10000 Zagreb</item>
      <item>FINANCIJSKA AGENCIJA, 10000 Zagreb</item>
      <item>Alen Dukšić, Primorska 33, Karlovac</item>
      <item>Vesna Kocbek, Trg Nikole Zrinskog 17, 10000 Zagreb</item>
    </izvorni_sadrzaj>
    <derivirana_varijabla naziv="DomainObject.Predmet.OstaliListFormatedWithAdress_1">
      <item>ODVJETNIČKO DRUŠTVO LJUBENKO I PARTNERI j.t.d., BRANIMIROVA 29, 10000 Zagreb punomoćnik sudionika u postupku HOLCIM D.O.O.</item>
      <item>Tomislav Grepo, Valentina Vodnika 5, 10000 Zagreb</item>
      <item>FINANCIJSKA AGENCIJA, 10000 Zagreb</item>
      <item>Alen Dukšić, Primorska 33, Karlovac</item>
      <item>Vesna Kocbek, Trg Nikole Zrinskog 17, 10000 Zagreb</item>
    </derivirana_varijabla>
  </DomainObject.Predmet.OstaliListFormatedWithAdress>
  <DomainObject.Predmet.OstaliListFormatedWithAdressOIB>
    <izvorni_sadrzaj>
      <item>ODVJETNIČKO DRUŠTVO LJUBENKO I PARTNERI j.t.d., OIB 44071613559, BRANIMIROVA 29, 10000 Zagreb punomoćnik sudionika u postupku HOLCIM D.O.O.</item>
      <item>Tomislav Grepo, Valentina Vodnika 5, 10000 Zagreb</item>
      <item>FINANCIJSKA AGENCIJA, 10000 Zagreb</item>
      <item>Alen Dukšić, Primorska 33, Karlovac</item>
      <item>Vesna Kocbek, OIB 64935258953, Trg Nikole Zrinskog 17, 10000 Zagreb</item>
    </izvorni_sadrzaj>
    <derivirana_varijabla naziv="DomainObject.Predmet.OstaliListFormatedWithAdressOIB_1">
      <item>ODVJETNIČKO DRUŠTVO LJUBENKO I PARTNERI j.t.d., OIB 44071613559, BRANIMIROVA 29, 10000 Zagreb punomoćnik sudionika u postupku HOLCIM D.O.O.</item>
      <item>Tomislav Grepo, Valentina Vodnika 5, 10000 Zagreb</item>
      <item>FINANCIJSKA AGENCIJA, 10000 Zagreb</item>
      <item>Alen Dukšić, Primorska 33, Karlovac</item>
      <item>Vesna Kocbek, OIB 64935258953, Trg Nikole Zrinskog 17, 10000 Zagreb</item>
    </derivirana_varijabla>
  </DomainObject.Predmet.OstaliListFormatedWithAdressOIB>
  <DomainObject.Predmet.OstaliListNazivFormated>
    <izvorni_sadrzaj>
      <item>ODVJETNIČKO DRUŠTVO LJUBENKO I PARTNERI j.t.d.</item>
      <item>Tomislav Grepo</item>
      <item>FINANCIJSKA AGENCIJA</item>
      <item>Alen Dukšić</item>
      <item>Vesna Kocbek</item>
    </izvorni_sadrzaj>
    <derivirana_varijabla naziv="DomainObject.Predmet.OstaliListNazivFormated_1">
      <item>ODVJETNIČKO DRUŠTVO LJUBENKO I PARTNERI j.t.d.</item>
      <item>Tomislav Grepo</item>
      <item>FINANCIJSKA AGENCIJA</item>
      <item>Alen Dukšić</item>
      <item>Vesna Kocbek</item>
    </derivirana_varijabla>
  </DomainObject.Predmet.OstaliListNazivFormated>
  <DomainObject.Predmet.OstaliListNazivFormatedOIB>
    <izvorni_sadrzaj>
      <item>ODVJETNIČKO DRUŠTVO LJUBENKO I PARTNERI j.t.d., OIB 44071613559</item>
      <item>Tomislav Grepo</item>
      <item>FINANCIJSKA AGENCIJA</item>
      <item>Alen Dukšić</item>
      <item>Vesna Kocbek, OIB 64935258953</item>
    </izvorni_sadrzaj>
    <derivirana_varijabla naziv="DomainObject.Predmet.OstaliListNazivFormatedOIB_1">
      <item>ODVJETNIČKO DRUŠTVO LJUBENKO I PARTNERI j.t.d., OIB 44071613559</item>
      <item>Tomislav Grepo</item>
      <item>FINANCIJSKA AGENCIJA</item>
      <item>Alen Dukšić</item>
      <item>Vesna Kocbek, OIB 64935258953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2015.</izvorni_sadrzaj>
    <derivirana_varijabla naziv="DomainObject.Datum_1">12.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D.O.O.</izvorni_sadrzaj>
    <derivirana_varijabla naziv="DomainObject.Predmet.StrankaIDrugi_1">HOLCIM D.O.O.</derivirana_varijabla>
  </DomainObject.Predmet.StrankaIDrugi>
  <DomainObject.Predmet.ProtustrankaIDrugi>
    <izvorni_sadrzaj>GREPO COMMERCE d.o.o.</izvorni_sadrzaj>
    <derivirana_varijabla naziv="DomainObject.Predmet.ProtustrankaIDrugi_1">GREPO COMMERCE d.o.o.</derivirana_varijabla>
  </DomainObject.Predmet.ProtustrankaIDrugi>
  <DomainObject.Predmet.StrankaIDrugiAdressOIB>
    <izvorni_sadrzaj>HOLCIM D.O.O., OIB 60131430579, KOROMAČNO BB, Koromačno</izvorni_sadrzaj>
    <derivirana_varijabla naziv="DomainObject.Predmet.StrankaIDrugiAdressOIB_1">HOLCIM D.O.O., OIB 60131430579, KOROMAČNO BB, Koromačno</derivirana_varijabla>
  </DomainObject.Predmet.StrankaIDrugiAdressOIB>
  <DomainObject.Predmet.ProtustrankaIDrugiAdressOIB>
    <izvorni_sadrzaj>GREPO COMMERCE d.o.o., OIB 23421680793, Crnatkova 8, 10000 Zagreb</izvorni_sadrzaj>
    <derivirana_varijabla naziv="DomainObject.Predmet.ProtustrankaIDrugiAdressOIB_1">GREPO COMMERCE d.o.o., OIB 23421680793, Crnatkova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GREPO COMMERCE d.o.o.</item>
      <item>ODVJETNIČKO DRUŠTVO LJUBENKO I PARTNERI j.t.d.</item>
      <item>HOLCIM D.O.O.</item>
      <item>Tomislav Grepo</item>
      <item>FINANCIJSKA AGENCIJA</item>
      <item>Alen Dukšić</item>
      <item>Vesna Kocbek</item>
    </izvorni_sadrzaj>
    <derivirana_varijabla naziv="DomainObject.Predmet.SudioniciListNaziv_1">
      <item>GREPO COMMERCE d.o.o.</item>
      <item>ODVJETNIČKO DRUŠTVO LJUBENKO I PARTNERI j.t.d.</item>
      <item>HOLCIM D.O.O.</item>
      <item>Tomislav Grepo</item>
      <item>FINANCIJSKA AGENCIJA</item>
      <item>Alen Dukšić</item>
      <item>Vesna Kocbek</item>
    </derivirana_varijabla>
  </DomainObject.Predmet.SudioniciListNaziv>
  <DomainObject.Predmet.SudioniciListAdressOIB>
    <izvorni_sadrzaj>
      <item>GREPO COMMERCE d.o.o., OIB 23421680793, Crnatkova 8,10000 Zagreb</item>
      <item>ODVJETNIČKO DRUŠTVO LJUBENKO I PARTNERI j.t.d., OIB 44071613559, BRANIMIROVA 29,10000 Zagreb</item>
      <item>HOLCIM D.O.O., OIB 60131430579, KOROMAČNO BB,Koromačno</item>
      <item>Tomislav Grepo, Valentina Vodnika 5,10000 Zagreb</item>
      <item>FINANCIJSKA AGENCIJA, 10000 Zagreb</item>
      <item>Alen Dukšić, Primorska 33,Karlovac</item>
      <item>Vesna Kocbek, OIB 64935258953, Trg Nikole Zrinskog 17,10000 Zagreb</item>
    </izvorni_sadrzaj>
    <derivirana_varijabla naziv="DomainObject.Predmet.SudioniciListAdressOIB_1">
      <item>GREPO COMMERCE d.o.o., OIB 23421680793, Crnatkova 8,10000 Zagreb</item>
      <item>ODVJETNIČKO DRUŠTVO LJUBENKO I PARTNERI j.t.d., OIB 44071613559, BRANIMIROVA 29,10000 Zagreb</item>
      <item>HOLCIM D.O.O., OIB 60131430579, KOROMAČNO BB,Koromačno</item>
      <item>Tomislav Grepo, Valentina Vodnika 5,10000 Zagreb</item>
      <item>FINANCIJSKA AGENCIJA, 10000 Zagreb</item>
      <item>Alen Dukšić, Primorska 33,Karlovac</item>
      <item>Vesna Kocbek, OIB 64935258953, Trg Nikole Zrinskog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23421680793</item>
      <item>, OIB 44071613559</item>
      <item>, OIB 60131430579</item>
      <item>, OIB null</item>
      <item>, OIB null</item>
      <item>, OIB null</item>
      <item>, OIB 64935258953</item>
    </izvorni_sadrzaj>
    <derivirana_varijabla naziv="DomainObject.Predmet.SudioniciListNazivOIB_1">
      <item>, OIB 23421680793</item>
      <item>, OIB 44071613559</item>
      <item>, OIB 60131430579</item>
      <item>, OIB null</item>
      <item>, OIB null</item>
      <item>, OIB null</item>
      <item>, OIB 64935258953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528</properties:Words>
  <properties:Characters>2688</properties:Characters>
  <properties:Lines>70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2015-10-12T10:48:00Z</dcterms:created>
  <dc:creator>ksvajger</dc:creator>
  <cp:lastModifiedBy>Kristina Švajger</cp:lastModifiedBy>
  <cp:lastPrinted>2015-10-12T10:52:00Z</cp:lastPrinted>
  <dcterms:modified xmlns:xsi="http://www.w3.org/2001/XMLSchema-instance" xsi:type="dcterms:W3CDTF">2015-10-12T10:52:00Z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