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ea3e" w14:paraId="1a3ea3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A238D6">
        <w:t>610/2018-13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A238D6">
        <w:t xml:space="preserve">FINA RC Zagreb Podružnica Zagreb, Trg svibanjskih žrtava 1995. br. 1 povodom prijedloga za otvaranje stečajnog postupka nad dužnikom DRAMSKI STUDIO PATAFTA j.d.o.o. OIB: 26230831469, MBS: 080987098, Zagreb, Franje Hermana 13H, </w:t>
      </w:r>
      <w:r w:rsidR="002F01CE">
        <w:t xml:space="preserve"> </w:t>
      </w:r>
      <w:r w:rsidR="00A238D6">
        <w:t>9. studenog 2018.</w:t>
      </w:r>
      <w:r w:rsidR="002F01CE">
        <w:t>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</w:t>
      </w:r>
      <w:r w:rsidR="00562506">
        <w:rPr>
          <w:bCs/>
        </w:rPr>
        <w:t xml:space="preserve">skraćeni </w:t>
      </w:r>
      <w:r w:rsidRPr="00D6035C">
        <w:rPr>
          <w:bCs/>
        </w:rPr>
        <w:t xml:space="preserve">stečajni postupak nad </w:t>
      </w:r>
      <w:r w:rsidR="000F501E">
        <w:rPr>
          <w:bCs/>
        </w:rPr>
        <w:t xml:space="preserve">dužnikom </w:t>
      </w:r>
      <w:r w:rsidR="00A238D6">
        <w:t>DRAMSKI STUDIO PATAFTA j.d.o.o. OIB: 26230831469, MBS: 080987098, Zagreb, Franje Hermana 13H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A238D6">
        <w:t>MIRJANA VIDUKA VARENINA, OIB: 98866841784, Zagreb, Heinzelova 47b</w:t>
      </w:r>
      <w:r w:rsidR="0020059C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</w:t>
      </w:r>
      <w:r w:rsidR="00562506">
        <w:rPr>
          <w:bCs/>
        </w:rPr>
        <w:t xml:space="preserve">skraćeni </w:t>
      </w:r>
      <w:r w:rsidRPr="000F501E">
        <w:rPr>
          <w:bCs/>
        </w:rPr>
        <w:t xml:space="preserve">stečajni postupak nad dužnikom </w:t>
      </w:r>
      <w:r w:rsidR="00A238D6">
        <w:t>DRAMSKI STUDIO PATAFTA j.d.o.o. OIB: 26230831469, MBS: 080987098, Zagreb, Franje Hermana 13H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A238D6">
        <w:t xml:space="preserve">FINA RC Zagreb Podružnica Zagreb, </w:t>
      </w:r>
      <w:r w:rsidR="002F01CE">
        <w:t xml:space="preserve">podnijela </w:t>
      </w:r>
      <w:r>
        <w:t xml:space="preserve">je dana </w:t>
      </w:r>
      <w:r w:rsidR="00E64E00">
        <w:t>30. studenog</w:t>
      </w:r>
      <w:r w:rsidR="00D44D98">
        <w:t xml:space="preserve"> 2017</w:t>
      </w:r>
      <w:r>
        <w:t xml:space="preserve">. zahtjev </w:t>
      </w:r>
      <w:r w:rsidR="00D6035C">
        <w:t>broj Klasa: 110-07/1</w:t>
      </w:r>
      <w:r w:rsidR="00D44D98">
        <w:t>7</w:t>
      </w:r>
      <w:r w:rsidR="00D6035C">
        <w:t>-01/04, Ur. broj: 04-06-1</w:t>
      </w:r>
      <w:r w:rsidR="00D44D98">
        <w:t>7</w:t>
      </w:r>
      <w:r w:rsidR="00D6035C">
        <w:t>-</w:t>
      </w:r>
      <w:r w:rsidR="00D44D98">
        <w:t>5789</w:t>
      </w:r>
      <w:r w:rsidR="00E64E00">
        <w:t xml:space="preserve"> </w:t>
      </w:r>
      <w:r w:rsidR="00D44D98">
        <w:t xml:space="preserve"> Trgovačkom sudu u Zagrebu, prijedlog za o</w:t>
      </w:r>
      <w:r w:rsidR="00842405">
        <w:t>t</w:t>
      </w:r>
      <w:r w:rsidR="00D44D98">
        <w:t xml:space="preserve">varenje </w:t>
      </w:r>
      <w:r w:rsidR="00BA1A5C">
        <w:t>stečajnog postupka nad dužnikom</w:t>
      </w:r>
      <w:r>
        <w:t xml:space="preserve"> </w:t>
      </w:r>
      <w:r w:rsidR="00D44D98">
        <w:t>DRAMSKI STUDIO PATAFTA j.d.o.o. OIB: 26230831469, MBS: 080987098, Zagreb, Franje Hermana 13H</w:t>
      </w:r>
      <w:r w:rsidR="00510807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D44D98" w:rsidP="00D44D98" w:rsidR="00D44D98">
      <w:pPr>
        <w:ind w:firstLine="1428"/>
        <w:jc w:val="both"/>
      </w:pPr>
      <w:r w:rsidRPr="00D44D98">
        <w:t>Rješenjem predsjednika Visokog  trgovačkog suda  RH broj 31 Su-</w:t>
      </w:r>
      <w:r>
        <w:t xml:space="preserve">236/18-3 </w:t>
      </w:r>
      <w:r w:rsidRPr="00D44D98">
        <w:t xml:space="preserve">od </w:t>
      </w:r>
      <w:r>
        <w:t>9. ožujka</w:t>
      </w:r>
      <w:r w:rsidRPr="00D44D98">
        <w:t xml:space="preserve"> 201</w:t>
      </w:r>
      <w:r>
        <w:t>8</w:t>
      </w:r>
      <w:r w:rsidRPr="00D44D98">
        <w:t>. spis je u</w:t>
      </w:r>
      <w:r>
        <w:t>st</w:t>
      </w:r>
      <w:r w:rsidRPr="00D44D98">
        <w:t xml:space="preserve">upljen Trgovačkom sudu u Osijeku. </w:t>
      </w:r>
    </w:p>
    <w:p w:rsidRDefault="00A00460" w:rsidP="00D44D98" w:rsidR="00A00460" w:rsidRPr="00D44D98">
      <w:pPr>
        <w:ind w:firstLine="1428"/>
        <w:jc w:val="both"/>
      </w:pPr>
    </w:p>
    <w:p w:rsidRDefault="00A00460" w:rsidP="00A00460" w:rsidR="00A00460">
      <w:pPr>
        <w:ind w:firstLine="1428"/>
        <w:jc w:val="both"/>
      </w:pPr>
      <w:r w:rsidRPr="00A00460">
        <w:t xml:space="preserve">Sud je pozvao  zastupnika po zakonu da dostavi pisano izvješće o financijsko-gospodarskom stanju kod dužnika i dostavi popis imovine i obveza dužnika. </w:t>
      </w:r>
    </w:p>
    <w:p w:rsidRDefault="00A00460" w:rsidP="00A00460" w:rsidR="00A00460">
      <w:pPr>
        <w:ind w:firstLine="1428"/>
        <w:jc w:val="both"/>
      </w:pPr>
    </w:p>
    <w:p w:rsidRDefault="00A00460" w:rsidP="00A00460" w:rsidR="00A00460">
      <w:pPr>
        <w:ind w:firstLine="1428"/>
        <w:jc w:val="both"/>
      </w:pPr>
    </w:p>
    <w:p w:rsidRDefault="00A00460" w:rsidP="00A00460" w:rsidR="00A00460" w:rsidRPr="00A00460">
      <w:pPr>
        <w:ind w:firstLine="1428"/>
        <w:jc w:val="both"/>
      </w:pPr>
    </w:p>
    <w:p w:rsidRDefault="00A00460" w:rsidP="00A00460" w:rsidR="00A00460" w:rsidRPr="00A00460">
      <w:pPr>
        <w:ind w:firstLine="1428"/>
        <w:jc w:val="both"/>
      </w:pPr>
    </w:p>
    <w:p w:rsidRDefault="00A00460" w:rsidP="00A00460" w:rsidR="00A00460" w:rsidRPr="00A00460">
      <w:pPr>
        <w:jc w:val="both"/>
      </w:pPr>
      <w:r w:rsidRPr="00A00460">
        <w:tab/>
      </w:r>
      <w:r w:rsidRPr="00A00460">
        <w:tab/>
        <w:t xml:space="preserve">Prema dopisu FINE od </w:t>
      </w:r>
      <w:r>
        <w:t>9. kolovoza 2018</w:t>
      </w:r>
      <w:r w:rsidRPr="00A00460">
        <w:t xml:space="preserve">. proizlazi kako u cijelosti ostaje kod navoda iz prijedloga za otvaranje stečajnog postupka te jamči da su podaci o danima i iznosima neizvršenih osnova za plaćanje u prijedlogu za otvaranje stečajnog postupka od </w:t>
      </w:r>
      <w:r>
        <w:t>28. studenog 2017.</w:t>
      </w:r>
      <w:r w:rsidRPr="00A00460">
        <w:t xml:space="preserve"> istovjetni s podacima u Očevidniku redoslijeda osnova za plaćanje i da dužnik na dan </w:t>
      </w:r>
      <w:r>
        <w:t>27. studenog 2017.</w:t>
      </w:r>
      <w:r w:rsidRPr="00A00460">
        <w:t xml:space="preserve"> u Očevidniku redoslijeda osnova za plaćanje ima neizvršene osnove za plaćanje u neprekinutom razdoblju od </w:t>
      </w:r>
      <w:r>
        <w:t>585</w:t>
      </w:r>
      <w:r w:rsidRPr="00A00460">
        <w:t xml:space="preserve"> dana  u ukupnom iznosu od </w:t>
      </w:r>
      <w:r>
        <w:t>72.660,94</w:t>
      </w:r>
      <w:r w:rsidRPr="00A00460">
        <w:t xml:space="preserve"> kn.</w:t>
      </w:r>
    </w:p>
    <w:p w:rsidRDefault="00A00460" w:rsidP="00A00460" w:rsidR="00A00460" w:rsidRPr="00A00460">
      <w:pPr>
        <w:jc w:val="both"/>
      </w:pPr>
      <w:r w:rsidRPr="00A00460">
        <w:tab/>
      </w:r>
      <w:r w:rsidRPr="00A00460">
        <w:tab/>
        <w:t xml:space="preserve">Privremeni stečajni upravitelj je sačinio pisano izvješće od </w:t>
      </w:r>
      <w:r w:rsidR="00842405">
        <w:t>1. listopada</w:t>
      </w:r>
      <w:r w:rsidRPr="00A00460">
        <w:t xml:space="preserve">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842405">
        <w:t>17.410,00</w:t>
      </w:r>
      <w:r w:rsidRPr="00A00460">
        <w:t xml:space="preserve"> kn. Na ročištu održanom </w:t>
      </w:r>
      <w:r w:rsidR="00842405">
        <w:t>10. listopada</w:t>
      </w:r>
      <w:r w:rsidRPr="00A00460">
        <w:t xml:space="preserve"> 2018. stečajni upravitelj je ostao u cijelosti kod svojega izvješća a zastupnik ŽDO Osijek nije imao primjedbe na izvješće privremenog stečajnog upravitelja i suglasan je s istim.</w:t>
      </w:r>
    </w:p>
    <w:p w:rsidRDefault="00A00460" w:rsidP="00A00460" w:rsidR="00A00460" w:rsidRPr="00A00460">
      <w:pPr>
        <w:jc w:val="both"/>
      </w:pPr>
      <w:r w:rsidRPr="00A00460">
        <w:t xml:space="preserve"> </w:t>
      </w:r>
    </w:p>
    <w:p w:rsidRDefault="00A00460" w:rsidP="00A00460" w:rsidR="00A00460" w:rsidRPr="00A00460">
      <w:pPr>
        <w:ind w:firstLine="1428"/>
        <w:jc w:val="both"/>
      </w:pPr>
      <w:r w:rsidRPr="00A00460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842405">
        <w:t>17.410,00</w:t>
      </w:r>
      <w:r w:rsidRPr="00A00460">
        <w:t xml:space="preserve"> kn, u smislu odredbe članka 114. stavak 1. SZ-a a za troškove i nagradu stečajnom upravitelju te naknadu FINI. </w:t>
      </w:r>
    </w:p>
    <w:p w:rsidRDefault="00A00460" w:rsidP="00A00460" w:rsidR="00A00460" w:rsidRPr="00A00460">
      <w:pPr>
        <w:ind w:firstLine="1428"/>
        <w:jc w:val="both"/>
      </w:pPr>
    </w:p>
    <w:p w:rsidRDefault="00A00460" w:rsidP="00A00460" w:rsidR="00A00460" w:rsidRPr="00A00460">
      <w:pPr>
        <w:ind w:firstLine="1416"/>
        <w:jc w:val="both"/>
      </w:pPr>
      <w:r w:rsidRPr="00A00460">
        <w:t xml:space="preserve">Sud je svojim rješenjem od </w:t>
      </w:r>
      <w:r w:rsidR="00842405">
        <w:t>10. listopada</w:t>
      </w:r>
      <w:r w:rsidRPr="00A00460">
        <w:t xml:space="preserve"> 2018. pozvao osobe koje imaju pravni interes da se provede stečajni postupak nad ovim dužnikom na uplatu predujma u iznosu od </w:t>
      </w:r>
      <w:r w:rsidR="00842405">
        <w:t>17.410,00</w:t>
      </w:r>
      <w:r w:rsidRPr="00A00460">
        <w:t xml:space="preserve"> kn u roku od 15 dana. </w:t>
      </w:r>
    </w:p>
    <w:p w:rsidRDefault="00A00460" w:rsidP="00A00460" w:rsidR="00A00460" w:rsidRPr="00A00460">
      <w:pPr>
        <w:ind w:firstLine="708"/>
        <w:jc w:val="both"/>
      </w:pPr>
    </w:p>
    <w:p w:rsidRDefault="00A00460" w:rsidP="00A00460" w:rsidR="00A00460" w:rsidRPr="00A00460">
      <w:pPr>
        <w:ind w:firstLine="1416"/>
        <w:jc w:val="both"/>
      </w:pPr>
      <w:r w:rsidRPr="00A00460">
        <w:t xml:space="preserve">Nakon bezuspješnog proteka roka za uplatu zatraženoga predujma troškova, te uvida u dokumentaciju u spisu i to Izvadak iz sudskog registra; u Dopis FINE od </w:t>
      </w:r>
      <w:r w:rsidR="00842405">
        <w:t>9. kolovoza 2018.</w:t>
      </w:r>
      <w:r w:rsidRPr="00A00460">
        <w:t xml:space="preserve">; u Izvješće privremenog stečajnog upravitelja od </w:t>
      </w:r>
      <w:r w:rsidR="00842405">
        <w:t>2. listopada</w:t>
      </w:r>
      <w:r w:rsidRPr="00A00460">
        <w:t xml:space="preserve"> 2018.; u  Dopis Zemljišno knjižnog odjela od </w:t>
      </w:r>
      <w:r w:rsidR="00842405">
        <w:t>19. rujna</w:t>
      </w:r>
      <w:r w:rsidRPr="00A00460">
        <w:t xml:space="preserve"> 2018.</w:t>
      </w:r>
      <w:r w:rsidR="00842405">
        <w:t xml:space="preserve">, Uvjerenje Geodetskog ureda za katastar i geodetske poslove od 19. rujna 2018.; Dopis Hrvatskog zavoda za mirovinsko osiguranje od 20. rujna 2018. </w:t>
      </w:r>
      <w:r w:rsidRPr="00A00460">
        <w:t xml:space="preserve"> 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842405">
        <w:t xml:space="preserve"> 9. studenog 2018.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842405">
        <w:t>Stečajni sudac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</w:t>
      </w:r>
      <w:r w:rsidR="00842405">
        <w:t xml:space="preserve">   </w:t>
      </w:r>
      <w:r w:rsidRPr="009F5B7A">
        <w:t xml:space="preserve">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842405" w:rsidP="0040522B" w:rsidR="00842405">
      <w:pPr>
        <w:pStyle w:val="Tijeloteksta"/>
        <w:jc w:val="left"/>
      </w:pPr>
    </w:p>
    <w:p w:rsidRDefault="00842405" w:rsidP="0040522B" w:rsidR="00842405">
      <w:pPr>
        <w:pStyle w:val="Tijeloteksta"/>
        <w:jc w:val="left"/>
      </w:pPr>
    </w:p>
    <w:p w:rsidRDefault="00842405" w:rsidP="0040522B" w:rsidR="00842405">
      <w:pPr>
        <w:pStyle w:val="Tijeloteksta"/>
        <w:jc w:val="left"/>
      </w:pPr>
    </w:p>
    <w:p w:rsidRDefault="00842405" w:rsidP="0040522B" w:rsidR="00842405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</w:t>
      </w:r>
      <w:r w:rsidR="00842405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842405" w:rsidP="0040522B" w:rsidR="00842405" w:rsidRPr="009F5B7A">
      <w:pPr>
        <w:pStyle w:val="Tijeloteksta"/>
        <w:numPr>
          <w:ilvl w:val="0"/>
          <w:numId w:val="7"/>
        </w:numPr>
        <w:jc w:val="left"/>
      </w:pPr>
      <w:r>
        <w:t>Ministarstvo pravosuđa – nakon pravomoćnosti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402159">
        <w:t>15/12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0A49">
      <w:rPr>
        <w:noProof/>
      </w:rPr>
      <w:t>3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A00460">
      <w:t>610/2018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0059C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2159"/>
    <w:rsid w:val="0040522B"/>
    <w:rsid w:val="00423822"/>
    <w:rsid w:val="00437C48"/>
    <w:rsid w:val="004721A2"/>
    <w:rsid w:val="004E0A49"/>
    <w:rsid w:val="004E11FB"/>
    <w:rsid w:val="004F0096"/>
    <w:rsid w:val="00510807"/>
    <w:rsid w:val="0055532D"/>
    <w:rsid w:val="00562506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85BDD"/>
    <w:rsid w:val="00792188"/>
    <w:rsid w:val="007F5576"/>
    <w:rsid w:val="00842405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00460"/>
    <w:rsid w:val="00A238D6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44D98"/>
    <w:rsid w:val="00D50F6B"/>
    <w:rsid w:val="00D6035C"/>
    <w:rsid w:val="00D77997"/>
    <w:rsid w:val="00DB058B"/>
    <w:rsid w:val="00DE0702"/>
    <w:rsid w:val="00DE4CD2"/>
    <w:rsid w:val="00E00143"/>
    <w:rsid w:val="00E64E00"/>
    <w:rsid w:val="00EA2643"/>
    <w:rsid w:val="00EB5FF1"/>
    <w:rsid w:val="00EC13CB"/>
    <w:rsid w:val="00EC7878"/>
    <w:rsid w:val="00ED7D1B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E0A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0A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A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A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E0A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0A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A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A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St-610/2018</izvorni_sadrzaj>
    <derivirana_varijabla naziv="DomainObject.Predmet.OznakaBroj_1">St-610/2018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DRAMSKI STUDIO PATAFTA j.d.o.o. za usluge zastupanog po punomoćniku Denis Patafta</izvorni_sadrzaj>
    <derivirana_varijabla naziv="DomainObject.Predmet.ProtustrankaFormated_1">  DRAMSKI STUDIO PATAFTA j.d.o.o. za usluge zastupanog po punomoćniku Denis Patafta</derivirana_varijabla>
  </DomainObject.Predmet.ProtustrankaFormated>
  <DomainObject.Predmet.ProtustrankaFormatedOIB>
    <izvorni_sadrzaj>  DRAMSKI STUDIO PATAFTA j.d.o.o. za usluge, OIB 26230831469 zastupanog po punomoćniku Denis Patafta</izvorni_sadrzaj>
    <derivirana_varijabla naziv="DomainObject.Predmet.ProtustrankaFormatedOIB_1">  DRAMSKI STUDIO PATAFTA j.d.o.o. za usluge, OIB 26230831469 zastupanog po punomoćniku Denis Patafta</derivirana_varijabla>
  </DomainObject.Predmet.ProtustrankaFormatedOIB>
  <DomainObject.Predmet.ProtustrankaFormatedWithAdress>
    <izvorni_sadrzaj> DRAMSKI STUDIO PATAFTA j.d.o.o. za usluge, Franje Hermana 13 H, 10000 Zagreb zastupanog po punomoćniku Denis Patafta</izvorni_sadrzaj>
    <derivirana_varijabla naziv="DomainObject.Predmet.ProtustrankaFormatedWithAdress_1"> DRAMSKI STUDIO PATAFTA j.d.o.o. za usluge, Franje Hermana 13 H, 10000 Zagreb zastupanog po punomoćniku Denis Patafta</derivirana_varijabla>
  </DomainObject.Predmet.ProtustrankaFormatedWithAdress>
  <DomainObject.Predmet.ProtustrankaFormatedWithAdressOIB>
    <izvorni_sadrzaj> DRAMSKI STUDIO PATAFTA j.d.o.o. za usluge, OIB 26230831469, Franje Hermana 13 H, 10000 Zagreb zastupanog po punomoćniku Denis Patafta</izvorni_sadrzaj>
    <derivirana_varijabla naziv="DomainObject.Predmet.ProtustrankaFormatedWithAdressOIB_1"> DRAMSKI STUDIO PATAFTA j.d.o.o. za usluge, OIB 26230831469, Franje Hermana 13 H, 10000 Zagreb zastupanog po punomoćniku Denis Patafta</derivirana_varijabla>
  </DomainObject.Predmet.ProtustrankaFormatedWithAdressOIB>
  <DomainObject.Predmet.ProtustrankaWithAdress>
    <izvorni_sadrzaj>DRAMSKI STUDIO PATAFTA j.d.o.o. za usluge Franje Hermana 13 H, 10000 Zagreb</izvorni_sadrzaj>
    <derivirana_varijabla naziv="DomainObject.Predmet.ProtustrankaWithAdress_1">DRAMSKI STUDIO PATAFTA j.d.o.o. za usluge Franje Hermana 13 H, 10000 Zagreb</derivirana_varijabla>
  </DomainObject.Predmet.ProtustrankaWithAdress>
  <DomainObject.Predmet.ProtustrankaWithAdressOIB>
    <izvorni_sadrzaj>DRAMSKI STUDIO PATAFTA j.d.o.o. za usluge, OIB 26230831469, Franje Hermana 13 H, 10000 Zagreb</izvorni_sadrzaj>
    <derivirana_varijabla naziv="DomainObject.Predmet.ProtustrankaWithAdressOIB_1">DRAMSKI STUDIO PATAFTA j.d.o.o. za usluge, OIB 26230831469, Franje Hermana 13 H, 10000 Zagreb</derivirana_varijabla>
  </DomainObject.Predmet.ProtustrankaWithAdressOIB>
  <DomainObject.Predmet.ProtustrankaNazivFormated>
    <izvorni_sadrzaj>DRAMSKI STUDIO PATAFTA j.d.o.o. za usluge</izvorni_sadrzaj>
    <derivirana_varijabla naziv="DomainObject.Predmet.ProtustrankaNazivFormated_1">DRAMSKI STUDIO PATAFTA j.d.o.o. za usluge</derivirana_varijabla>
  </DomainObject.Predmet.ProtustrankaNazivFormated>
  <DomainObject.Predmet.ProtustrankaNazivFormatedOIB>
    <izvorni_sadrzaj>DRAMSKI STUDIO PATAFTA j.d.o.o. za usluge, OIB 26230831469</izvorni_sadrzaj>
    <derivirana_varijabla naziv="DomainObject.Predmet.ProtustrankaNazivFormatedOIB_1">DRAMSKI STUDIO PATAFTA j.d.o.o. za usluge, OIB 26230831469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DRAMSKI STUDIO PATAFTA j.d.o.o. za usluge zastupanog po punomoćniku Denis Patafta</item>
    </izvorni_sadrzaj>
    <derivirana_varijabla naziv="DomainObject.Predmet.ProtuStrankaListFormated_1">
      <item>DRAMSKI STUDIO PATAFTA j.d.o.o. za usluge zastupanog po punomoćniku Denis Patafta</item>
    </derivirana_varijabla>
  </DomainObject.Predmet.ProtuStrankaListFormated>
  <DomainObject.Predmet.ProtuStrankaListFormatedOIB>
    <izvorni_sadrzaj>
      <item>DRAMSKI STUDIO PATAFTA j.d.o.o. za usluge, OIB 26230831469 zastupanog po punomoćniku Denis Patafta</item>
    </izvorni_sadrzaj>
    <derivirana_varijabla naziv="DomainObject.Predmet.ProtuStrankaListFormatedOIB_1">
      <item>DRAMSKI STUDIO PATAFTA j.d.o.o. za usluge, OIB 26230831469 zastupanog po punomoćniku Denis Patafta</item>
    </derivirana_varijabla>
  </DomainObject.Predmet.ProtuStrankaListFormatedOIB>
  <DomainObject.Predmet.ProtuStrankaListFormatedWithAdress>
    <izvorni_sadrzaj>
      <item>DRAMSKI STUDIO PATAFTA j.d.o.o. za usluge, Franje Hermana 13 H, 10000 Zagreb zastupanog po punomoćniku Denis Patafta</item>
    </izvorni_sadrzaj>
    <derivirana_varijabla naziv="DomainObject.Predmet.ProtuStrankaListFormatedWithAdress_1">
      <item>DRAMSKI STUDIO PATAFTA j.d.o.o. za usluge, Franje Hermana 13 H, 10000 Zagreb zastupanog po punomoćniku Denis Patafta</item>
    </derivirana_varijabla>
  </DomainObject.Predmet.ProtuStrankaListFormatedWithAdress>
  <DomainObject.Predmet.ProtuStrankaListFormatedWithAdressOIB>
    <izvorni_sadrzaj>
      <item>DRAMSKI STUDIO PATAFTA j.d.o.o. za usluge, OIB 26230831469, Franje Hermana 13 H, 10000 Zagreb zastupanog po punomoćniku Denis Patafta</item>
    </izvorni_sadrzaj>
    <derivirana_varijabla naziv="DomainObject.Predmet.ProtuStrankaListFormatedWithAdressOIB_1">
      <item>DRAMSKI STUDIO PATAFTA j.d.o.o. za usluge, OIB 26230831469, Franje Hermana 13 H, 10000 Zagreb zastupanog po punomoćniku Denis Patafta</item>
    </derivirana_varijabla>
  </DomainObject.Predmet.ProtuStrankaListFormatedWithAdressOIB>
  <DomainObject.Predmet.ProtuStrankaListNazivFormated>
    <izvorni_sadrzaj>
      <item>DRAMSKI STUDIO PATAFTA j.d.o.o. za usluge</item>
    </izvorni_sadrzaj>
    <derivirana_varijabla naziv="DomainObject.Predmet.ProtuStrankaListNazivFormated_1">
      <item>DRAMSKI STUDIO PATAFTA j.d.o.o. za usluge</item>
    </derivirana_varijabla>
  </DomainObject.Predmet.ProtuStrankaListNazivFormated>
  <DomainObject.Predmet.ProtuStrankaListNazivFormatedOIB>
    <izvorni_sadrzaj>
      <item>DRAMSKI STUDIO PATAFTA j.d.o.o. za usluge, OIB 26230831469</item>
    </izvorni_sadrzaj>
    <derivirana_varijabla naziv="DomainObject.Predmet.ProtuStrankaListNazivFormatedOIB_1">
      <item>DRAMSKI STUDIO PATAFTA j.d.o.o. za usluge, OIB 26230831469</item>
    </derivirana_varijabla>
  </DomainObject.Predmet.ProtuStrankaListNazivFormatedOIB>
  <DomainObject.Predmet.OstaliListFormated>
    <izvorni_sadrzaj>
      <item>ŽDO</item>
      <item>Denis Patafta punomoćnik sudionika u postupku DRAMSKI STUDIO PATAFTA j.d.o.o. za usluge</item>
    </izvorni_sadrzaj>
    <derivirana_varijabla naziv="DomainObject.Predmet.OstaliListFormated_1">
      <item>ŽDO</item>
      <item>Denis Patafta punomoćnik sudionika u postupku DRAMSKI STUDIO PATAFTA j.d.o.o. za usluge</item>
    </derivirana_varijabla>
  </DomainObject.Predmet.OstaliListFormated>
  <DomainObject.Predmet.OstaliListFormatedOIB>
    <izvorni_sadrzaj>
      <item>ŽDO</item>
      <item>Denis Patafta, OIB 94013012058 punomoćnik sudionika u postupku DRAMSKI STUDIO PATAFTA j.d.o.o. za usluge</item>
    </izvorni_sadrzaj>
    <derivirana_varijabla naziv="DomainObject.Predmet.OstaliListFormatedOIB_1">
      <item>ŽDO</item>
      <item>Denis Patafta, OIB 94013012058 punomoćnik sudionika u postupku DRAMSKI STUDIO PATAFTA j.d.o.o. za usluge</item>
    </derivirana_varijabla>
  </DomainObject.Predmet.OstaliListFormatedOIB>
  <DomainObject.Predmet.OstaliListFormatedWithAdress>
    <izvorni_sadrzaj>
      <item>ŽDO</item>
      <item>Denis Patafta, Franje Hermana 13h, 10000 Zagreb punomoćnik sudionika u postupku DRAMSKI STUDIO PATAFTA j.d.o.o. za usluge</item>
    </izvorni_sadrzaj>
    <derivirana_varijabla naziv="DomainObject.Predmet.OstaliListFormatedWithAdress_1">
      <item>ŽDO</item>
      <item>Denis Patafta, Franje Hermana 13h, 10000 Zagreb punomoćnik sudionika u postupku DRAMSKI STUDIO PATAFTA j.d.o.o. za usluge</item>
    </derivirana_varijabla>
  </DomainObject.Predmet.OstaliListFormatedWithAdress>
  <DomainObject.Predmet.OstaliListFormatedWithAdressOIB>
    <izvorni_sadrzaj>
      <item>ŽDO</item>
      <item>Denis Patafta, OIB 94013012058, Franje Hermana 13h, 10000 Zagreb punomoćnik sudionika u postupku DRAMSKI STUDIO PATAFTA j.d.o.o. za usluge</item>
    </izvorni_sadrzaj>
    <derivirana_varijabla naziv="DomainObject.Predmet.OstaliListFormatedWithAdressOIB_1">
      <item>ŽDO</item>
      <item>Denis Patafta, OIB 94013012058, Franje Hermana 13h, 10000 Zagreb punomoćnik sudionika u postupku DRAMSKI STUDIO PATAFTA j.d.o.o. za usluge</item>
    </derivirana_varijabla>
  </DomainObject.Predmet.OstaliListFormatedWithAdressOIB>
  <DomainObject.Predmet.OstaliListNazivFormated>
    <izvorni_sadrzaj>
      <item>ŽDO</item>
      <item>Denis Patafta</item>
    </izvorni_sadrzaj>
    <derivirana_varijabla naziv="DomainObject.Predmet.OstaliListNazivFormated_1">
      <item>ŽDO</item>
      <item>Denis Patafta</item>
    </derivirana_varijabla>
  </DomainObject.Predmet.OstaliListNazivFormated>
  <DomainObject.Predmet.OstaliListNazivFormatedOIB>
    <izvorni_sadrzaj>
      <item>ŽDO</item>
      <item>Denis Patafta, OIB 94013012058</item>
    </izvorni_sadrzaj>
    <derivirana_varijabla naziv="DomainObject.Predmet.OstaliListNazivFormatedOIB_1">
      <item>ŽDO</item>
      <item>Denis Patafta, OIB 94013012058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DRAMSKI STUDIO PATAFTA j.d.o.o. za usluge</izvorni_sadrzaj>
    <derivirana_varijabla naziv="DomainObject.Predmet.ProtustrankaIDrugi_1">DRAMSKI STUDIO PATAFTA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DRAMSKI STUDIO PATAFTA j.d.o.o. za usluge, OIB 26230831469, Franje Hermana 13 H, 10000 Zagreb</izvorni_sadrzaj>
    <derivirana_varijabla naziv="DomainObject.Predmet.ProtustrankaIDrugiAdressOIB_1">DRAMSKI STUDIO PATAFTA j.d.o.o. za usluge, OIB 26230831469, Franje Hermana 13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DRAMSKI STUDIO PATAFTA j.d.o.o. za usluge</item>
      <item>FINA Regionalni centar Zagreb</item>
      <item>ŽDO</item>
      <item>Denis Patafta</item>
    </izvorni_sadrzaj>
    <derivirana_varijabla naziv="DomainObject.Predmet.SudioniciListNaziv_1">
      <item>DRAMSKI STUDIO PATAFTA j.d.o.o. za usluge</item>
      <item>FINA Regionalni centar Zagreb</item>
      <item>ŽDO</item>
      <item>Denis Patafta</item>
    </derivirana_varijabla>
  </DomainObject.Predmet.SudioniciListNaziv>
  <DomainObject.Predmet.SudioniciListAdressOIB>
    <izvorni_sadrzaj>
      <item>DRAMSKI STUDIO PATAFTA j.d.o.o. za usluge, OIB 26230831469, Franje Hermana 13 H,10000 Zagreb</item>
      <item>FINA Regionalni centar Zagreb, OIB 85821130368, Trg svibanjskih žrtava 1995. br. 1,10000 Zagreb</item>
      <item>ŽDO</item>
      <item>Denis Patafta, OIB 94013012058, Franje Hermana 13h,10000 Zagreb</item>
    </izvorni_sadrzaj>
    <derivirana_varijabla naziv="DomainObject.Predmet.SudioniciListAdressOIB_1">
      <item>DRAMSKI STUDIO PATAFTA j.d.o.o. za usluge, OIB 26230831469, Franje Hermana 13 H,10000 Zagreb</item>
      <item>FINA Regionalni centar Zagreb, OIB 85821130368, Trg svibanjskih žrtava 1995. br. 1,10000 Zagreb</item>
      <item>ŽDO</item>
      <item>Denis Patafta, OIB 94013012058, Franje Hermana 13h,10000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26230831469</item>
      <item>, OIB 85821130368</item>
      <item>, OIB null</item>
      <item>, OIB 94013012058</item>
    </izvorni_sadrzaj>
    <derivirana_varijabla naziv="DomainObject.Predmet.SudioniciListNazivOIB_1">
      <item>, OIB 26230831469</item>
      <item>, OIB 85821130368</item>
      <item>, OIB null</item>
      <item>, OIB 94013012058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St-610/2018-10</izvorni_sadrzaj>
    <derivirana_varijabla naziv="DomainObject.PredzadnjaOdlukaIzPredmeta.Oznaka_1">St-610/2018-10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95673-767C-4AC4-8BC3-F5D1263AB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706</properties:Words>
  <properties:Characters>3815</properties:Characters>
  <properties:Lines>116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2018-11-09T08:49:00Z</dcterms:created>
  <dc:creator>korisnik</dc:creator>
  <cp:lastModifiedBy>Snježana Andrijanić</cp:lastModifiedBy>
  <cp:lastPrinted>2018-11-09T08:49:00Z</cp:lastPrinted>
  <dcterms:modified xmlns:xsi="http://www.w3.org/2001/XMLSchema-instance" xsi:type="dcterms:W3CDTF">2018-11-09T12:01:00Z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(St-610-18 Viduka.docx)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