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7797" w14:paraId="9bc7797" w:rsidRDefault="00AE649C" w:rsidP="00EF0EEE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F0EEE" w:rsidP="00EF0EE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F0EEE" w:rsidP="00EF0EEE" w:rsidR="00AE649C" w:rsidRPr="00B76F3C">
      <w:pPr>
        <w:pStyle w:val="SudSjedite"/>
      </w:pPr>
      <w:r>
        <w:t xml:space="preserve">                                                                                                  Poslovni broj: 4 St-1137/15-4</w:t>
      </w:r>
      <w:r w:rsidR="00EA1C6D">
        <w:tab/>
      </w:r>
    </w:p>
    <w:p w:rsidRDefault="00EF0EEE" w:rsidP="00EF0EEE" w:rsidR="00EF0EE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F0EEE" w:rsidP="00EF0EEE" w:rsidR="00EF0EE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F0EEE" w:rsidP="00EF0EEE" w:rsidR="00EF0EE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F0EEE" w:rsidP="00EF0EEE" w:rsidR="00EF0EE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F0EEE" w:rsidP="00EF0EEE" w:rsidR="00EF0EEE">
      <w:pPr>
        <w:spacing w:after="0"/>
        <w:jc w:val="right"/>
        <w:rPr>
          <w:lang w:eastAsia="hr-HR"/>
        </w:rPr>
      </w:pPr>
    </w:p>
    <w:p w:rsidRDefault="00EF0EEE" w:rsidP="00EF0EEE" w:rsidR="00EF0EEE">
      <w:pPr>
        <w:spacing w:after="0"/>
        <w:jc w:val="right"/>
      </w:pPr>
    </w:p>
    <w:p w:rsidRDefault="00EF0EEE" w:rsidP="00EF0EEE" w:rsidR="00EF0EEE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ARCHEA BIOGAS IMBRIOVEC d.o.o., Imbriovec, Imbriovec 21, OIB: 85825712459,  14. siječnja 2016. temeljem čl. 430. Stečajnog zakona („NN“ 71/15, u daljnjem tekstu SZ) objavljuje sljedeći</w:t>
      </w:r>
    </w:p>
    <w:p w:rsidRDefault="00EF0EEE" w:rsidP="00EF0EEE" w:rsidR="00EF0EEE">
      <w:pPr>
        <w:spacing w:after="0"/>
        <w:jc w:val="center"/>
      </w:pPr>
    </w:p>
    <w:p w:rsidRDefault="00EF0EEE" w:rsidP="00EF0EEE" w:rsidR="00EF0EEE">
      <w:pPr>
        <w:spacing w:after="0"/>
        <w:jc w:val="center"/>
      </w:pPr>
      <w:r>
        <w:t>OGLAS</w:t>
      </w:r>
    </w:p>
    <w:p w:rsidRDefault="00EF0EEE" w:rsidP="00EF0EEE" w:rsidR="00EF0EEE">
      <w:pPr>
        <w:spacing w:after="0"/>
      </w:pPr>
    </w:p>
    <w:p w:rsidRDefault="00EF0EEE" w:rsidP="00EF0EEE" w:rsidR="00EF0EEE">
      <w:pPr>
        <w:spacing w:after="0"/>
        <w:jc w:val="both"/>
      </w:pPr>
      <w:r>
        <w:t>1/</w:t>
      </w:r>
      <w:r>
        <w:tab/>
        <w:t>Utvrđuje se da ukupni iznos evidentiranog duga dužnika ARCHEA BIOGAS IMBRIOVEC d.o.o., Imbriovec, Imbriovec 21, OIB: 85825712459  iznosi 28.962,62 kn.</w:t>
      </w:r>
    </w:p>
    <w:p w:rsidRDefault="00EF0EEE" w:rsidP="00EF0EEE" w:rsidR="00EF0EEE">
      <w:pPr>
        <w:spacing w:after="0"/>
        <w:jc w:val="both"/>
      </w:pPr>
    </w:p>
    <w:p w:rsidRDefault="00EF0EEE" w:rsidP="00EF0EEE" w:rsidR="00EF0EEE">
      <w:pPr>
        <w:spacing w:after="0"/>
        <w:jc w:val="both"/>
      </w:pPr>
      <w:r>
        <w:t>2/</w:t>
      </w:r>
      <w:r>
        <w:tab/>
        <w:t xml:space="preserve"> Poziva se direktor dužnika Marijan Jambrović iz Čakovca, Koče Racina 16, OIB: 77108934068 da u roku od 15 dana od dana objave ovog oglasa na e-oglasnoj ploči suda podnese ovome sudu, pozivom na gornji broj spisa, javnobilježnički ovjerovljeni prokazni popis imovine i obveza dužnika na propisanom obrascu.</w:t>
      </w:r>
    </w:p>
    <w:p w:rsidRDefault="00EF0EEE" w:rsidP="00EF0EEE" w:rsidR="00EF0EEE">
      <w:pPr>
        <w:spacing w:after="0"/>
        <w:jc w:val="both"/>
      </w:pPr>
    </w:p>
    <w:p w:rsidRDefault="00EF0EEE" w:rsidP="00EF0EEE" w:rsidR="00EF0EEE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F0EEE" w:rsidP="00EF0EEE" w:rsidR="00EF0EEE">
      <w:pPr>
        <w:spacing w:after="0"/>
      </w:pPr>
    </w:p>
    <w:p w:rsidRDefault="00EF0EEE" w:rsidP="00EF0EEE" w:rsidR="00EF0EEE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EF0EEE" w:rsidP="00EF0EEE" w:rsidR="00EF0EEE">
      <w:pPr>
        <w:spacing w:after="0"/>
        <w:jc w:val="both"/>
        <w:rPr>
          <w:color w:val="000000"/>
        </w:rPr>
      </w:pPr>
      <w:r>
        <w:tab/>
      </w:r>
    </w:p>
    <w:p w:rsidRDefault="00EF0EEE" w:rsidP="00EF0EEE" w:rsidR="00EF0EEE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220113715 otvoren kod Hrvatske poštanske banke. </w:t>
      </w:r>
    </w:p>
    <w:p w:rsidRDefault="00EF0EEE" w:rsidP="00EF0EEE" w:rsidR="00EF0EEE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EF0EEE" w:rsidP="00EF0EEE" w:rsidR="00EF0EEE">
      <w:pPr>
        <w:spacing w:after="0"/>
        <w:jc w:val="both"/>
      </w:pPr>
    </w:p>
    <w:p w:rsidRDefault="00EF0EEE" w:rsidP="00EF0EEE" w:rsidR="00EF0EEE">
      <w:pPr>
        <w:spacing w:after="0"/>
        <w:jc w:val="center"/>
      </w:pPr>
      <w:r>
        <w:t>U Varaždinu, 14. siječnja 2016.</w:t>
      </w:r>
    </w:p>
    <w:p w:rsidRDefault="00EF0EEE" w:rsidP="00EF0EEE" w:rsidR="00EF0EEE">
      <w:pPr>
        <w:spacing w:after="0"/>
        <w:jc w:val="both"/>
      </w:pPr>
    </w:p>
    <w:p w:rsidRDefault="00EF0EEE" w:rsidP="00EF0EEE" w:rsidR="00EF0EE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F0EEE" w:rsidP="00EF0EEE" w:rsidR="00EF0EEE">
      <w:pPr>
        <w:spacing w:after="0"/>
      </w:pPr>
    </w:p>
    <w:p w:rsidRDefault="00EF0EEE" w:rsidP="00EF0EEE" w:rsidR="00EF0EE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EF0EEE" w:rsidR="00CB0EA4">
      <w:pPr>
        <w:pStyle w:val="Naslovdokumenta"/>
        <w:spacing w:after="0"/>
      </w:pPr>
    </w:p>
    <w:p w:rsidRDefault="0071688E" w:rsidP="00EF0EEE" w:rsidR="0071688E">
      <w:pPr>
        <w:pStyle w:val="Poetniodjeljak"/>
        <w:spacing w:after="0"/>
      </w:pPr>
    </w:p>
    <w:p w:rsidRDefault="00A21F0D" w:rsidP="00EF0EEE" w:rsidR="00A21F0D">
      <w:pPr>
        <w:pStyle w:val="NormaleSPIS"/>
        <w:spacing w:after="0"/>
        <w:rPr>
          <w:noProof/>
        </w:rPr>
      </w:pPr>
    </w:p>
    <w:p w:rsidRDefault="00DA0242" w:rsidP="00EF0EE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EEE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39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St-1137/2015-4</izvorni_sadrzaj>
    <derivirana_varijabla naziv="DomainObject.Oznaka_1">St-1137/2015-4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ARCHEA BIOGAS IMBRIOVEC društvo s ograničenom odgovornošću za proizvodnju energije</izvorni_sadrzaj>
    <derivirana_varijabla naziv="DomainObject.Predmet.ProtustrankaFormated_1">  ARCHEA BIOGAS IMBRIOVEC društvo s ograničenom odgovornošću za proizvodnju energije</derivirana_varijabla>
  </DomainObject.Predmet.ProtustrankaFormated>
  <DomainObject.Predmet.ProtustrankaFormatedOIB>
    <izvorni_sadrzaj>  ARCHEA BIOGAS IMBRIOVEC društvo s ograničenom odgovornošću za proizvodnju energije, OIB 85825712459</izvorni_sadrzaj>
    <derivirana_varijabla naziv="DomainObject.Predmet.ProtustrankaFormatedOIB_1">  ARCHEA BIOGAS IMBRIOVEC društvo s ograničenom odgovornošću za proizvodnju energije, OIB 85825712459</derivirana_varijabla>
  </DomainObject.Predmet.ProtustrankaFormatedOIB>
  <DomainObject.Predmet.ProtustrankaFormatedWithAdress>
    <izvorni_sadrzaj> ARCHEA BIOGAS IMBRIOVEC društvo s ograničenom odgovornošću za proizvodnju energije, Imbriovec 21, 48316 Imbriovec</izvorni_sadrzaj>
    <derivirana_varijabla naziv="DomainObject.Predmet.ProtustrankaFormatedWithAdress_1"> ARCHEA BIOGAS IMBRIOVEC društvo s ograničenom odgovornošću za proizvodnju energije, Imbriovec 21, 48316 Imbriovec</derivirana_varijabla>
  </DomainObject.Predmet.ProtustrankaFormatedWithAdress>
  <DomainObject.Predmet.ProtustrankaFormatedWithAdressOIB>
    <izvorni_sadrzaj> ARCHEA BIOGAS IMBRIOVEC društvo s ograničenom odgovornošću za proizvodnju energije, OIB 85825712459, Imbriovec 21, 48316 Imbriovec</izvorni_sadrzaj>
    <derivirana_varijabla naziv="DomainObject.Predmet.ProtustrankaFormatedWithAdressOIB_1"> ARCHEA BIOGAS IMBRIOVEC društvo s ograničenom odgovornošću za proizvodnju energije, OIB 85825712459, Imbriovec 21, 48316 Imbriovec</derivirana_varijabla>
  </DomainObject.Predmet.ProtustrankaFormatedWithAdressOIB>
  <DomainObject.Predmet.ProtustrankaWithAdress>
    <izvorni_sadrzaj>ARCHEA BIOGAS IMBRIOVEC društvo s ograničenom odgovornošću za proizvodnju energije Imbriovec 21, 48316 Imbriovec</izvorni_sadrzaj>
    <derivirana_varijabla naziv="DomainObject.Predmet.ProtustrankaWithAdress_1">ARCHEA BIOGAS IMBRIOVEC društvo s ograničenom odgovornošću za proizvodnju energije Imbriovec 21, 48316 Imbriovec</derivirana_varijabla>
  </DomainObject.Predmet.ProtustrankaWithAdress>
  <DomainObject.Predmet.ProtustrankaWithAdressOIB>
    <izvorni_sadrzaj>ARCHEA BIOGAS IMBRIOVEC društvo s ograničenom odgovornošću za proizvodnju energije, OIB 85825712459, Imbriovec 21, 48316 Imbriovec</izvorni_sadrzaj>
    <derivirana_varijabla naziv="DomainObject.Predmet.ProtustrankaWithAdressOIB_1">ARCHEA BIOGAS IMBRIOVEC društvo s ograničenom odgovornošću za proizvodnju energije, OIB 85825712459, Imbriovec 21, 48316 Imbriovec</derivirana_varijabla>
  </DomainObject.Predmet.ProtustrankaWithAdressOIB>
  <DomainObject.Predmet.ProtustrankaNazivFormated>
    <izvorni_sadrzaj>ARCHEA BIOGAS IMBRIOVEC društvo s ograničenom odgovornošću za proizvodnju energije</izvorni_sadrzaj>
    <derivirana_varijabla naziv="DomainObject.Predmet.ProtustrankaNazivFormated_1">ARCHEA BIOGAS IMBRIOVEC društvo s ograničenom odgovornošću za proizvodnju energije</derivirana_varijabla>
  </DomainObject.Predmet.ProtustrankaNazivFormated>
  <DomainObject.Predmet.ProtustrankaNazivFormatedOIB>
    <izvorni_sadrzaj>ARCHEA BIOGAS IMBRIOVEC društvo s ograničenom odgovornošću za proizvodnju energije, OIB 85825712459</izvorni_sadrzaj>
    <derivirana_varijabla naziv="DomainObject.Predmet.ProtustrankaNazivFormatedOIB_1">ARCHEA BIOGAS IMBRIOVEC društvo s ograničenom odgovornošću za proizvodnju energije, OIB 85825712459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28962.62</izvorni_sadrzaj>
    <derivirana_varijabla naziv="DomainObject.Predmet.TrenutnaVrijednost_1">28962.62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ARCHEA BIOGAS IMBRIOVEC društvo s ograničenom odgovornošću za proizvodnju energije</item>
    </izvorni_sadrzaj>
    <derivirana_varijabla naziv="DomainObject.Predmet.ProtuStrankaListFormated_1">
      <item>ARCHEA BIOGAS IMBRIOVEC društvo s ograničenom odgovornošću za proizvodnju energije</item>
    </derivirana_varijabla>
  </DomainObject.Predmet.ProtuStrankaListFormated>
  <DomainObject.Predmet.ProtuStrankaListFormatedOIB>
    <izvorni_sadrzaj>
      <item>ARCHEA BIOGAS IMBRIOVEC društvo s ograničenom odgovornošću za proizvodnju energije, OIB 85825712459</item>
    </izvorni_sadrzaj>
    <derivirana_varijabla naziv="DomainObject.Predmet.ProtuStrankaListFormatedOIB_1">
      <item>ARCHEA BIOGAS IMBRIOVEC društvo s ograničenom odgovornošću za proizvodnju energije, OIB 85825712459</item>
    </derivirana_varijabla>
  </DomainObject.Predmet.ProtuStrankaListFormatedOIB>
  <DomainObject.Predmet.ProtuStrankaListFormatedWithAdress>
    <izvorni_sadrzaj>
      <item>ARCHEA BIOGAS IMBRIOVEC društvo s ograničenom odgovornošću za proizvodnju energije, Imbriovec 21, 48316 Imbriovec</item>
    </izvorni_sadrzaj>
    <derivirana_varijabla naziv="DomainObject.Predmet.ProtuStrankaListFormatedWithAdress_1">
      <item>ARCHEA BIOGAS IMBRIOVEC društvo s ograničenom odgovornošću za proizvodnju energije, Imbriovec 21, 48316 Imbriovec</item>
    </derivirana_varijabla>
  </DomainObject.Predmet.ProtuStrankaListFormatedWithAdress>
  <DomainObject.Predmet.ProtuStrankaListFormatedWithAdressOIB>
    <izvorni_sadrzaj>
      <item>ARCHEA BIOGAS IMBRIOVEC društvo s ograničenom odgovornošću za proizvodnju energije, OIB 85825712459, Imbriovec 21, 48316 Imbriovec</item>
    </izvorni_sadrzaj>
    <derivirana_varijabla naziv="DomainObject.Predmet.ProtuStrankaListFormatedWithAdressOIB_1">
      <item>ARCHEA BIOGAS IMBRIOVEC društvo s ograničenom odgovornošću za proizvodnju energije, OIB 85825712459, Imbriovec 21, 48316 Imbriovec</item>
    </derivirana_varijabla>
  </DomainObject.Predmet.ProtuStrankaListFormatedWithAdressOIB>
  <DomainObject.Predmet.ProtuStrankaListNazivFormated>
    <izvorni_sadrzaj>
      <item>ARCHEA BIOGAS IMBRIOVEC društvo s ograničenom odgovornošću za proizvodnju energije</item>
    </izvorni_sadrzaj>
    <derivirana_varijabla naziv="DomainObject.Predmet.ProtuStrankaListNazivFormated_1">
      <item>ARCHEA BIOGAS IMBRIOVEC društvo s ograničenom odgovornošću za proizvodnju energije</item>
    </derivirana_varijabla>
  </DomainObject.Predmet.ProtuStrankaListNazivFormated>
  <DomainObject.Predmet.ProtuStrankaListNazivFormatedOIB>
    <izvorni_sadrzaj>
      <item>ARCHEA BIOGAS IMBRIOVEC društvo s ograničenom odgovornošću za proizvodnju energije, OIB 85825712459</item>
    </izvorni_sadrzaj>
    <derivirana_varijabla naziv="DomainObject.Predmet.ProtuStrankaListNazivFormatedOIB_1">
      <item>ARCHEA BIOGAS IMBRIOVEC društvo s ograničenom odgovornošću za proizvodnju energije, OIB 85825712459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St-1137/2015-4</izvorni_sadrzaj>
    <derivirana_varijabla naziv="DomainObject.PoslovniBrojDokumenta_1">St-1137/2015-4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ARCHEA BIOGAS IMBRIOVEC društvo s ograničenom odgovornošću za proizvodnju energije</izvorni_sadrzaj>
    <derivirana_varijabla naziv="DomainObject.Predmet.ProtustrankaIDrugi_1">ARCHEA BIOGAS IMBRIOVEC društvo s ograničenom odgovornošću za proizvodnju energije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ARCHEA BIOGAS IMBRIOVEC društvo s ograničenom odgovornošću za proizvodnju energije, OIB 85825712459, Imbriovec 21, 48316 Imbriovec</izvorni_sadrzaj>
    <derivirana_varijabla naziv="DomainObject.Predmet.ProtustrankaIDrugiAdressOIB_1">ARCHEA BIOGAS IMBRIOVEC društvo s ograničenom odgovornošću za proizvodnju energije, OIB 85825712459, Imbriovec 21, 48316 Imbriovec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ARCHEA BIOGAS IMBRIOVEC društvo s ograničenom odgovornošću za proizvodnju energije</item>
      <item>E-oglasna ploča</item>
      <item>Sudski registar, Trgovački sud u Varaždinu</item>
    </izvorni_sadrzaj>
    <derivirana_varijabla naziv="DomainObject.Predmet.SudioniciListNaziv_1">
      <item>Financijska agencija</item>
      <item>ARCHEA BIOGAS IMBRIOVEC društvo s ograničenom odgovornošću za proizvodnju energije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ARCHEA BIOGAS IMBRIOVEC društvo s ograničenom odgovornošću za proizvodnju energije, OIB 85825712459, Imbriovec 21,48316 Imbriovec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ARCHEA BIOGAS IMBRIOVEC društvo s ograničenom odgovornošću za proizvodnju energije, OIB 85825712459, Imbriovec 21,48316 Imbriovec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958CC-6E2B-4D02-B187-41291AD6D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2023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2016-01-14T09:41:00Z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