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0494" w14:paraId="3fd049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ind w:firstLine="708" w:left="5664"/>
        <w:jc w:val="right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>9 St-710/2016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0512">
        <w:rPr>
          <w:rFonts w:cs="Times New Roman" w:eastAsia="Times New Roman"/>
          <w:b/>
          <w:lang w:eastAsia="hr-HR"/>
        </w:rPr>
        <w:t>I Z  J A V A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both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>Izjavljujem da primam dužnost stečajnog upravitelja u  stečajnom postupku nad dužnikom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20512">
        <w:rPr>
          <w:rFonts w:cs="Times New Roman" w:eastAsia="Times New Roman"/>
          <w:b/>
          <w:lang w:eastAsia="hr-HR"/>
        </w:rPr>
        <w:t>TELEFON d.o.o. iz Knina, Josipa Kosora br. 4, OIB: 60472677029</w:t>
      </w:r>
    </w:p>
    <w:p w:rsidRDefault="00B20512" w:rsidP="00B20512" w:rsidR="00B20512" w:rsidRPr="00B2051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both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>Dužnost stečajnog upravitelja obavljat ću savjesno, držeći se Ustava, Zakona i pravnog poretka Republike Hrvatske.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center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>U Šibeniku, 08. lipnja 2018. godine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 xml:space="preserve">STEČAJNI UPRAVITELJ                                                      </w:t>
      </w:r>
      <w:r w:rsidRPr="00B20512">
        <w:rPr>
          <w:rFonts w:cs="Times New Roman" w:eastAsia="Times New Roman"/>
          <w:lang w:eastAsia="hr-HR"/>
        </w:rPr>
        <w:tab/>
        <w:t xml:space="preserve"> STEČAJNI SUDAC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  <w:r w:rsidRPr="00B20512">
        <w:rPr>
          <w:rFonts w:cs="Times New Roman" w:eastAsia="Times New Roman"/>
          <w:lang w:eastAsia="hr-HR"/>
        </w:rPr>
        <w:t>Edita Đurkin                                                                                        Terezija Goreta</w:t>
      </w: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B20512" w:rsidP="00B20512" w:rsidR="00B20512" w:rsidRPr="00B20512">
      <w:pPr>
        <w:spacing w:after="0"/>
        <w:jc w:val="both"/>
        <w:rPr>
          <w:rFonts w:cs="Times New Roman" w:eastAsia="Calibri"/>
        </w:rPr>
      </w:pPr>
    </w:p>
    <w:p w:rsidRDefault="00B20512" w:rsidP="00B20512" w:rsidR="00B20512" w:rsidRPr="00B20512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512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698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St-710/2016-21</izvorni_sadrzaj>
    <derivirana_varijabla naziv="DomainObject.Oznaka_1">St-710/2016-21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st. pisarnici - istekao rok</izvorni_sadrzaj>
    <derivirana_varijabla naziv="DomainObject.Predmet.PrimjedbaSuca_1">- uvid u st. pisarnici - istekao rok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TELEFON d.o.o. za proizvodnju, trgovinu, zastupanje, usluge i turizam</izvorni_sadrzaj>
    <derivirana_varijabla naziv="DomainObject.Predmet.ProtustrankaFormated_1">  TELEFON d.o.o. za proizvodnju, trgovinu, zastupanje, usluge i turizam</derivirana_varijabla>
  </DomainObject.Predmet.ProtustrankaFormated>
  <DomainObject.Predmet.ProtustrankaFormatedOIB>
    <izvorni_sadrzaj>  TELEFON d.o.o. za proizvodnju, trgovinu, zastupanje, usluge i turizam, OIB 60472677029</izvorni_sadrzaj>
    <derivirana_varijabla naziv="DomainObject.Predmet.ProtustrankaFormatedOIB_1">  TELEFON d.o.o. za proizvodnju, trgovinu, zastupanje, usluge i turizam, OIB 60472677029</derivirana_varijabla>
  </DomainObject.Predmet.ProtustrankaFormatedOIB>
  <DomainObject.Predmet.ProtustrankaFormatedWithAdress>
    <izvorni_sadrzaj> TELEFON d.o.o. za proizvodnju, trgovinu, zastupanje, usluge i turizam, Josipa Kosora br. 4, 22300 Knin</izvorni_sadrzaj>
    <derivirana_varijabla naziv="DomainObject.Predmet.ProtustrankaFormatedWithAdress_1"> TELEFON d.o.o. za proizvodnju, trgovinu, zastupanje, usluge i turizam, Josipa Kosora br. 4, 22300 Knin</derivirana_varijabla>
  </DomainObject.Predmet.ProtustrankaFormatedWithAdress>
  <DomainObject.Predmet.ProtustrankaFormatedWithAdressOIB>
    <izvorni_sadrzaj> TELEFON d.o.o. za proizvodnju, trgovinu, zastupanje, usluge i turizam, OIB 60472677029, Josipa Kosora br. 4, 22300 Knin</izvorni_sadrzaj>
    <derivirana_varijabla naziv="DomainObject.Predmet.ProtustrankaFormatedWithAdressOIB_1"> TELEFON d.o.o. za proizvodnju, trgovinu, zastupanje, usluge i turizam, OIB 60472677029, Josipa Kosora br. 4, 22300 Knin</derivirana_varijabla>
  </DomainObject.Predmet.ProtustrankaFormatedWithAdressOIB>
  <DomainObject.Predmet.ProtustrankaWithAdress>
    <izvorni_sadrzaj>TELEFON d.o.o. za proizvodnju, trgovinu, zastupanje, usluge i turizam Josipa Kosora br. 4, 22300 Knin</izvorni_sadrzaj>
    <derivirana_varijabla naziv="DomainObject.Predmet.ProtustrankaWithAdress_1">TELEFON d.o.o. za proizvodnju, trgovinu, zastupanje, usluge i turizam Josipa Kosora br. 4, 22300 Knin</derivirana_varijabla>
  </DomainObject.Predmet.ProtustrankaWithAdress>
  <DomainObject.Predmet.ProtustrankaWithAdressOIB>
    <izvorni_sadrzaj>TELEFON d.o.o. za proizvodnju, trgovinu, zastupanje, usluge i turizam, OIB 60472677029, Josipa Kosora br. 4, 22300 Knin</izvorni_sadrzaj>
    <derivirana_varijabla naziv="DomainObject.Predmet.ProtustrankaWithAdressOIB_1">TELEFON d.o.o. za proizvodnju, trgovinu, zastupanje, usluge i turizam, OIB 60472677029, Josipa Kosora br. 4, 22300 Knin</derivirana_varijabla>
  </DomainObject.Predmet.ProtustrankaWithAdressOIB>
  <DomainObject.Predmet.ProtustrankaNazivFormated>
    <izvorni_sadrzaj>TELEFON d.o.o. za proizvodnju, trgovinu, zastupanje, usluge i turizam</izvorni_sadrzaj>
    <derivirana_varijabla naziv="DomainObject.Predmet.ProtustrankaNazivFormated_1">TELEFON d.o.o. za proizvodnju, trgovinu, zastupanje, usluge i turizam</derivirana_varijabla>
  </DomainObject.Predmet.ProtustrankaNazivFormated>
  <DomainObject.Predmet.ProtustrankaNazivFormatedOIB>
    <izvorni_sadrzaj>TELEFON d.o.o. za proizvodnju, trgovinu, zastupanje, usluge i turizam, OIB 60472677029</izvorni_sadrzaj>
    <derivirana_varijabla naziv="DomainObject.Predmet.ProtustrankaNazivFormatedOIB_1">TELEFON d.o.o. za proizvodnju, trgovinu, zastupanje, usluge i turizam, OIB 60472677029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TELEFON d.o.o. za proizvodnju, trgovinu, zastupanje, usluge i turizam</item>
    </izvorni_sadrzaj>
    <derivirana_varijabla naziv="DomainObject.Predmet.ProtuStrankaListFormated_1">
      <item>TELEFON d.o.o. za proizvodnju, trgovinu, zastupanje, usluge i turizam</item>
    </derivirana_varijabla>
  </DomainObject.Predmet.ProtuStrankaListFormated>
  <DomainObject.Predmet.ProtuStrankaListFormatedOIB>
    <izvorni_sadrzaj>
      <item>TELEFON d.o.o. za proizvodnju, trgovinu, zastupanje, usluge i turizam, OIB 60472677029</item>
    </izvorni_sadrzaj>
    <derivirana_varijabla naziv="DomainObject.Predmet.ProtuStrankaListFormatedOIB_1">
      <item>TELEFON d.o.o. za proizvodnju, trgovinu, zastupanje, usluge i turizam, OIB 60472677029</item>
    </derivirana_varijabla>
  </DomainObject.Predmet.ProtuStrankaListFormatedOIB>
  <DomainObject.Predmet.ProtuStrankaListFormatedWithAdress>
    <izvorni_sadrzaj>
      <item>TELEFON d.o.o. za proizvodnju, trgovinu, zastupanje, usluge i turizam, Josipa Kosora br. 4, 22300 Knin</item>
    </izvorni_sadrzaj>
    <derivirana_varijabla naziv="DomainObject.Predmet.ProtuStrankaListFormatedWithAdress_1">
      <item>TELEFON d.o.o. za proizvodnju, trgovinu, zastupanje, usluge i turizam, Josipa Kosora br. 4, 22300 Knin</item>
    </derivirana_varijabla>
  </DomainObject.Predmet.ProtuStrankaListFormatedWithAdress>
  <DomainObject.Predmet.ProtuStrankaListFormatedWithAdressOIB>
    <izvorni_sadrzaj>
      <item>TELEFON d.o.o. za proizvodnju, trgovinu, zastupanje, usluge i turizam, OIB 60472677029, Josipa Kosora br. 4, 22300 Knin</item>
    </izvorni_sadrzaj>
    <derivirana_varijabla naziv="DomainObject.Predmet.ProtuStrankaListFormatedWithAdressOIB_1">
      <item>TELEFON d.o.o. za proizvodnju, trgovinu, zastupanje, usluge i turizam, OIB 60472677029, Josipa Kosora br. 4, 22300 Knin</item>
    </derivirana_varijabla>
  </DomainObject.Predmet.ProtuStrankaListFormatedWithAdressOIB>
  <DomainObject.Predmet.ProtuStrankaListNazivFormated>
    <izvorni_sadrzaj>
      <item>TELEFON d.o.o. za proizvodnju, trgovinu, zastupanje, usluge i turizam</item>
    </izvorni_sadrzaj>
    <derivirana_varijabla naziv="DomainObject.Predmet.ProtuStrankaListNazivFormated_1">
      <item>TELEFON d.o.o. za proizvodnju, trgovinu, zastupanje, usluge i turizam</item>
    </derivirana_varijabla>
  </DomainObject.Predmet.ProtuStrankaListNazivFormated>
  <DomainObject.Predmet.ProtuStrankaListNazivFormatedOIB>
    <izvorni_sadrzaj>
      <item>TELEFON d.o.o. za proizvodnju, trgovinu, zastupanje, usluge i turizam, OIB 60472677029</item>
    </izvorni_sadrzaj>
    <derivirana_varijabla naziv="DomainObject.Predmet.ProtuStrankaListNazivFormatedOIB_1">
      <item>TELEFON d.o.o. za proizvodnju, trgovinu, zastupanje, usluge i turizam, OIB 60472677029</item>
    </derivirana_varijabla>
  </DomainObject.Predmet.ProtuStrankaListNazivFormatedOIB>
  <DomainObject.Predmet.OstaliListFormated>
    <izvorni_sadrzaj>
      <item>Tatjana Bosiljkov</item>
    </izvorni_sadrzaj>
    <derivirana_varijabla naziv="DomainObject.Predmet.OstaliListFormated_1">
      <item>Tatjana Bosiljkov</item>
    </derivirana_varijabla>
  </DomainObject.Predmet.OstaliListFormated>
  <DomainObject.Predmet.OstaliListFormatedOIB>
    <izvorni_sadrzaj>
      <item>Tatjana Bosiljkov, OIB 97024221676</item>
    </izvorni_sadrzaj>
    <derivirana_varijabla naziv="DomainObject.Predmet.OstaliListFormatedOIB_1">
      <item>Tatjana Bosiljkov, OIB 97024221676</item>
    </derivirana_varijabla>
  </DomainObject.Predmet.OstaliListFormatedOIB>
  <DomainObject.Predmet.OstaliListFormatedWithAdress>
    <izvorni_sadrzaj>
      <item>Tatjana Bosiljkov, Teškovec 40, 10000 Zagreb</item>
    </izvorni_sadrzaj>
    <derivirana_varijabla naziv="DomainObject.Predmet.OstaliListFormatedWithAdress_1">
      <item>Tatjana Bosiljkov, Teškovec 40, 10000 Zagreb</item>
    </derivirana_varijabla>
  </DomainObject.Predmet.OstaliListFormatedWithAdress>
  <DomainObject.Predmet.OstaliListFormatedWithAdressOIB>
    <izvorni_sadrzaj>
      <item>Tatjana Bosiljkov, OIB 97024221676, Teškovec 40, 10000 Zagreb</item>
    </izvorni_sadrzaj>
    <derivirana_varijabla naziv="DomainObject.Predmet.OstaliListFormatedWithAdressOIB_1">
      <item>Tatjana Bosiljkov, OIB 97024221676, Teškovec 40, 10000 Zagreb</item>
    </derivirana_varijabla>
  </DomainObject.Predmet.OstaliListFormatedWithAdressOIB>
  <DomainObject.Predmet.OstaliListNazivFormated>
    <izvorni_sadrzaj>
      <item>Tatjana Bosiljkov</item>
    </izvorni_sadrzaj>
    <derivirana_varijabla naziv="DomainObject.Predmet.OstaliListNazivFormated_1">
      <item>Tatjana Bosiljkov</item>
    </derivirana_varijabla>
  </DomainObject.Predmet.OstaliListNazivFormated>
  <DomainObject.Predmet.OstaliListNazivFormatedOIB>
    <izvorni_sadrzaj>
      <item>Tatjana Bosiljkov, OIB 97024221676</item>
    </izvorni_sadrzaj>
    <derivirana_varijabla naziv="DomainObject.Predmet.OstaliListNazivFormatedOIB_1">
      <item>Tatjana Bosiljkov, OIB 97024221676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>St-710/2016-21</izvorni_sadrzaj>
    <derivirana_varijabla naziv="DomainObject.PoslovniBrojDokumenta_1">St-710/2016-21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TELEFON d.o.o. za proizvodnju, trgovinu, zastupanje, usluge i turizam</izvorni_sadrzaj>
    <derivirana_varijabla naziv="DomainObject.Predmet.ProtustrankaIDrugi_1">TELEFON d.o.o. za proizvodnju, trgovinu, zastupanje, usluge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TELEFON d.o.o. za proizvodnju, trgovinu, zastupanje, usluge i turizam, OIB 60472677029, Josipa Kosora br. 4, 22300 Knin</izvorni_sadrzaj>
    <derivirana_varijabla naziv="DomainObject.Predmet.ProtustrankaIDrugiAdressOIB_1">TELEFON d.o.o. za proizvodnju, trgovinu, zastupanje, usluge i turizam, OIB 60472677029, Josipa Kosora br. 4,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 d.o.o. za proizvodnju, trgovinu, zastupanje, usluge i turizam</item>
      <item>FINA - Podružnica Šibenik</item>
      <item>Tatjana Bosiljkov</item>
    </izvorni_sadrzaj>
    <derivirana_varijabla naziv="DomainObject.Predmet.SudioniciListNaziv_1">
      <item>TELEFON d.o.o. za proizvodnju, trgovinu, zastupanje, usluge i turizam</item>
      <item>FINA - Podružnica Šibenik</item>
      <item>Tatjana Bosiljkov</item>
    </derivirana_varijabla>
  </DomainObject.Predmet.SudioniciListNaziv>
  <DomainObject.Predmet.SudioniciListAdressOIB>
    <izvorni_sadrzaj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izvorni_sadrzaj>
    <derivirana_varijabla naziv="DomainObject.Predmet.SudioniciListAdressOIB_1">
      <item>TELEFON d.o.o. za proizvodnju, trgovinu, zastupanje, usluge i turizam, OIB 60472677029, Josipa Kosora br. 4,22300 Knin</item>
      <item>FINA - Podružnica Šibenik, OIB 85821130368, Perivoj L. Marune 1,22000 Šibenik</item>
      <item>Tatjana Bosiljkov, OIB 97024221676, Teškovec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90137-D951-445E-A647-7AD3682D3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58</properties:Words>
  <properties:Characters>332</properties:Characters>
  <properties:Lines>37</properties:Lines>
  <properties:Paragraphs>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2018-06-08T08:00:00Z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St-710/2016-21 / Odluka - Izjava stečajnog upravitelja o prihvaćanju dužnosti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