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6a20" w14:paraId="8c76a20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</w:t>
      </w:r>
      <w:r w:rsidR="0055777B">
        <w:t>8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341443">
        <w:rPr>
          <w:bCs/>
        </w:rPr>
        <w:t>LADARA</w:t>
      </w:r>
      <w:r w:rsidR="00341443">
        <w:t xml:space="preserve"> jednostavno društvo s ograničenom odgovornošću za trgovinu Viškovo, Marinići 100/b, OIB: 53476490173, MBS: 040293767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341443">
        <w:t>9,00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55777B" w:rsidP="00594372" w:rsidR="0055777B">
      <w:r>
        <w:t xml:space="preserve">Utvrđuje se da su ročištu u svojstvu javnosti pristupili i Marko Marinkić, Isabellla Lazarin, Ira Linić, Gabrijela Stanarević i Petra Tonković, studenti pete godine Pravnog fakulteta u Rijeci. </w:t>
      </w:r>
    </w:p>
    <w:p w:rsidRDefault="0055777B" w:rsidP="00594372" w:rsidR="0055777B"/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 xml:space="preserve">od </w:t>
      </w:r>
      <w:r w:rsidR="00857A99">
        <w:t>14</w:t>
      </w:r>
      <w:r w:rsidR="006D1C9A">
        <w:t>. lipnja 2017</w:t>
      </w:r>
      <w:r w:rsidR="00341443">
        <w:t>.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55777B" w:rsidP="00594372" w:rsidR="0055777B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AF3D1C" w:rsidP="00AF3D1C" w:rsidR="00801F70">
      <w:pPr>
        <w:jc w:val="center"/>
      </w:pPr>
      <w:r>
        <w:t>23. siječnja 2018. u 9,00 sati</w:t>
      </w:r>
    </w:p>
    <w:p w:rsidRDefault="00AF3D1C" w:rsidP="00594372" w:rsidR="00AF3D1C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r>
        <w:t xml:space="preserve">Dovršeno u </w:t>
      </w:r>
      <w:r w:rsidR="00341443">
        <w:t>9,0</w:t>
      </w:r>
      <w:r w:rsidR="00AF3D1C">
        <w:t>5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594372" w:rsidP="00594372" w:rsidR="00594372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E0E" w:rsidR="00D12E0E">
      <w:r>
        <w:separator/>
      </w:r>
    </w:p>
  </w:endnote>
  <w:endnote w:id="0" w:type="continuationSeparator">
    <w:p w:rsidRDefault="00D12E0E" w:rsidR="00D1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98A">
          <w:rPr>
            <w:noProof/>
          </w:rPr>
          <w:t>1</w:t>
        </w:r>
        <w:r>
          <w:fldChar w:fldCharType="end"/>
        </w:r>
      </w:p>
    </w:sdtContent>
  </w:sdt>
  <w:p w:rsidRDefault="0088198A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E0E" w:rsidR="00D12E0E">
      <w:r>
        <w:separator/>
      </w:r>
    </w:p>
  </w:footnote>
  <w:footnote w:id="0" w:type="continuationSeparator">
    <w:p w:rsidRDefault="00D12E0E" w:rsidR="00D12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857A99">
      <w:t>2</w:t>
    </w:r>
    <w:r w:rsidR="00341443">
      <w:t>11</w:t>
    </w:r>
    <w:r w:rsidR="004B6290">
      <w:t>/2017</w:t>
    </w:r>
  </w:p>
  <w:p w:rsidRDefault="0088198A" w:rsidR="003244F1">
    <w:pPr>
      <w:pStyle w:val="Zaglavlje"/>
    </w:pPr>
  </w:p>
  <w:p w:rsidRDefault="0088198A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2D4F7C"/>
    <w:rsid w:val="00341443"/>
    <w:rsid w:val="003541B1"/>
    <w:rsid w:val="004B6290"/>
    <w:rsid w:val="004E6847"/>
    <w:rsid w:val="004F6C16"/>
    <w:rsid w:val="00520689"/>
    <w:rsid w:val="0055777B"/>
    <w:rsid w:val="00594372"/>
    <w:rsid w:val="005D789C"/>
    <w:rsid w:val="006D1C9A"/>
    <w:rsid w:val="0076139A"/>
    <w:rsid w:val="007B6D04"/>
    <w:rsid w:val="00801F70"/>
    <w:rsid w:val="00836506"/>
    <w:rsid w:val="00857A99"/>
    <w:rsid w:val="0088198A"/>
    <w:rsid w:val="008E71F4"/>
    <w:rsid w:val="0093450A"/>
    <w:rsid w:val="00936510"/>
    <w:rsid w:val="00942A0F"/>
    <w:rsid w:val="009D5EC6"/>
    <w:rsid w:val="00A00487"/>
    <w:rsid w:val="00A90A7D"/>
    <w:rsid w:val="00A95C4F"/>
    <w:rsid w:val="00AA43BC"/>
    <w:rsid w:val="00AD7E84"/>
    <w:rsid w:val="00AF0A5D"/>
    <w:rsid w:val="00AF3D1C"/>
    <w:rsid w:val="00B93FF3"/>
    <w:rsid w:val="00BA3A40"/>
    <w:rsid w:val="00BA3EB5"/>
    <w:rsid w:val="00BA7ACA"/>
    <w:rsid w:val="00C17835"/>
    <w:rsid w:val="00CC5A4D"/>
    <w:rsid w:val="00D12E0E"/>
    <w:rsid w:val="00D67E91"/>
    <w:rsid w:val="00DA1B3D"/>
    <w:rsid w:val="00E518D1"/>
    <w:rsid w:val="00EB308B"/>
    <w:rsid w:val="00ED0D53"/>
    <w:rsid w:val="00F2616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listopada 2017.</izvorni_sadrzaj>
    <derivirana_varijabla naziv="DomainObject.PlaniraniZavrsetakDatum_1">18. listopada 2017.</derivirana_varijabla>
  </DomainObject.PlaniraniZavrsetakDatum>
  <DomainObject.PlaniraniPocetakDatum>
    <izvorni_sadrzaj>18. listopada 2017.</izvorni_sadrzaj>
    <derivirana_varijabla naziv="DomainObject.PlaniraniPocetakDatum_1">18.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2017.</izvorni_sadrzaj>
    <derivirana_varijabla naziv="DomainObject.Zapisnik.DatumKreiranja_1">18.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St-211/2017-7</izvorni_sadrzaj>
    <derivirana_varijabla naziv="DomainObject.Zapisnik.Oznaka_1">St-211/2017-7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St-211/2017-7</izvorni_sadrzaj>
    <derivirana_varijabla naziv="DomainObject.PoslovniBrojDokumenta_1">St-211/2017-7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1281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2017-10-18T07:06:00Z</dcterms:created>
  <dc:creator>Vera Jelenović</dc:creator>
  <cp:lastModifiedBy>Danijela Fumić</cp:lastModifiedBy>
  <cp:lastPrinted>2017-10-18T07:06:00Z</cp:lastPrinted>
  <dcterms:modified xmlns:xsi="http://www.w3.org/2001/XMLSchema-instance" xsi:type="dcterms:W3CDTF">2017-10-18T07:09:00Z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St-211/2017-7 / Zapisnik - Ročište radi rasprave o uvjetima za otvaranje steč. post.</vt:lpwstr>
  </prop:property>
  <prop:property name="CC_coloring" pid="5" fmtid="{D5CDD505-2E9C-101B-9397-08002B2CF9AE}">
    <vt:bool>false</vt:bool>
  </prop:property>
</prop:Properties>
</file>