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f3649" w14:paraId="3cf3649" w:rsidRDefault="00E14545" w:rsidP="00910611" w:rsidR="00E1454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4545" w:rsidP="00910611" w:rsidR="00E14545">
      <w:r>
        <w:rPr>
          <w:rFonts w:eastAsia="MS Mincho"/>
        </w:rPr>
        <w:t xml:space="preserve">   REPUBLIKA HRVATSKA</w:t>
      </w:r>
    </w:p>
    <w:p w:rsidRDefault="00E14545" w:rsidP="00910611" w:rsidR="00E14545">
      <w:r>
        <w:rPr>
          <w:rFonts w:eastAsia="MS Mincho"/>
        </w:rPr>
        <w:t>TRGOVAČKI SUD U RIJECI</w:t>
      </w:r>
    </w:p>
    <w:p w:rsidRDefault="00E14545" w:rsidR="00E1454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B8178D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stečajnom sucu ovog suda Danieli Korlević, u stečajnom postupku nad dužnikom </w:t>
      </w:r>
      <w:r w:rsidR="00865FE0">
        <w:rPr>
          <w:b/>
        </w:rPr>
        <w:t>IMG d.o.o. Poreč, Partizanska 13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88669E">
        <w:t>24. studenoga</w:t>
      </w:r>
      <w:r w:rsidR="004F2592">
        <w:t xml:space="preserve"> 2017</w:t>
      </w:r>
      <w:r w:rsidRPr="00926A99">
        <w:t>. godine</w:t>
      </w:r>
    </w:p>
    <w:p w:rsidRDefault="00DC31A8" w:rsidP="00926A99" w:rsidR="00DC31A8" w:rsidRPr="0087210C">
      <w:pPr>
        <w:jc w:val="both"/>
      </w:pPr>
    </w:p>
    <w:p w:rsidRDefault="00726A98" w:rsidP="00726A98" w:rsidR="00726A98" w:rsidRPr="0088669E">
      <w:pPr>
        <w:jc w:val="center"/>
        <w:rPr>
          <w:bCs/>
        </w:rPr>
      </w:pPr>
      <w:r w:rsidRPr="0088669E">
        <w:t xml:space="preserve">r i j e š i o  </w:t>
      </w:r>
      <w:r w:rsidR="000B7215" w:rsidRPr="0088669E">
        <w:t xml:space="preserve">  </w:t>
      </w:r>
      <w:r w:rsidRPr="0088669E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65FE0">
        <w:t>Andreju Sablić iz Rijeke, Kumičićeva 41, OIB 53418504315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8669E">
        <w:t>nastalih 27. rujna</w:t>
      </w:r>
      <w:r w:rsidR="004F2592">
        <w:t xml:space="preserve"> 2017</w:t>
      </w:r>
      <w:r w:rsidR="00F6330C">
        <w:t>.</w:t>
      </w:r>
      <w:r w:rsidR="00E43748">
        <w:t xml:space="preserve"> </w:t>
      </w:r>
      <w:r w:rsidR="0087210C">
        <w:t>g</w:t>
      </w:r>
      <w:r w:rsidR="00E43748">
        <w:t>odine</w:t>
      </w:r>
      <w:r w:rsidR="004E30EC" w:rsidRPr="0087210C">
        <w:t xml:space="preserve"> u ukupnom iznosu </w:t>
      </w:r>
      <w:r w:rsidR="0088669E">
        <w:t xml:space="preserve"> </w:t>
      </w:r>
      <w:r w:rsidR="004E30EC" w:rsidRPr="00E43748">
        <w:t xml:space="preserve"> </w:t>
      </w:r>
      <w:r w:rsidR="0088669E">
        <w:t>694</w:t>
      </w:r>
      <w:r w:rsidR="0009254E">
        <w:t xml:space="preserve">,00 </w:t>
      </w:r>
      <w:r w:rsidR="004E30EC" w:rsidRPr="00E43748">
        <w:t>kn</w:t>
      </w:r>
      <w:r w:rsidR="0088669E">
        <w:t xml:space="preserve"> neto</w:t>
      </w:r>
      <w:r w:rsidR="004E30EC" w:rsidRPr="00E43748">
        <w:t>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</w:t>
      </w:r>
      <w:r w:rsidR="0088669E">
        <w:t>dana 27. rujna</w:t>
      </w:r>
      <w:r w:rsidR="0009254E" w:rsidRPr="0009254E">
        <w:t xml:space="preserve"> </w:t>
      </w:r>
      <w:r w:rsidR="004F2592">
        <w:t>2017. godine</w:t>
      </w:r>
      <w:r w:rsidR="004F2592" w:rsidRPr="0087210C">
        <w:t xml:space="preserve"> u iznosu</w:t>
      </w:r>
      <w:r w:rsidR="0088669E">
        <w:t xml:space="preserve"> 694</w:t>
      </w:r>
      <w:r w:rsidR="0009254E">
        <w:t>,00</w:t>
      </w:r>
      <w:r w:rsidR="004F2592" w:rsidRPr="00E43748">
        <w:t xml:space="preserve"> kn</w:t>
      </w:r>
      <w:r w:rsidR="004F2592">
        <w:t xml:space="preserve"> </w:t>
      </w:r>
      <w:r w:rsidR="0009254E">
        <w:t>neto</w:t>
      </w:r>
      <w:r w:rsidR="00F6330C" w:rsidRPr="00E43748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88669E">
      <w:pPr>
        <w:jc w:val="both"/>
      </w:pPr>
      <w:r w:rsidRPr="0087210C">
        <w:t xml:space="preserve">           U obračunu stvarnih troškova specificirani </w:t>
      </w:r>
      <w:r w:rsidR="0088669E">
        <w:t>je</w:t>
      </w:r>
      <w:r w:rsidRPr="0087210C">
        <w:t xml:space="preserve"> nastali troš</w:t>
      </w:r>
      <w:r w:rsidR="0088669E">
        <w:t>a</w:t>
      </w:r>
      <w:r w:rsidRPr="0087210C">
        <w:t>k</w:t>
      </w:r>
      <w:r w:rsidR="0088669E">
        <w:t xml:space="preserve"> koji se odnosi na p</w:t>
      </w:r>
      <w:r w:rsidR="00865FE0">
        <w:t xml:space="preserve">utni trošak na relaciji Rijeka - </w:t>
      </w:r>
      <w:r w:rsidR="0009254E">
        <w:t>Buje</w:t>
      </w:r>
      <w:r w:rsidR="004F2592">
        <w:t xml:space="preserve"> </w:t>
      </w:r>
      <w:r w:rsidR="0088669E">
        <w:t>–</w:t>
      </w:r>
      <w:r w:rsidR="004F2592">
        <w:t xml:space="preserve"> </w:t>
      </w:r>
      <w:r w:rsidR="0088669E">
        <w:t>Pula - R</w:t>
      </w:r>
      <w:r w:rsidR="002738F1">
        <w:t>ijeka dana</w:t>
      </w:r>
      <w:r w:rsidR="00603DA1">
        <w:t xml:space="preserve"> </w:t>
      </w:r>
      <w:r w:rsidR="0088669E">
        <w:t>27. rujna</w:t>
      </w:r>
      <w:r w:rsidR="00603DA1">
        <w:t xml:space="preserve"> 201</w:t>
      </w:r>
      <w:r w:rsidR="0009254E">
        <w:t>7</w:t>
      </w:r>
      <w:r w:rsidR="002738F1">
        <w:t>. godine (</w:t>
      </w:r>
      <w:r w:rsidR="0088669E">
        <w:t>285</w:t>
      </w:r>
      <w:r w:rsidR="002738F1">
        <w:t xml:space="preserve"> km x 2,00 kn/km) u iznosu </w:t>
      </w:r>
      <w:r w:rsidR="0088669E">
        <w:t>570</w:t>
      </w:r>
      <w:r w:rsidR="002738F1">
        <w:t>,00 kn</w:t>
      </w:r>
      <w:r w:rsidR="0088669E">
        <w:t xml:space="preserve"> i</w:t>
      </w:r>
      <w:r w:rsidR="004F2592">
        <w:t xml:space="preserve"> </w:t>
      </w:r>
      <w:r w:rsidR="002738F1">
        <w:t xml:space="preserve">trošak cestarine u iznosu </w:t>
      </w:r>
      <w:r w:rsidR="0088669E">
        <w:t>124</w:t>
      </w:r>
      <w:r w:rsidR="002738F1">
        <w:t>,00 kn</w:t>
      </w:r>
      <w:r w:rsidR="0088669E">
        <w:t>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88669E">
        <w:t>2819-2823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88669E">
        <w:t>dana 27. rujna</w:t>
      </w:r>
      <w:r w:rsidR="0009254E">
        <w:t xml:space="preserve"> </w:t>
      </w:r>
      <w:r w:rsidR="00245928">
        <w:t xml:space="preserve">2017. </w:t>
      </w:r>
      <w:r w:rsidR="00FF505D">
        <w:t>g</w:t>
      </w:r>
      <w:r w:rsidR="002738F1">
        <w:t>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E76133">
        <w:t xml:space="preserve"> (</w:t>
      </w:r>
      <w:r w:rsidR="00E27E94">
        <w:t>ročišt</w:t>
      </w:r>
      <w:r w:rsidR="0088669E">
        <w:t>e</w:t>
      </w:r>
      <w:r w:rsidR="0009254E">
        <w:t xml:space="preserve"> za </w:t>
      </w:r>
      <w:r w:rsidR="0088669E">
        <w:t xml:space="preserve">usmenu javnu </w:t>
      </w:r>
      <w:r w:rsidR="0009254E">
        <w:t>dražbu</w:t>
      </w:r>
      <w:r w:rsidR="00245928">
        <w:t xml:space="preserve"> na Općinskom sudu u Puli, Stalna služba u </w:t>
      </w:r>
      <w:r w:rsidR="0009254E">
        <w:t>Bujama</w:t>
      </w:r>
      <w:r w:rsidR="0088669E">
        <w:t xml:space="preserve"> i sastavak kod knjigovođe vezano za preuzimanje arhive u Poreču</w:t>
      </w:r>
      <w:r w:rsidR="00603DA1">
        <w:t>).</w:t>
      </w:r>
      <w:r w:rsidR="00FF505D">
        <w:t xml:space="preserve"> </w:t>
      </w:r>
    </w:p>
    <w:p w:rsidRDefault="00726A98" w:rsidP="00B329DE" w:rsidR="00726A98" w:rsidRPr="0087210C">
      <w:pPr>
        <w:ind w:firstLine="708"/>
        <w:jc w:val="both"/>
      </w:pPr>
      <w:r w:rsidRPr="0087210C">
        <w:t>Slijedom navedenog, na temelju pisanog, obrazloženog i dokumentiranog izvješća stečajnog upravitelja, stečajni sudac je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</w:t>
      </w:r>
      <w:r w:rsidR="008C0F18">
        <w:t xml:space="preserve">u vezi s čl.441. st.2. </w:t>
      </w:r>
      <w:r w:rsidRPr="0087210C">
        <w:t xml:space="preserve">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88669E">
        <w:t>24. studenoga</w:t>
      </w:r>
      <w:r w:rsidR="004F2592">
        <w:t xml:space="preserve"> 2017</w:t>
      </w:r>
      <w:r w:rsidR="00E76133">
        <w:t>.</w:t>
      </w:r>
      <w:r w:rsidR="004E30EC" w:rsidRPr="0087210C">
        <w:t xml:space="preserve"> godine</w:t>
      </w:r>
    </w:p>
    <w:p w:rsidRDefault="00DC31A8" w:rsidP="008C0F18" w:rsidR="00DC31A8">
      <w:pPr>
        <w:jc w:val="right"/>
      </w:pPr>
    </w:p>
    <w:p w:rsidRDefault="00726A98" w:rsidP="008C0F18" w:rsidR="00726A98" w:rsidRPr="0087210C">
      <w:pPr>
        <w:jc w:val="right"/>
      </w:pPr>
      <w:r w:rsidRPr="0087210C">
        <w:t>Stečajni sudac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88669E" w:rsidP="008C0F18" w:rsidR="0088669E">
      <w:pPr>
        <w:jc w:val="right"/>
      </w:pPr>
    </w:p>
    <w:p w:rsidRDefault="00DC31A8" w:rsidP="008C0F18" w:rsidR="00DC31A8">
      <w:pPr>
        <w:jc w:val="right"/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lastRenderedPageBreak/>
        <w:t>UPUTA O PRAVNOM LIJEKU:</w:t>
      </w:r>
    </w:p>
    <w:p w:rsidRDefault="00726A98" w:rsidP="00F6330C" w:rsidR="00F6330C">
      <w:pPr>
        <w:jc w:val="both"/>
        <w:rPr>
          <w:sz w:val="28"/>
        </w:rPr>
      </w:pPr>
      <w:r w:rsidRPr="00DC31A8">
        <w:t>Protiv rješenja pravo na žalbu ima stečajni upravitelj i svaki stečajni vjerovnik (čl.</w:t>
      </w:r>
      <w:r w:rsidR="008C0F18" w:rsidRPr="00DC31A8">
        <w:t>94</w:t>
      </w:r>
      <w:r w:rsidRPr="00DC31A8">
        <w:t xml:space="preserve">. st.5. </w:t>
      </w:r>
      <w:r w:rsidR="008C0F18" w:rsidRPr="00DC31A8">
        <w:t xml:space="preserve">u vezi s čl.441. st.2. </w:t>
      </w:r>
      <w:r w:rsidRPr="00DC31A8">
        <w:t>SZ</w:t>
      </w:r>
      <w:r w:rsidR="008C0F18" w:rsidRPr="00DC31A8">
        <w:t>/15</w:t>
      </w:r>
      <w:r w:rsidRPr="00DC31A8">
        <w:t xml:space="preserve">) </w:t>
      </w:r>
      <w:r w:rsidR="00E76133" w:rsidRPr="00DC31A8">
        <w:t xml:space="preserve">istekom osmoga dana od dana objave pismena na mrežnoj stranici e-Oglasna ploča suda. </w:t>
      </w:r>
      <w:r w:rsidRPr="00DC31A8">
        <w:t>Žalba se podnosi putem ovog suda u dva istovjetna primjerka, a o žalbi odlučuje Visoki trgovački sud Republike Hrvatske.</w:t>
      </w:r>
      <w:r w:rsidR="00F6330C" w:rsidRPr="00DC31A8">
        <w:rPr>
          <w:sz w:val="28"/>
        </w:rPr>
        <w:t xml:space="preserve">     </w:t>
      </w:r>
    </w:p>
    <w:p w:rsidRDefault="00DC31A8" w:rsidP="00F6330C" w:rsidR="00DC31A8">
      <w:pPr>
        <w:jc w:val="both"/>
        <w:rPr>
          <w:sz w:val="28"/>
        </w:rPr>
      </w:pPr>
    </w:p>
    <w:p w:rsidRDefault="00DC31A8" w:rsidP="00F6330C" w:rsidR="00DC31A8" w:rsidRPr="00DC31A8">
      <w:pPr>
        <w:jc w:val="both"/>
      </w:pP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 xml:space="preserve">, </w:t>
      </w:r>
      <w:r w:rsidR="0088669E">
        <w:rPr>
          <w:sz w:val="20"/>
          <w:szCs w:val="20"/>
        </w:rPr>
        <w:t>24.11</w:t>
      </w:r>
      <w:r w:rsidR="004F2592">
        <w:rPr>
          <w:sz w:val="20"/>
          <w:szCs w:val="20"/>
        </w:rPr>
        <w:t>.2017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54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865FE0">
      <w:t>60/2014-</w:t>
    </w:r>
    <w:r w:rsidR="0088669E">
      <w:t>623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9254E"/>
    <w:rsid w:val="000A0DFA"/>
    <w:rsid w:val="000B7215"/>
    <w:rsid w:val="000F679A"/>
    <w:rsid w:val="00103308"/>
    <w:rsid w:val="00130D98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603DA1"/>
    <w:rsid w:val="006467AF"/>
    <w:rsid w:val="00671DED"/>
    <w:rsid w:val="00726A98"/>
    <w:rsid w:val="007667A7"/>
    <w:rsid w:val="00865FE0"/>
    <w:rsid w:val="0087210C"/>
    <w:rsid w:val="0088669E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E27EC"/>
    <w:rsid w:val="00C00193"/>
    <w:rsid w:val="00C3222B"/>
    <w:rsid w:val="00C43913"/>
    <w:rsid w:val="00C879DE"/>
    <w:rsid w:val="00CE0BC2"/>
    <w:rsid w:val="00D15BB1"/>
    <w:rsid w:val="00D47925"/>
    <w:rsid w:val="00D57061"/>
    <w:rsid w:val="00D90E68"/>
    <w:rsid w:val="00DC31A8"/>
    <w:rsid w:val="00E14545"/>
    <w:rsid w:val="00E27E94"/>
    <w:rsid w:val="00E43748"/>
    <w:rsid w:val="00E76133"/>
    <w:rsid w:val="00E772CD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5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5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5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5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14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454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5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5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5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5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14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454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2233</properties:Characters>
  <properties:Lines>66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2017-11-24T10:56:00Z</dcterms:created>
  <dc:creator>dcmelik</dc:creator>
  <cp:lastModifiedBy>Jasna Radulović</cp:lastModifiedBy>
  <cp:lastPrinted>2017-09-01T07:27:00Z</cp:lastPrinted>
  <dcterms:modified xmlns:xsi="http://www.w3.org/2001/XMLSchema-instance" xsi:type="dcterms:W3CDTF">2017-11-24T10:57:00Z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