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1d516" w14:paraId="141d516" w:rsidRDefault="00F13986" w:rsidP="00910611" w:rsidR="00F1398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3986" w:rsidP="00844874" w:rsidR="00F13986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F13986" w:rsidP="00844874" w:rsidR="00F13986" w:rsidRPr="00844874">
      <w:r>
        <w:rPr>
          <w:rFonts w:eastAsia="MS Mincho"/>
        </w:rPr>
        <w:t>Trgovački sud u Rijeci</w:t>
      </w:r>
    </w:p>
    <w:p w:rsidRDefault="00F13986" w:rsidP="00844874" w:rsidR="00F13986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4C17BA">
        <w:t>1</w:t>
      </w:r>
      <w:r w:rsidR="00A94E4D">
        <w:t>1</w:t>
      </w:r>
      <w:r w:rsidRPr="00A94E4D">
        <w:t xml:space="preserve"> St-</w:t>
      </w:r>
      <w:r w:rsidR="00AD3CA7">
        <w:t>3</w:t>
      </w:r>
      <w:r w:rsidR="001B5182">
        <w:t>0</w:t>
      </w:r>
      <w:r w:rsidRPr="00A94E4D">
        <w:t>/1</w:t>
      </w:r>
      <w:r w:rsidR="00FA5320">
        <w:t>8</w:t>
      </w:r>
      <w:r w:rsidRPr="00A94E4D">
        <w:t>, temeljem odredbe čl.</w:t>
      </w:r>
      <w:r w:rsidR="00A94E4D">
        <w:t xml:space="preserve"> </w:t>
      </w:r>
      <w:r w:rsidRPr="00A94E4D">
        <w:t>430. Stečajnog zakona (N</w:t>
      </w:r>
      <w:r w:rsidR="00A94E4D">
        <w:t>arodne novine broj</w:t>
      </w:r>
      <w:r w:rsidRPr="00A94E4D">
        <w:t xml:space="preserve"> 71/15), </w:t>
      </w:r>
      <w:r w:rsidR="00FA5320">
        <w:t>13</w:t>
      </w:r>
      <w:r w:rsidRPr="00A94E4D">
        <w:t xml:space="preserve">. </w:t>
      </w:r>
      <w:r w:rsidR="00FA5320">
        <w:t xml:space="preserve">ožujka </w:t>
      </w:r>
      <w:r w:rsidRPr="00A94E4D">
        <w:t>201</w:t>
      </w:r>
      <w:r w:rsidR="008A57B5">
        <w:t>8</w:t>
      </w:r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r w:rsidR="00AD3CA7">
        <w:t>TIBURON j.</w:t>
      </w:r>
      <w:r w:rsidR="00F672A0">
        <w:t xml:space="preserve">d.o.o. </w:t>
      </w:r>
      <w:r w:rsidR="00FA5320">
        <w:t xml:space="preserve">Rijeka </w:t>
      </w:r>
      <w:r w:rsidR="004C17BA">
        <w:t>(OIB:</w:t>
      </w:r>
      <w:r w:rsidR="00AD3CA7">
        <w:t>96622832526</w:t>
      </w:r>
      <w:r w:rsidR="00F672A0">
        <w:t xml:space="preserve">), </w:t>
      </w:r>
      <w:r w:rsidR="00AD3CA7">
        <w:t>Labinska 18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411F6A">
      <w:pPr>
        <w:numPr>
          <w:ilvl w:val="0"/>
          <w:numId w:val="1"/>
        </w:numPr>
        <w:jc w:val="both"/>
      </w:pPr>
      <w:r w:rsidRPr="00411F6A">
        <w:t xml:space="preserve">Ukupan iznos duga evidentiran na temelju neizvršenih osnova za plaćanje na dan </w:t>
      </w:r>
      <w:r w:rsidR="00411F6A">
        <w:t>4</w:t>
      </w:r>
      <w:r w:rsidR="00807E02" w:rsidRPr="00411F6A">
        <w:t xml:space="preserve">. </w:t>
      </w:r>
      <w:r w:rsidR="00411F6A">
        <w:t xml:space="preserve">siječnja </w:t>
      </w:r>
      <w:r w:rsidR="00D76AC5" w:rsidRPr="00411F6A">
        <w:t>2</w:t>
      </w:r>
      <w:r w:rsidR="00A94E4D" w:rsidRPr="00411F6A">
        <w:t>01</w:t>
      </w:r>
      <w:r w:rsidR="0013056A" w:rsidRPr="00411F6A">
        <w:t>8</w:t>
      </w:r>
      <w:r w:rsidRPr="00411F6A">
        <w:t xml:space="preserve">. iznosi </w:t>
      </w:r>
      <w:r w:rsidR="00411F6A">
        <w:t>29</w:t>
      </w:r>
      <w:r w:rsidR="00983335" w:rsidRPr="00411F6A">
        <w:t>.</w:t>
      </w:r>
      <w:r w:rsidR="00411F6A">
        <w:t>884</w:t>
      </w:r>
      <w:r w:rsidR="004C17BA" w:rsidRPr="00411F6A">
        <w:t>,</w:t>
      </w:r>
      <w:r w:rsidR="00411F6A">
        <w:t>89</w:t>
      </w:r>
      <w:r w:rsidR="004C17BA" w:rsidRPr="00411F6A">
        <w:t xml:space="preserve"> </w:t>
      </w:r>
      <w:r w:rsidRPr="00411F6A">
        <w:t>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F608B2">
        <w:t>13</w:t>
      </w:r>
      <w:r w:rsidRPr="00A94E4D">
        <w:t xml:space="preserve">. </w:t>
      </w:r>
      <w:r w:rsidR="00F608B2">
        <w:t xml:space="preserve">ožujka </w:t>
      </w:r>
      <w:r w:rsidR="002E1EFF">
        <w:t>201</w:t>
      </w:r>
      <w:r w:rsidR="00A86BF5">
        <w:t>8</w:t>
      </w:r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0F5C12">
        <w:t xml:space="preserve">Sudac 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0F5C12">
        <w:t>Željka Štrk-Vozila</w:t>
      </w:r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60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7A6334">
        <w:rPr>
          <w:sz w:val="20"/>
          <w:szCs w:val="20"/>
        </w:rPr>
        <w:t>13</w:t>
      </w:r>
      <w:r w:rsidRPr="00520908">
        <w:rPr>
          <w:sz w:val="20"/>
          <w:szCs w:val="20"/>
        </w:rPr>
        <w:t>.</w:t>
      </w:r>
      <w:r w:rsidR="007A6334">
        <w:rPr>
          <w:sz w:val="20"/>
          <w:szCs w:val="20"/>
        </w:rPr>
        <w:t>3</w:t>
      </w:r>
      <w:r w:rsidRPr="00520908">
        <w:rPr>
          <w:sz w:val="20"/>
          <w:szCs w:val="20"/>
        </w:rPr>
        <w:t>.201</w:t>
      </w:r>
      <w:r w:rsidR="00A86BF5">
        <w:rPr>
          <w:sz w:val="20"/>
          <w:szCs w:val="20"/>
        </w:rPr>
        <w:t>8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</w:t>
      </w:r>
      <w:r w:rsidR="009446BB">
        <w:rPr>
          <w:sz w:val="20"/>
          <w:szCs w:val="20"/>
        </w:rPr>
        <w:t xml:space="preserve">ac </w:t>
      </w:r>
    </w:p>
    <w:p w:rsidRDefault="009446BB" w:rsidP="004D16FE" w:rsidR="004D16FE" w:rsidRPr="00520908">
      <w:pPr>
        <w:ind w:left="6372"/>
        <w:jc w:val="center"/>
        <w:rPr>
          <w:sz w:val="20"/>
          <w:szCs w:val="20"/>
        </w:rPr>
      </w:pPr>
      <w:r>
        <w:rPr>
          <w:sz w:val="20"/>
          <w:szCs w:val="20"/>
        </w:rPr>
        <w:t>Željka Štrk-Vozila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6FA7" w:rsidP="00A34165" w:rsidR="006F6FA7">
      <w:r>
        <w:separator/>
      </w:r>
    </w:p>
  </w:endnote>
  <w:endnote w:id="0" w:type="continuationSeparator">
    <w:p w:rsidRDefault="006F6FA7" w:rsidP="00A34165" w:rsidR="006F6F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6FA7" w:rsidP="00A34165" w:rsidR="006F6FA7">
      <w:r>
        <w:separator/>
      </w:r>
    </w:p>
  </w:footnote>
  <w:footnote w:id="0" w:type="continuationSeparator">
    <w:p w:rsidRDefault="006F6FA7" w:rsidP="00A34165" w:rsidR="006F6F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 xml:space="preserve">Poslovni broj: </w:t>
    </w:r>
    <w:r w:rsidR="004C17BA">
      <w:t>11</w:t>
    </w:r>
    <w:r>
      <w:t xml:space="preserve"> St-</w:t>
    </w:r>
    <w:r w:rsidR="00AD3CA7">
      <w:t>3</w:t>
    </w:r>
    <w:r w:rsidR="001B5182">
      <w:t>0</w:t>
    </w:r>
    <w:r w:rsidR="008A57B5">
      <w:t>/</w:t>
    </w:r>
    <w:r>
      <w:t>201</w:t>
    </w:r>
    <w:r w:rsidR="00FA5320">
      <w:t>8</w:t>
    </w:r>
    <w:r>
      <w:t>-</w:t>
    </w:r>
    <w:r w:rsidR="0013056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0CF3"/>
    <w:rsid w:val="00021A95"/>
    <w:rsid w:val="00040E4F"/>
    <w:rsid w:val="000600D3"/>
    <w:rsid w:val="00070E6F"/>
    <w:rsid w:val="000760D5"/>
    <w:rsid w:val="000A7171"/>
    <w:rsid w:val="000B3943"/>
    <w:rsid w:val="000F2DEB"/>
    <w:rsid w:val="000F5C12"/>
    <w:rsid w:val="000F7D5E"/>
    <w:rsid w:val="00111307"/>
    <w:rsid w:val="001115B3"/>
    <w:rsid w:val="0012780A"/>
    <w:rsid w:val="0013056A"/>
    <w:rsid w:val="0014331C"/>
    <w:rsid w:val="00144D5B"/>
    <w:rsid w:val="00153BA1"/>
    <w:rsid w:val="0015539E"/>
    <w:rsid w:val="00167508"/>
    <w:rsid w:val="001A2D9E"/>
    <w:rsid w:val="001A4AEF"/>
    <w:rsid w:val="001A7646"/>
    <w:rsid w:val="001B5182"/>
    <w:rsid w:val="001F1915"/>
    <w:rsid w:val="00203836"/>
    <w:rsid w:val="002117E8"/>
    <w:rsid w:val="00224BE3"/>
    <w:rsid w:val="00231432"/>
    <w:rsid w:val="00231B8B"/>
    <w:rsid w:val="00234AC4"/>
    <w:rsid w:val="0024509C"/>
    <w:rsid w:val="00253D50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407B0"/>
    <w:rsid w:val="003506CF"/>
    <w:rsid w:val="00352CEE"/>
    <w:rsid w:val="003773B8"/>
    <w:rsid w:val="003873BB"/>
    <w:rsid w:val="003905E1"/>
    <w:rsid w:val="0039103C"/>
    <w:rsid w:val="003D3538"/>
    <w:rsid w:val="003D4E7A"/>
    <w:rsid w:val="003F4AF8"/>
    <w:rsid w:val="00403357"/>
    <w:rsid w:val="004039FF"/>
    <w:rsid w:val="00411F6A"/>
    <w:rsid w:val="004128A8"/>
    <w:rsid w:val="00431A17"/>
    <w:rsid w:val="00436D04"/>
    <w:rsid w:val="0044548C"/>
    <w:rsid w:val="00466E58"/>
    <w:rsid w:val="004C17BA"/>
    <w:rsid w:val="004D16FE"/>
    <w:rsid w:val="004D19A9"/>
    <w:rsid w:val="004D543B"/>
    <w:rsid w:val="004E2F53"/>
    <w:rsid w:val="004E7544"/>
    <w:rsid w:val="004F00E9"/>
    <w:rsid w:val="004F0EA3"/>
    <w:rsid w:val="004F3206"/>
    <w:rsid w:val="00516A92"/>
    <w:rsid w:val="00520908"/>
    <w:rsid w:val="00525435"/>
    <w:rsid w:val="0053576D"/>
    <w:rsid w:val="00540277"/>
    <w:rsid w:val="005606DB"/>
    <w:rsid w:val="00563899"/>
    <w:rsid w:val="00593C54"/>
    <w:rsid w:val="005A76AF"/>
    <w:rsid w:val="005A775A"/>
    <w:rsid w:val="005C38A0"/>
    <w:rsid w:val="005E5389"/>
    <w:rsid w:val="005F72A4"/>
    <w:rsid w:val="00600213"/>
    <w:rsid w:val="00603685"/>
    <w:rsid w:val="0060476B"/>
    <w:rsid w:val="00606542"/>
    <w:rsid w:val="00616E9B"/>
    <w:rsid w:val="0062130B"/>
    <w:rsid w:val="006256EC"/>
    <w:rsid w:val="00633496"/>
    <w:rsid w:val="00646384"/>
    <w:rsid w:val="00651A5A"/>
    <w:rsid w:val="00656764"/>
    <w:rsid w:val="00657A22"/>
    <w:rsid w:val="00662F7A"/>
    <w:rsid w:val="00685B7F"/>
    <w:rsid w:val="00695808"/>
    <w:rsid w:val="006A7310"/>
    <w:rsid w:val="006D407A"/>
    <w:rsid w:val="006D6EC9"/>
    <w:rsid w:val="006E032E"/>
    <w:rsid w:val="006E15CE"/>
    <w:rsid w:val="006F3D0D"/>
    <w:rsid w:val="006F6FA7"/>
    <w:rsid w:val="00700C49"/>
    <w:rsid w:val="00701902"/>
    <w:rsid w:val="00701A35"/>
    <w:rsid w:val="00724AF5"/>
    <w:rsid w:val="0073234C"/>
    <w:rsid w:val="00735AB1"/>
    <w:rsid w:val="00747457"/>
    <w:rsid w:val="007579CB"/>
    <w:rsid w:val="00783861"/>
    <w:rsid w:val="00797FF7"/>
    <w:rsid w:val="007A5847"/>
    <w:rsid w:val="007A6334"/>
    <w:rsid w:val="007B070A"/>
    <w:rsid w:val="007B0EBF"/>
    <w:rsid w:val="007C3BDB"/>
    <w:rsid w:val="007E08D9"/>
    <w:rsid w:val="007E3D43"/>
    <w:rsid w:val="007F364C"/>
    <w:rsid w:val="007F397D"/>
    <w:rsid w:val="00807E02"/>
    <w:rsid w:val="008207C2"/>
    <w:rsid w:val="00846BD6"/>
    <w:rsid w:val="00873E52"/>
    <w:rsid w:val="00892BEB"/>
    <w:rsid w:val="008A0387"/>
    <w:rsid w:val="008A57B5"/>
    <w:rsid w:val="008B08C4"/>
    <w:rsid w:val="008C6779"/>
    <w:rsid w:val="008D338A"/>
    <w:rsid w:val="008D6558"/>
    <w:rsid w:val="008E30D3"/>
    <w:rsid w:val="008F1CAE"/>
    <w:rsid w:val="009030FD"/>
    <w:rsid w:val="00906B4F"/>
    <w:rsid w:val="00913415"/>
    <w:rsid w:val="00922624"/>
    <w:rsid w:val="009446BB"/>
    <w:rsid w:val="009607B2"/>
    <w:rsid w:val="0097598F"/>
    <w:rsid w:val="00983335"/>
    <w:rsid w:val="00990968"/>
    <w:rsid w:val="009A360D"/>
    <w:rsid w:val="009B26D5"/>
    <w:rsid w:val="009C0731"/>
    <w:rsid w:val="009C2D96"/>
    <w:rsid w:val="009E169F"/>
    <w:rsid w:val="00A00236"/>
    <w:rsid w:val="00A061FA"/>
    <w:rsid w:val="00A259ED"/>
    <w:rsid w:val="00A273BA"/>
    <w:rsid w:val="00A34165"/>
    <w:rsid w:val="00A43EA4"/>
    <w:rsid w:val="00A533AC"/>
    <w:rsid w:val="00A74730"/>
    <w:rsid w:val="00A757BD"/>
    <w:rsid w:val="00A85111"/>
    <w:rsid w:val="00A86BF5"/>
    <w:rsid w:val="00A872B4"/>
    <w:rsid w:val="00A94E4D"/>
    <w:rsid w:val="00A97E6B"/>
    <w:rsid w:val="00AA120F"/>
    <w:rsid w:val="00AA5D01"/>
    <w:rsid w:val="00AC6D4E"/>
    <w:rsid w:val="00AC784E"/>
    <w:rsid w:val="00AD3CA7"/>
    <w:rsid w:val="00B079E3"/>
    <w:rsid w:val="00B12119"/>
    <w:rsid w:val="00B32559"/>
    <w:rsid w:val="00B62D51"/>
    <w:rsid w:val="00B64C66"/>
    <w:rsid w:val="00BA00AD"/>
    <w:rsid w:val="00BB0BFC"/>
    <w:rsid w:val="00BB79EE"/>
    <w:rsid w:val="00BC4CBF"/>
    <w:rsid w:val="00C07B68"/>
    <w:rsid w:val="00C23DEC"/>
    <w:rsid w:val="00C64BA3"/>
    <w:rsid w:val="00C65B7C"/>
    <w:rsid w:val="00C7229D"/>
    <w:rsid w:val="00C82D2B"/>
    <w:rsid w:val="00CA6554"/>
    <w:rsid w:val="00CA7EA1"/>
    <w:rsid w:val="00CB53E9"/>
    <w:rsid w:val="00CC66B0"/>
    <w:rsid w:val="00CC75DC"/>
    <w:rsid w:val="00CD35C4"/>
    <w:rsid w:val="00CD3718"/>
    <w:rsid w:val="00D0240C"/>
    <w:rsid w:val="00D07909"/>
    <w:rsid w:val="00D116F8"/>
    <w:rsid w:val="00D11EB5"/>
    <w:rsid w:val="00D2182C"/>
    <w:rsid w:val="00D36003"/>
    <w:rsid w:val="00D45A7F"/>
    <w:rsid w:val="00D71C75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63C"/>
    <w:rsid w:val="00DE3AB1"/>
    <w:rsid w:val="00DF2E91"/>
    <w:rsid w:val="00DF520D"/>
    <w:rsid w:val="00DF588D"/>
    <w:rsid w:val="00DF778E"/>
    <w:rsid w:val="00E00B60"/>
    <w:rsid w:val="00E067C6"/>
    <w:rsid w:val="00E13BC3"/>
    <w:rsid w:val="00E165FF"/>
    <w:rsid w:val="00E4047B"/>
    <w:rsid w:val="00E422BB"/>
    <w:rsid w:val="00E550C8"/>
    <w:rsid w:val="00E61F4A"/>
    <w:rsid w:val="00E7514B"/>
    <w:rsid w:val="00E90707"/>
    <w:rsid w:val="00E907ED"/>
    <w:rsid w:val="00E96E67"/>
    <w:rsid w:val="00EA6B41"/>
    <w:rsid w:val="00EB11EB"/>
    <w:rsid w:val="00EB4000"/>
    <w:rsid w:val="00EB447D"/>
    <w:rsid w:val="00EB5A7D"/>
    <w:rsid w:val="00F11FCA"/>
    <w:rsid w:val="00F136DA"/>
    <w:rsid w:val="00F13986"/>
    <w:rsid w:val="00F15304"/>
    <w:rsid w:val="00F163C2"/>
    <w:rsid w:val="00F342CE"/>
    <w:rsid w:val="00F4355A"/>
    <w:rsid w:val="00F608B2"/>
    <w:rsid w:val="00F61EBF"/>
    <w:rsid w:val="00F6487C"/>
    <w:rsid w:val="00F672A0"/>
    <w:rsid w:val="00F7585B"/>
    <w:rsid w:val="00FA1A6E"/>
    <w:rsid w:val="00FA5320"/>
    <w:rsid w:val="00FA7679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39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39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39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39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39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39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39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39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39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39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2018.</izvorni_sadrzaj>
    <derivirana_varijabla naziv="DomainObject.Predmet.DatumOsnivanja_1">10.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St-30/2018</izvorni_sadrzaj>
    <derivirana_varijabla naziv="DomainObject.Predmet.OznakaBroj_1">St-30/2018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TIBURON j.d.o.o.</izvorni_sadrzaj>
    <derivirana_varijabla naziv="DomainObject.Predmet.ProtustrankaFormated_1">  TIBURON j.d.o.o.</derivirana_varijabla>
  </DomainObject.Predmet.ProtustrankaFormated>
  <DomainObject.Predmet.ProtustrankaFormatedOIB>
    <izvorni_sadrzaj>  TIBURON j.d.o.o., OIB 96622832526</izvorni_sadrzaj>
    <derivirana_varijabla naziv="DomainObject.Predmet.ProtustrankaFormatedOIB_1">  TIBURON j.d.o.o., OIB 96622832526</derivirana_varijabla>
  </DomainObject.Predmet.ProtustrankaFormatedOIB>
  <DomainObject.Predmet.ProtustrankaFormatedWithAdress>
    <izvorni_sadrzaj> TIBURON j.d.o.o., Labinska 18, 51000 Rijeka</izvorni_sadrzaj>
    <derivirana_varijabla naziv="DomainObject.Predmet.ProtustrankaFormatedWithAdress_1"> TIBURON j.d.o.o., Labinska 18, 51000 Rijeka</derivirana_varijabla>
  </DomainObject.Predmet.ProtustrankaFormatedWithAdress>
  <DomainObject.Predmet.ProtustrankaFormatedWithAdressOIB>
    <izvorni_sadrzaj> TIBURON j.d.o.o., OIB 96622832526, Labinska 18, 51000 Rijeka</izvorni_sadrzaj>
    <derivirana_varijabla naziv="DomainObject.Predmet.ProtustrankaFormatedWithAdressOIB_1"> TIBURON j.d.o.o., OIB 96622832526, Labinska 18, 51000 Rijeka</derivirana_varijabla>
  </DomainObject.Predmet.ProtustrankaFormatedWithAdressOIB>
  <DomainObject.Predmet.ProtustrankaWithAdress>
    <izvorni_sadrzaj>TIBURON j.d.o.o. Labinska 18, 51000 Rijeka</izvorni_sadrzaj>
    <derivirana_varijabla naziv="DomainObject.Predmet.ProtustrankaWithAdress_1">TIBURON j.d.o.o. Labinska 18, 51000 Rijeka</derivirana_varijabla>
  </DomainObject.Predmet.ProtustrankaWithAdress>
  <DomainObject.Predmet.ProtustrankaWithAdressOIB>
    <izvorni_sadrzaj>TIBURON j.d.o.o., OIB 96622832526, Labinska 18, 51000 Rijeka</izvorni_sadrzaj>
    <derivirana_varijabla naziv="DomainObject.Predmet.ProtustrankaWithAdressOIB_1">TIBURON j.d.o.o., OIB 96622832526, Labinska 18, 51000 Rijeka</derivirana_varijabla>
  </DomainObject.Predmet.ProtustrankaWithAdressOIB>
  <DomainObject.Predmet.ProtustrankaNazivFormated>
    <izvorni_sadrzaj>TIBURON j.d.o.o.</izvorni_sadrzaj>
    <derivirana_varijabla naziv="DomainObject.Predmet.ProtustrankaNazivFormated_1">TIBURON j.d.o.o.</derivirana_varijabla>
  </DomainObject.Predmet.ProtustrankaNazivFormated>
  <DomainObject.Predmet.ProtustrankaNazivFormatedOIB>
    <izvorni_sadrzaj>TIBURON j.d.o.o., OIB 96622832526</izvorni_sadrzaj>
    <derivirana_varijabla naziv="DomainObject.Predmet.ProtustrankaNazivFormatedOIB_1">TIBURON j.d.o.o., OIB 96622832526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TIBURON j.d.o.o.</item>
    </izvorni_sadrzaj>
    <derivirana_varijabla naziv="DomainObject.Predmet.ProtuStrankaListFormated_1">
      <item>TIBURON j.d.o.o.</item>
    </derivirana_varijabla>
  </DomainObject.Predmet.ProtuStrankaListFormated>
  <DomainObject.Predmet.ProtuStrankaListFormatedOIB>
    <izvorni_sadrzaj>
      <item>TIBURON j.d.o.o., OIB 96622832526</item>
    </izvorni_sadrzaj>
    <derivirana_varijabla naziv="DomainObject.Predmet.ProtuStrankaListFormatedOIB_1">
      <item>TIBURON j.d.o.o., OIB 96622832526</item>
    </derivirana_varijabla>
  </DomainObject.Predmet.ProtuStrankaListFormatedOIB>
  <DomainObject.Predmet.ProtuStrankaListFormatedWithAdress>
    <izvorni_sadrzaj>
      <item>TIBURON j.d.o.o., Labinska 18, 51000 Rijeka</item>
    </izvorni_sadrzaj>
    <derivirana_varijabla naziv="DomainObject.Predmet.ProtuStrankaListFormatedWithAdress_1">
      <item>TIBURON j.d.o.o., Labinska 18, 51000 Rijeka</item>
    </derivirana_varijabla>
  </DomainObject.Predmet.ProtuStrankaListFormatedWithAdress>
  <DomainObject.Predmet.ProtuStrankaListFormatedWithAdressOIB>
    <izvorni_sadrzaj>
      <item>TIBURON j.d.o.o., OIB 96622832526, Labinska 18, 51000 Rijeka</item>
    </izvorni_sadrzaj>
    <derivirana_varijabla naziv="DomainObject.Predmet.ProtuStrankaListFormatedWithAdressOIB_1">
      <item>TIBURON j.d.o.o., OIB 96622832526, Labinska 18, 51000 Rijeka</item>
    </derivirana_varijabla>
  </DomainObject.Predmet.ProtuStrankaListFormatedWithAdressOIB>
  <DomainObject.Predmet.ProtuStrankaListNazivFormated>
    <izvorni_sadrzaj>
      <item>TIBURON j.d.o.o.</item>
    </izvorni_sadrzaj>
    <derivirana_varijabla naziv="DomainObject.Predmet.ProtuStrankaListNazivFormated_1">
      <item>TIBURON j.d.o.o.</item>
    </derivirana_varijabla>
  </DomainObject.Predmet.ProtuStrankaListNazivFormated>
  <DomainObject.Predmet.ProtuStrankaListNazivFormatedOIB>
    <izvorni_sadrzaj>
      <item>TIBURON j.d.o.o., OIB 96622832526</item>
    </izvorni_sadrzaj>
    <derivirana_varijabla naziv="DomainObject.Predmet.ProtuStrankaListNazivFormatedOIB_1">
      <item>TIBURON j.d.o.o., OIB 96622832526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TIBURON j.d.o.o.</izvorni_sadrzaj>
    <derivirana_varijabla naziv="DomainObject.Predmet.ProtustrankaIDrugi_1">TIBURON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TIBURON j.d.o.o., OIB 96622832526, Labinska 18, 51000 Rijeka</izvorni_sadrzaj>
    <derivirana_varijabla naziv="DomainObject.Predmet.ProtustrankaIDrugiAdressOIB_1">TIBURON j.d.o.o., OIB 96622832526, Labinska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TIBURON j.d.o.o.</item>
    </izvorni_sadrzaj>
    <derivirana_varijabla naziv="DomainObject.Predmet.SudioniciListNaziv_1">
      <item>FINA  Rijeka</item>
      <item>TIBURON j.d.o.o.</item>
    </derivirana_varijabla>
  </DomainObject.Predmet.SudioniciListNaziv>
  <DomainObject.Predmet.SudioniciListAdressOIB>
    <izvorni_sadrzaj>
      <item>FINA  Rijeka, OIB 85821130368, Frana Kurelca 8,51000 Rijeka</item>
      <item>TIBURON j.d.o.o., OIB 96622832526, Labinska 18,51000 Rijeka</item>
    </izvorni_sadrzaj>
    <derivirana_varijabla naziv="DomainObject.Predmet.SudioniciListAdressOIB_1">
      <item>FINA  Rijeka, OIB 85821130368, Frana Kurelca 8,51000 Rijeka</item>
      <item>TIBURON j.d.o.o., OIB 96622832526, Labinska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96622832526</item>
    </izvorni_sadrzaj>
    <derivirana_varijabla naziv="DomainObject.Predmet.SudioniciListNazivOIB_1">
      <item>, OIB 85821130368</item>
      <item>, OIB 96622832526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EF6971-E9F2-4851-8116-28711A12C7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279</properties:Words>
  <properties:Characters>1401</properties:Characters>
  <properties:Lines>59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2018-03-13T09:15:00Z</dcterms:created>
  <dc:creator>Željka Matovina</dc:creator>
  <cp:lastModifiedBy>Željka Matovina</cp:lastModifiedBy>
  <cp:lastPrinted>2018-03-13T09:15:00Z</cp:lastPrinted>
  <dcterms:modified xmlns:xsi="http://www.w3.org/2001/XMLSchema-instance" xsi:type="dcterms:W3CDTF">2018-03-13T10:45:00Z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(30-18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