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97fd" w14:paraId="e5b97fd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6908D3">
        <w:t>2852</w:t>
      </w:r>
      <w:proofErr w:type="spellEnd"/>
      <w:r w:rsidR="006908D3">
        <w:t>/</w:t>
      </w:r>
      <w:proofErr w:type="spellStart"/>
      <w:r w:rsidR="006908D3">
        <w:t>2018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6908D3">
        <w:t>2852</w:t>
      </w:r>
      <w:proofErr w:type="spellEnd"/>
      <w:r w:rsidR="006908D3">
        <w:t>/</w:t>
      </w:r>
      <w:proofErr w:type="spellStart"/>
      <w:r w:rsidR="006908D3">
        <w:t>2018</w:t>
      </w:r>
      <w:proofErr w:type="spellEnd"/>
      <w:r w:rsidR="0071391A">
        <w:t xml:space="preserve"> 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635A81" w:rsidRPr="00573C52">
        <w:t>NOVO SVITANJE j.d.o.o. za usluge, turistička agencija</w:t>
      </w:r>
      <w:r w:rsidR="00635A81">
        <w:t xml:space="preserve">, Zagreb (Grad Zagreb), </w:t>
      </w:r>
      <w:proofErr w:type="spellStart"/>
      <w:r w:rsidR="00635A81">
        <w:t>Belečka</w:t>
      </w:r>
      <w:proofErr w:type="spellEnd"/>
      <w:r w:rsidR="00635A81">
        <w:t xml:space="preserve"> 3, OIB: </w:t>
      </w:r>
      <w:proofErr w:type="spellStart"/>
      <w:r w:rsidR="00635A81" w:rsidRPr="00573C52">
        <w:t>36549664162</w:t>
      </w:r>
      <w:proofErr w:type="spellEnd"/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proofErr w:type="spellStart"/>
      <w:r w:rsidR="00635A81">
        <w:t>7.744</w:t>
      </w:r>
      <w:proofErr w:type="spellEnd"/>
      <w:r w:rsidR="00635A81">
        <w:t>,</w:t>
      </w:r>
      <w:proofErr w:type="spellStart"/>
      <w:r w:rsidR="00635A81">
        <w:t>44</w:t>
      </w:r>
      <w:proofErr w:type="spellEnd"/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proofErr w:type="spellStart"/>
      <w:r w:rsidR="00287CE8">
        <w:t>45</w:t>
      </w:r>
      <w:proofErr w:type="spellEnd"/>
      <w:r w:rsidR="00287CE8">
        <w:t xml:space="preserve">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D2068B">
        <w:t xml:space="preserve"> </w:t>
      </w:r>
      <w:proofErr w:type="spellStart"/>
      <w:r w:rsidR="00D2068B">
        <w:t>12</w:t>
      </w:r>
      <w:proofErr w:type="spellEnd"/>
      <w:r w:rsidR="00D2068B">
        <w:t>. ožujka</w:t>
      </w:r>
      <w:r w:rsidR="00F812ED">
        <w:t>201</w:t>
      </w:r>
      <w:r w:rsidR="00635A81">
        <w:t>9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35A81"/>
    <w:rsid w:val="0064457C"/>
    <w:rsid w:val="006450C0"/>
    <w:rsid w:val="00657B8E"/>
    <w:rsid w:val="006908D3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6728C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2068B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St-2852/2018</izvorni_sadrzaj>
    <derivirana_varijabla naziv="DomainObject.Predmet.OznakaBroj_1">St-2852/2018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 SVITANJE j.d.o.o. za usluge, turistička agencija zastupanog po punomoćniku Mislav Benčić</izvorni_sadrzaj>
    <derivirana_varijabla naziv="DomainObject.Predmet.ProtustrankaFormated_1">  NOVO SVITANJE j.d.o.o. za usluge, turistička agencija zastupanog po punomoćniku Mislav Benčić</derivirana_varijabla>
  </DomainObject.Predmet.ProtustrankaFormated>
  <DomainObject.Predmet.ProtustrankaFormatedOIB>
    <izvorni_sadrzaj>  NOVO SVITANJE j.d.o.o. za usluge, turistička agencija, OIB 36549664162 zastupanog po punomoćniku Mislav Benčić</izvorni_sadrzaj>
    <derivirana_varijabla naziv="DomainObject.Predmet.ProtustrankaFormatedOIB_1">  NOVO SVITANJE j.d.o.o. za usluge, turistička agencija, OIB 36549664162 zastupanog po punomoćniku Mislav Benčić</derivirana_varijabla>
  </DomainObject.Predmet.ProtustrankaFormatedOIB>
  <DomainObject.Predmet.ProtustrankaFormatedWithAdress>
    <izvorni_sadrzaj> NOVO SVITANJE j.d.o.o. za usluge, turistička agencija, Belečka 3, 10000 Zagreb zastupanog po punomoćniku Mislav Benčić</izvorni_sadrzaj>
    <derivirana_varijabla naziv="DomainObject.Predmet.ProtustrankaFormatedWithAdress_1"> NOVO SVITANJE j.d.o.o. za usluge, turistička agencija, Belečka 3, 10000 Zagreb zastupanog po punomoćniku Mislav Benčić</derivirana_varijabla>
  </DomainObject.Predmet.ProtustrankaFormatedWithAdress>
  <DomainObject.Predmet.ProtustrankaFormatedWithAdressOIB>
    <izvorni_sadrzaj> NOVO SVITANJE j.d.o.o. za usluge, turistička agencija, OIB 36549664162, Belečka 3, 10000 Zagreb zastupanog po punomoćniku Mislav Benčić</izvorni_sadrzaj>
    <derivirana_varijabla naziv="DomainObject.Predmet.ProtustrankaFormatedWithAdressOIB_1"> NOVO SVITANJE j.d.o.o. za usluge, turistička agencija, OIB 36549664162, Belečka 3, 10000 Zagreb zastupanog po punomoćniku Mislav Benčić</derivirana_varijabla>
  </DomainObject.Predmet.ProtustrankaFormatedWithAdressOIB>
  <DomainObject.Predmet.ProtustrankaWithAdress>
    <izvorni_sadrzaj>NOVO SVITANJE j.d.o.o. za usluge, turistička agencija Belečka 3, 10000 Zagreb</izvorni_sadrzaj>
    <derivirana_varijabla naziv="DomainObject.Predmet.ProtustrankaWithAdress_1">NOVO SVITANJE j.d.o.o. za usluge, turistička agencija Belečka 3, 10000 Zagreb</derivirana_varijabla>
  </DomainObject.Predmet.ProtustrankaWithAdress>
  <DomainObject.Predmet.ProtustrankaWithAdressOIB>
    <izvorni_sadrzaj>NOVO SVITANJE j.d.o.o. za usluge, turistička agencija, OIB 36549664162, Belečka 3, 10000 Zagreb</izvorni_sadrzaj>
    <derivirana_varijabla naziv="DomainObject.Predmet.ProtustrankaWithAdressOIB_1">NOVO SVITANJE j.d.o.o. za usluge, turistička agencija, OIB 36549664162, Belečka 3, 10000 Zagreb</derivirana_varijabla>
  </DomainObject.Predmet.ProtustrankaWithAdressOIB>
  <DomainObject.Predmet.ProtustrankaNazivFormated>
    <izvorni_sadrzaj>NOVO SVITANJE j.d.o.o. za usluge, turistička agencija</izvorni_sadrzaj>
    <derivirana_varijabla naziv="DomainObject.Predmet.ProtustrankaNazivFormated_1">NOVO SVITANJE j.d.o.o. za usluge, turistička agencija</derivirana_varijabla>
  </DomainObject.Predmet.ProtustrankaNazivFormated>
  <DomainObject.Predmet.ProtustrankaNazivFormatedOIB>
    <izvorni_sadrzaj>NOVO SVITANJE j.d.o.o. za usluge, turistička agencija, OIB 36549664162</izvorni_sadrzaj>
    <derivirana_varijabla naziv="DomainObject.Predmet.ProtustrankaNazivFormatedOIB_1">NOVO SVITANJE j.d.o.o. za usluge, turistička agencija, OIB 36549664162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 SVITANJE j.d.o.o. za usluge, turistička agencija zastupanog po punomoćniku Mislav Benčić</item>
    </izvorni_sadrzaj>
    <derivirana_varijabla naziv="DomainObject.Predmet.ProtuStrankaListFormated_1">
      <item>NOVO SVITANJE j.d.o.o. za usluge, turistička agencija zastupanog po punomoćniku Mislav Benčić</item>
    </derivirana_varijabla>
  </DomainObject.Predmet.ProtuStrankaListFormated>
  <DomainObject.Predmet.ProtuStrankaListFormatedOIB>
    <izvorni_sadrzaj>
      <item>NOVO SVITANJE j.d.o.o. za usluge, turistička agencija, OIB 36549664162 zastupanog po punomoćniku Mislav Benčić</item>
    </izvorni_sadrzaj>
    <derivirana_varijabla naziv="DomainObject.Predmet.ProtuStrankaListFormatedOIB_1">
      <item>NOVO SVITANJE j.d.o.o. za usluge, turistička agencija, OIB 36549664162 zastupanog po punomoćniku Mislav Benčić</item>
    </derivirana_varijabla>
  </DomainObject.Predmet.ProtuStrankaListFormatedOIB>
  <DomainObject.Predmet.ProtuStrankaListFormatedWithAdress>
    <izvorni_sadrzaj>
      <item>NOVO SVITANJE j.d.o.o. za usluge, turistička agencija, Belečka 3, 10000 Zagreb zastupanog po punomoćniku Mislav Benčić</item>
    </izvorni_sadrzaj>
    <derivirana_varijabla naziv="DomainObject.Predmet.ProtuStrankaListFormatedWithAdress_1">
      <item>NOVO SVITANJE j.d.o.o. za usluge, turistička agencija, Belečka 3, 10000 Zagreb zastupanog po punomoćniku Mislav Benčić</item>
    </derivirana_varijabla>
  </DomainObject.Predmet.ProtuStrankaListFormatedWithAdress>
  <DomainObject.Predmet.ProtuStrankaListFormatedWithAdressOIB>
    <izvorni_sadrzaj>
      <item>NOVO SVITANJE j.d.o.o. za usluge, turistička agencija, OIB 36549664162, Belečka 3, 10000 Zagreb zastupanog po punomoćniku Mislav Benčić</item>
    </izvorni_sadrzaj>
    <derivirana_varijabla naziv="DomainObject.Predmet.ProtuStrankaListFormatedWithAdressOIB_1">
      <item>NOVO SVITANJE j.d.o.o. za usluge, turistička agencija, OIB 36549664162, Belečka 3, 10000 Zagreb zastupanog po punomoćniku Mislav Benčić</item>
    </derivirana_varijabla>
  </DomainObject.Predmet.ProtuStrankaListFormatedWithAdressOIB>
  <DomainObject.Predmet.ProtuStrankaListNazivFormated>
    <izvorni_sadrzaj>
      <item>NOVO SVITANJE j.d.o.o. za usluge, turistička agencija</item>
    </izvorni_sadrzaj>
    <derivirana_varijabla naziv="DomainObject.Predmet.ProtuStrankaListNazivFormated_1">
      <item>NOVO SVITANJE j.d.o.o. za usluge, turistička agencija</item>
    </derivirana_varijabla>
  </DomainObject.Predmet.ProtuStrankaListNazivFormated>
  <DomainObject.Predmet.ProtuStrankaListNazivFormatedOIB>
    <izvorni_sadrzaj>
      <item>NOVO SVITANJE j.d.o.o. za usluge, turistička agencija, OIB 36549664162</item>
    </izvorni_sadrzaj>
    <derivirana_varijabla naziv="DomainObject.Predmet.ProtuStrankaListNazivFormatedOIB_1">
      <item>NOVO SVITANJE j.d.o.o. za usluge, turistička agencija, OIB 36549664162</item>
    </derivirana_varijabla>
  </DomainObject.Predmet.ProtuStrankaListNazivFormatedOIB>
  <DomainObject.Predmet.OstaliListFormated>
    <izvorni_sadrzaj>
      <item>Mislav Benčić punomoćnik sudionika u postupku NOVO SVITANJE j.d.o.o. za usluge, turistička agencija</item>
    </izvorni_sadrzaj>
    <derivirana_varijabla naziv="DomainObject.Predmet.OstaliListFormated_1">
      <item>Mislav Benčić punomoćnik sudionika u postupku NOVO SVITANJE j.d.o.o. za usluge, turistička agencija</item>
    </derivirana_varijabla>
  </DomainObject.Predmet.OstaliListFormated>
  <DomainObject.Predmet.OstaliListFormatedOIB>
    <izvorni_sadrzaj>
      <item>Mislav Benčić, OIB 87378095609 punomoćnik sudionika u postupku NOVO SVITANJE j.d.o.o. za usluge, turistička agencija</item>
    </izvorni_sadrzaj>
    <derivirana_varijabla naziv="DomainObject.Predmet.OstaliListFormatedOIB_1">
      <item>Mislav Benčić, OIB 87378095609 punomoćnik sudionika u postupku NOVO SVITANJE j.d.o.o. za usluge, turistička agencija</item>
    </derivirana_varijabla>
  </DomainObject.Predmet.OstaliListFormatedOIB>
  <DomainObject.Predmet.OstaliListFormatedWithAdress>
    <izvorni_sadrzaj>
      <item>Mislav Benčić, Podolje 6, 10000 Zagreb punomoćnik sudionika u postupku NOVO SVITANJE j.d.o.o. za usluge, turistička agencija</item>
    </izvorni_sadrzaj>
    <derivirana_varijabla naziv="DomainObject.Predmet.OstaliListFormatedWithAdress_1">
      <item>Mislav Benčić, Podolje 6, 10000 Zagreb punomoćnik sudionika u postupku NOVO SVITANJE j.d.o.o. za usluge, turistička agencija</item>
    </derivirana_varijabla>
  </DomainObject.Predmet.OstaliListFormatedWithAdress>
  <DomainObject.Predmet.OstaliListFormatedWithAdressOIB>
    <izvorni_sadrzaj>
      <item>Mislav Benčić, OIB 87378095609, Podolje 6, 10000 Zagreb punomoćnik sudionika u postupku NOVO SVITANJE j.d.o.o. za usluge, turistička agencija</item>
    </izvorni_sadrzaj>
    <derivirana_varijabla naziv="DomainObject.Predmet.OstaliListFormatedWithAdressOIB_1">
      <item>Mislav Benčić, OIB 87378095609, Podolje 6, 10000 Zagreb punomoćnik sudionika u postupku NOVO SVITANJE j.d.o.o. za usluge, turistička agencija</item>
    </derivirana_varijabla>
  </DomainObject.Predmet.OstaliListFormatedWithAdressOIB>
  <DomainObject.Predmet.OstaliListNazivFormated>
    <izvorni_sadrzaj>
      <item>Mislav Benčić</item>
    </izvorni_sadrzaj>
    <derivirana_varijabla naziv="DomainObject.Predmet.OstaliListNazivFormated_1">
      <item>Mislav Benčić</item>
    </derivirana_varijabla>
  </DomainObject.Predmet.OstaliListNazivFormated>
  <DomainObject.Predmet.OstaliListNazivFormatedOIB>
    <izvorni_sadrzaj>
      <item>Mislav Benčić, OIB 87378095609</item>
    </izvorni_sadrzaj>
    <derivirana_varijabla naziv="DomainObject.Predmet.OstaliListNazivFormatedOIB_1">
      <item>Mislav Benčić, OIB 87378095609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 SVITANJE j.d.o.o. za usluge, turistička agencija</izvorni_sadrzaj>
    <derivirana_varijabla naziv="DomainObject.Predmet.ProtustrankaIDrugi_1">NOVO SVITANJE j.d.o.o. za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NOVO SVITANJE j.d.o.o. za usluge, turistička agencija, OIB 36549664162, Belečka 3, 10000 Zagreb</izvorni_sadrzaj>
    <derivirana_varijabla naziv="DomainObject.Predmet.ProtustrankaIDrugiAdressOIB_1">NOVO SVITANJE j.d.o.o. za usluge, turistička agencija, OIB 36549664162, Belečka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 SVITANJE j.d.o.o. za usluge, turistička agencija</item>
      <item>Mislav Benčić</item>
    </izvorni_sadrzaj>
    <derivirana_varijabla naziv="DomainObject.Predmet.SudioniciListNaziv_1">
      <item>FINA Regionalni centar Zagreb</item>
      <item>NOVO SVITANJE j.d.o.o. za usluge, turistička agencija</item>
      <item>Mislav Benčić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NOVO SVITANJE j.d.o.o. za usluge, turistička agencija, OIB 36549664162, Belečka 3,10000 Zagreb</item>
      <item>Mislav Benčić, OIB 87378095609, Podolje 6,10000 Zagreb</item>
    </izvorni_sadrzaj>
    <derivirana_varijabla naziv="DomainObject.Predmet.SudioniciListAdressOIB_1">
      <item>FINA Regionalni centar Zagreb, OIB 85821130368, Trg svibanjskih žrtava 1995. 1,10000 Zagreb</item>
      <item>NOVO SVITANJE j.d.o.o. za usluge, turistička agencija, OIB 36549664162, Belečka 3,10000 Zagreb</item>
      <item>Mislav Benčić, OIB 87378095609, Podolje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36549664162</item>
      <item>, OIB 87378095609</item>
    </izvorni_sadrzaj>
    <derivirana_varijabla naziv="DomainObject.Predmet.SudioniciListNazivOIB_1">
      <item>, OIB 85821130368</item>
      <item>, OIB 36549664162</item>
      <item>, OIB 87378095609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1354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2019-03-07T07:24:00Z</dcterms:created>
  <dc:creator>ilukac</dc:creator>
  <cp:lastModifiedBy>Katarina Babić</cp:lastModifiedBy>
  <cp:lastPrinted>2019-03-12T10:09:00Z</cp:lastPrinted>
  <dcterms:modified xmlns:xsi="http://www.w3.org/2001/XMLSchema-instance" xsi:type="dcterms:W3CDTF">2019-03-12T10:09:00Z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(2852-18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