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1ff0" w14:paraId="10e1ff0" w:rsidRDefault="003E22D3" w:rsidP="005D7BF8" w:rsidR="003E22D3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22D3" w:rsidP="005D7BF8" w:rsidR="003E22D3" w:rsidRPr="005D7BF8">
      <w:pPr>
        <w:pStyle w:val="Bezproreda"/>
        <w:jc w:val="both"/>
      </w:pPr>
      <w:r w:rsidRPr="005D7BF8">
        <w:rPr>
          <w:rFonts w:eastAsia="MS Mincho"/>
          <w:szCs w:val="24"/>
        </w:rPr>
        <w:t xml:space="preserve">   REPUBLIKA HRVATSKA</w:t>
      </w:r>
    </w:p>
    <w:p w:rsidRDefault="003E22D3" w:rsidP="005D7BF8" w:rsidR="003E22D3" w:rsidRPr="005D7BF8">
      <w:pPr>
        <w:pStyle w:val="Bezproreda"/>
        <w:jc w:val="both"/>
      </w:pPr>
      <w:r w:rsidRPr="005D7BF8">
        <w:rPr>
          <w:rFonts w:eastAsia="MS Mincho"/>
          <w:szCs w:val="24"/>
        </w:rPr>
        <w:t>TRGOVAČKI SUD U RIJECI</w:t>
      </w:r>
    </w:p>
    <w:p w:rsidRDefault="003E22D3" w:rsidP="005D7BF8" w:rsidR="003E22D3" w:rsidRPr="005D7BF8">
      <w:pPr>
        <w:pStyle w:val="Bezproreda"/>
        <w:jc w:val="both"/>
        <w:rPr>
          <w:rFonts w:eastAsia="MS Mincho"/>
          <w:szCs w:val="24"/>
        </w:rPr>
      </w:pPr>
      <w:r w:rsidRPr="005D7BF8">
        <w:rPr>
          <w:rFonts w:eastAsia="MS Mincho"/>
          <w:szCs w:val="24"/>
        </w:rPr>
        <w:t xml:space="preserve">       Rijeka, Zadarska 1 i 3</w:t>
      </w:r>
    </w:p>
    <w:p w:rsidRDefault="0011553C" w:rsidP="00B94B50" w:rsidR="0008168B">
      <w:pPr>
        <w:jc w:val="right"/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P</w:t>
      </w:r>
      <w:r w:rsidR="0008168B" w:rsidRPr="0011553C">
        <w:rPr>
          <w:noProof/>
        </w:rPr>
        <w:t>osl. br: 15 St-</w:t>
      </w:r>
      <w:r w:rsidR="00290EE4">
        <w:rPr>
          <w:noProof/>
        </w:rPr>
        <w:t>25/12</w:t>
      </w:r>
      <w:r w:rsidR="00B94B50">
        <w:rPr>
          <w:noProof/>
        </w:rPr>
        <w:t>-</w:t>
      </w:r>
      <w:r w:rsidR="00290EE4">
        <w:rPr>
          <w:noProof/>
        </w:rPr>
        <w:t>166</w:t>
      </w:r>
    </w:p>
    <w:p w:rsidRDefault="00B94B50" w:rsidP="00543B99" w:rsidR="00B94B50">
      <w:pPr>
        <w:jc w:val="center"/>
        <w:rPr>
          <w:b/>
          <w:noProof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  R E P U B L I K A  H R V A T S K A</w:t>
      </w:r>
    </w:p>
    <w:p w:rsidRDefault="00543B99" w:rsidP="00543B99" w:rsidR="00543B99" w:rsidRPr="00DE354B">
      <w:pPr>
        <w:ind w:right="512"/>
        <w:jc w:val="center"/>
        <w:rPr>
          <w:b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543B99" w:rsidP="00543B99" w:rsidR="00543B99" w:rsidRPr="006C5385">
      <w:pPr>
        <w:ind w:firstLine="708"/>
        <w:jc w:val="both"/>
      </w:pPr>
      <w:r w:rsidRPr="006C5385">
        <w:t>Trgovački sud u</w:t>
      </w:r>
      <w:r>
        <w:t xml:space="preserve"> Rijeci</w:t>
      </w:r>
      <w:r w:rsidRPr="006C5385">
        <w:t>,</w:t>
      </w:r>
      <w:r w:rsidR="0008168B">
        <w:t xml:space="preserve"> OIB 88785964957,</w:t>
      </w:r>
      <w:r w:rsidRPr="006C5385">
        <w:t xml:space="preserve"> po stečajnom sucu</w:t>
      </w:r>
      <w:r>
        <w:t xml:space="preserve"> Danieli Korlević</w:t>
      </w:r>
      <w:r w:rsidRPr="006C5385">
        <w:t xml:space="preserve">, u stečajnom postupku nad dužnikom </w:t>
      </w:r>
      <w:r w:rsidR="00290EE4" w:rsidRPr="00290EE4">
        <w:rPr>
          <w:b/>
        </w:rPr>
        <w:t>N. J. TRADE trgovina i građevinarstvo, d.o.o.</w:t>
      </w:r>
      <w:r w:rsidR="00290EE4">
        <w:rPr>
          <w:b/>
        </w:rPr>
        <w:t xml:space="preserve"> Fažana, Braće Ilić 45, OIB </w:t>
      </w:r>
      <w:r w:rsidR="00290EE4" w:rsidRPr="00290EE4">
        <w:rPr>
          <w:b/>
        </w:rPr>
        <w:t>15208085847</w:t>
      </w:r>
      <w:r w:rsidRPr="006C5385">
        <w:t xml:space="preserve">, </w:t>
      </w:r>
      <w:r w:rsidR="00B94B50">
        <w:t xml:space="preserve">odlučujući o zahtjevu stečajnog upravitelja za nagradu, </w:t>
      </w:r>
      <w:r w:rsidRPr="0011553C">
        <w:t xml:space="preserve">dana </w:t>
      </w:r>
      <w:r w:rsidR="00290EE4">
        <w:t>07. travnja</w:t>
      </w:r>
      <w:r w:rsidR="00B94B50">
        <w:t xml:space="preserve"> 2017</w:t>
      </w:r>
      <w:r w:rsidRPr="0011553C">
        <w:t>. godine</w:t>
      </w:r>
      <w:r w:rsidRPr="006C5385">
        <w:t xml:space="preserve">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DE354B">
      <w:pPr>
        <w:jc w:val="center"/>
        <w:rPr>
          <w:b/>
        </w:rPr>
      </w:pPr>
      <w:r w:rsidRPr="00DE354B">
        <w:rPr>
          <w:b/>
        </w:rPr>
        <w:t>r i j e š i o  j e</w:t>
      </w:r>
    </w:p>
    <w:p w:rsidRDefault="00543B99" w:rsidP="00543B99" w:rsidR="00543B99" w:rsidRPr="006C5385"/>
    <w:p w:rsidRDefault="00543B99" w:rsidP="00543B99" w:rsidR="00543B99">
      <w:pPr>
        <w:jc w:val="both"/>
      </w:pPr>
      <w:r>
        <w:t xml:space="preserve">I. </w:t>
      </w:r>
      <w:r w:rsidR="00B94B50">
        <w:tab/>
      </w:r>
      <w:r w:rsidRPr="006C5385">
        <w:t xml:space="preserve">Stečajnom upravitelju </w:t>
      </w:r>
      <w:r w:rsidR="00290EE4">
        <w:t xml:space="preserve">Jasmini Lichtenberg iz Pule, Ravenska 8, OIB </w:t>
      </w:r>
      <w:r w:rsidR="00290EE4" w:rsidRPr="00290EE4">
        <w:t>26338581935</w:t>
      </w:r>
      <w:r w:rsidRPr="006C5385">
        <w:t xml:space="preserve"> određuje se konačna nagrada za rad u stečajnom postupku</w:t>
      </w:r>
      <w:r>
        <w:t xml:space="preserve"> do </w:t>
      </w:r>
      <w:r w:rsidR="0008168B">
        <w:t xml:space="preserve">10. listopada </w:t>
      </w:r>
      <w:r>
        <w:t>2015</w:t>
      </w:r>
      <w:r w:rsidR="0008168B">
        <w:t>. godine</w:t>
      </w:r>
      <w:r w:rsidRPr="006C5385">
        <w:t xml:space="preserve"> u iznosu od</w:t>
      </w:r>
      <w:r>
        <w:t xml:space="preserve"> </w:t>
      </w:r>
      <w:r w:rsidR="00290EE4">
        <w:t>13.</w:t>
      </w:r>
      <w:r w:rsidR="00F75F49">
        <w:t>667,40</w:t>
      </w:r>
      <w:r>
        <w:t xml:space="preserve"> kn</w:t>
      </w:r>
      <w:r w:rsidRPr="006C5385">
        <w:t xml:space="preserve"> neto.</w:t>
      </w:r>
    </w:p>
    <w:p w:rsidRDefault="00B94B50" w:rsidP="00543B99" w:rsidR="00B94B50">
      <w:pPr>
        <w:jc w:val="both"/>
      </w:pPr>
    </w:p>
    <w:p w:rsidRDefault="00543B99" w:rsidP="00543B99" w:rsidR="00543B99">
      <w:pPr>
        <w:jc w:val="both"/>
      </w:pPr>
      <w:r>
        <w:t xml:space="preserve">II. </w:t>
      </w:r>
      <w:r w:rsidR="00B94B50">
        <w:tab/>
      </w:r>
      <w:r w:rsidRPr="006C5385">
        <w:t xml:space="preserve">Stečajnom upravitelju </w:t>
      </w:r>
      <w:r w:rsidR="00290EE4">
        <w:t xml:space="preserve">Jasmini Lichtenberg iz Pule, Ravenska 8, OIB </w:t>
      </w:r>
      <w:r w:rsidR="00290EE4" w:rsidRPr="00290EE4">
        <w:t>26338581935</w:t>
      </w:r>
      <w:r w:rsidR="00290EE4" w:rsidRPr="006C5385">
        <w:t xml:space="preserve"> </w:t>
      </w:r>
      <w:r w:rsidR="00290EE4">
        <w:t>o</w:t>
      </w:r>
      <w:r w:rsidRPr="006C5385">
        <w:t>dređuje se konačna nagrada za rad u stečajnom postupku</w:t>
      </w:r>
      <w:r>
        <w:t xml:space="preserve"> </w:t>
      </w:r>
      <w:r w:rsidR="0008168B">
        <w:t>od</w:t>
      </w:r>
      <w:r>
        <w:t xml:space="preserve"> </w:t>
      </w:r>
      <w:r w:rsidR="0008168B">
        <w:t>10</w:t>
      </w:r>
      <w:r>
        <w:t xml:space="preserve">. listopada 2015. </w:t>
      </w:r>
      <w:r w:rsidR="0008168B">
        <w:t xml:space="preserve">godine </w:t>
      </w:r>
      <w:r w:rsidRPr="006C5385">
        <w:t>u iznosu od</w:t>
      </w:r>
      <w:r>
        <w:t xml:space="preserve"> </w:t>
      </w:r>
      <w:r w:rsidR="00290EE4">
        <w:t>53.200,00</w:t>
      </w:r>
      <w:r w:rsidR="00B94B50">
        <w:t xml:space="preserve"> k</w:t>
      </w:r>
      <w:r>
        <w:t>n bruto</w:t>
      </w:r>
      <w:r w:rsidRPr="006C5385">
        <w:t>.</w:t>
      </w:r>
    </w:p>
    <w:p w:rsidRDefault="00543B99" w:rsidP="00543B99" w:rsidR="00543B99" w:rsidRPr="006C5385"/>
    <w:p w:rsidRDefault="00543B99" w:rsidP="00543B99" w:rsidR="00543B99" w:rsidRPr="00DE354B">
      <w:pPr>
        <w:jc w:val="center"/>
        <w:rPr>
          <w:b/>
        </w:rPr>
      </w:pPr>
      <w:r w:rsidRPr="00DE354B">
        <w:rPr>
          <w:b/>
        </w:rPr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u vezi sa čl.441. st.2.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08168B">
        <w:t>71/15,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08168B" w:rsidP="00543B99" w:rsidR="0008168B">
      <w:pPr>
        <w:jc w:val="both"/>
      </w:pPr>
      <w:r>
        <w:tab/>
        <w:t>Prema odredbi čl.16. st.2. Uredbe</w:t>
      </w:r>
      <w:r w:rsidRPr="0008168B">
        <w:t xml:space="preserve"> </w:t>
      </w:r>
      <w:r>
        <w:t xml:space="preserve">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08168B" w:rsidP="00543B99" w:rsidR="0008168B">
      <w:pPr>
        <w:jc w:val="both"/>
      </w:pPr>
      <w:r>
        <w:tab/>
        <w:t xml:space="preserve">Prema stavku 3. istog članka za poslove obavljene nakon stupanja na snagu Uredbe, nagrada će se odrediti po njenim pravilima, vodeći računa o postotku namirenja. </w:t>
      </w:r>
    </w:p>
    <w:p w:rsidRDefault="0008168B" w:rsidP="00543B99" w:rsidR="00543B99">
      <w:pPr>
        <w:jc w:val="both"/>
      </w:pPr>
      <w:r>
        <w:tab/>
        <w:t>Za razdoblje do stupanja na snagu Uredbe, 10</w:t>
      </w:r>
      <w:r w:rsidR="00543B99">
        <w:t xml:space="preserve">. listopada 2015. </w:t>
      </w:r>
      <w:r>
        <w:t xml:space="preserve">godine, stečajnom upravitelju određuje se nagrada prema odredbama Uredbe (Narodne novine br. 189/03), </w:t>
      </w:r>
      <w:r w:rsidR="00543B99">
        <w:t>a za kasnije razdoblje prema odredbama U</w:t>
      </w:r>
      <w:r w:rsidR="00543B99" w:rsidRPr="008541B7">
        <w:rPr>
          <w:bCs w:val="false"/>
          <w:color w:val="000000"/>
        </w:rPr>
        <w:t>redbe o kriterijima i načinu obračuna i plaćanja nagrade stečajnim upraviteljima (</w:t>
      </w:r>
      <w:r>
        <w:rPr>
          <w:bCs w:val="false"/>
          <w:color w:val="000000"/>
        </w:rPr>
        <w:t>Narodne novine, br.</w:t>
      </w:r>
      <w:r w:rsidR="00543B99" w:rsidRPr="008541B7">
        <w:rPr>
          <w:bCs w:val="false"/>
          <w:color w:val="000000"/>
        </w:rPr>
        <w:t xml:space="preserve"> 105/15).</w:t>
      </w:r>
    </w:p>
    <w:p w:rsidRDefault="00543B99" w:rsidP="00543B99" w:rsidR="00543B99">
      <w:pPr>
        <w:jc w:val="both"/>
      </w:pPr>
      <w:r w:rsidRPr="006C5385">
        <w:tab/>
        <w:t>U konkretnom slučaju</w:t>
      </w:r>
      <w:r w:rsidR="0008168B">
        <w:t>,</w:t>
      </w:r>
      <w:r w:rsidRPr="006C5385">
        <w:t xml:space="preserve"> stečajni sudac utvrdio je </w:t>
      </w:r>
      <w:r w:rsidR="0008168B">
        <w:t xml:space="preserve">da je </w:t>
      </w:r>
      <w:r w:rsidRPr="006C5385">
        <w:t xml:space="preserve">imovina stečajnog dužnika </w:t>
      </w:r>
      <w:r>
        <w:t xml:space="preserve">u razdoblju do </w:t>
      </w:r>
      <w:r w:rsidR="0008168B">
        <w:t>10</w:t>
      </w:r>
      <w:r>
        <w:t>. listopada 2015.</w:t>
      </w:r>
      <w:r w:rsidR="0008168B">
        <w:t xml:space="preserve">  godine</w:t>
      </w:r>
      <w:r w:rsidR="00B94B50">
        <w:t xml:space="preserve"> </w:t>
      </w:r>
      <w:r w:rsidRPr="006C5385">
        <w:t xml:space="preserve">unovčena u vrijednosti od </w:t>
      </w:r>
      <w:r w:rsidRPr="006C5385">
        <w:rPr>
          <w:bCs w:val="false"/>
        </w:rPr>
        <w:t xml:space="preserve"> </w:t>
      </w:r>
      <w:r w:rsidR="00290EE4">
        <w:rPr>
          <w:bCs w:val="false"/>
        </w:rPr>
        <w:t>348.138,74</w:t>
      </w:r>
      <w:r w:rsidRPr="00EF2A58">
        <w:rPr>
          <w:b/>
          <w:bCs w:val="false"/>
        </w:rPr>
        <w:t xml:space="preserve"> </w:t>
      </w:r>
      <w:r>
        <w:t>kn</w:t>
      </w:r>
      <w:r w:rsidRPr="006C5385">
        <w:t>, pa je na temelju čl.</w:t>
      </w:r>
      <w:smartTag w:element="metricconverter" w:uri="urn:schemas-microsoft-com:office:smarttags">
        <w:smartTagPr>
          <w:attr w:val="4. st" w:name="ProductID"/>
        </w:smartTagPr>
        <w:r w:rsidRPr="006C5385">
          <w:t>4. st</w:t>
        </w:r>
      </w:smartTag>
      <w:r w:rsidRPr="006C5385">
        <w:t>.1. Uredbe o kriterijima i načinu obračuna i plaćanja nagrada stečajnim upraviteljima (</w:t>
      </w:r>
      <w:r w:rsidR="0008168B">
        <w:t xml:space="preserve">Narodne novine, br. </w:t>
      </w:r>
      <w:r w:rsidRPr="006C5385">
        <w:t xml:space="preserve">189/03), stečajnom upravitelju odredio nagradu u iznosu od </w:t>
      </w:r>
      <w:r w:rsidR="00290EE4">
        <w:t>13.</w:t>
      </w:r>
      <w:r w:rsidR="00F75F49">
        <w:t>667,4</w:t>
      </w:r>
      <w:r w:rsidR="00290EE4">
        <w:t>0</w:t>
      </w:r>
      <w:r>
        <w:t xml:space="preserve"> kn</w:t>
      </w:r>
      <w:r w:rsidRPr="006C5385">
        <w:t xml:space="preserve"> neto</w:t>
      </w:r>
      <w:r>
        <w:t>,</w:t>
      </w:r>
      <w:r w:rsidRPr="006C5385">
        <w:t xml:space="preserve"> koji iznos predstavlja </w:t>
      </w:r>
      <w:r w:rsidR="00290EE4">
        <w:t>9</w:t>
      </w:r>
      <w:r w:rsidRPr="006C5385">
        <w:t>% vrijednosti unovčene stečajne mase</w:t>
      </w:r>
      <w:r w:rsidR="00290EE4">
        <w:t>.</w:t>
      </w:r>
    </w:p>
    <w:p w:rsidRDefault="00543B99" w:rsidP="00543B99" w:rsidR="00543B99">
      <w:pPr>
        <w:jc w:val="both"/>
      </w:pPr>
      <w:r>
        <w:lastRenderedPageBreak/>
        <w:tab/>
        <w:t>Nadalje,</w:t>
      </w:r>
      <w:r w:rsidRPr="0066387E">
        <w:t xml:space="preserve"> </w:t>
      </w:r>
      <w:r w:rsidRPr="006C5385">
        <w:t xml:space="preserve">imovina stečajnog dužnika </w:t>
      </w:r>
      <w:r>
        <w:t xml:space="preserve">u razdoblju nakon </w:t>
      </w:r>
      <w:r w:rsidR="0008168B">
        <w:t>10</w:t>
      </w:r>
      <w:r>
        <w:t xml:space="preserve">. listopada 2015. </w:t>
      </w:r>
      <w:r w:rsidR="0008168B">
        <w:t xml:space="preserve">godine </w:t>
      </w:r>
      <w:r w:rsidRPr="006C5385">
        <w:t xml:space="preserve">unovčena </w:t>
      </w:r>
      <w:r>
        <w:t xml:space="preserve">je </w:t>
      </w:r>
      <w:r w:rsidRPr="006C5385">
        <w:t xml:space="preserve">u vrijednosti od </w:t>
      </w:r>
      <w:r w:rsidR="00290EE4">
        <w:t>432.00,00</w:t>
      </w:r>
      <w:r>
        <w:t xml:space="preserve"> kn</w:t>
      </w:r>
      <w:r w:rsidRPr="006C5385">
        <w:t>, pa je na temelju čl</w:t>
      </w:r>
      <w:r>
        <w:t>.7.</w:t>
      </w:r>
      <w:r w:rsidRPr="006C5385">
        <w:t xml:space="preserve"> Uredbe o kriterijima i načinu obračuna i plaćanja nagrada stečajnim upraviteljima (</w:t>
      </w:r>
      <w:r w:rsidR="0008168B">
        <w:t>Narodne novine, br.</w:t>
      </w:r>
      <w:r w:rsidRPr="006C5385">
        <w:t xml:space="preserve"> </w:t>
      </w:r>
      <w:r w:rsidRPr="008541B7">
        <w:rPr>
          <w:bCs w:val="false"/>
          <w:color w:val="000000"/>
        </w:rPr>
        <w:t>105/15</w:t>
      </w:r>
      <w:r w:rsidRPr="006C5385">
        <w:t xml:space="preserve">), stečajnom upravitelju odredio nagradu u iznosu od </w:t>
      </w:r>
      <w:r w:rsidR="00290EE4">
        <w:t>53.200,00</w:t>
      </w:r>
      <w:r>
        <w:t xml:space="preserve"> </w:t>
      </w:r>
      <w:r w:rsidRPr="006C5385">
        <w:t xml:space="preserve">kn </w:t>
      </w:r>
      <w:r>
        <w:t>bruto</w:t>
      </w:r>
      <w:r w:rsidRPr="006C5385">
        <w:t>,</w:t>
      </w:r>
      <w:r>
        <w:t xml:space="preserve"> na način kako slijedi: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543B99" w:rsidR="00543B99" w:rsidRPr="00AB799D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16.000,00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AB799D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24.000,00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0EE4" w:rsidP="00441D9F" w:rsidR="00543B99" w:rsidRPr="00AB799D">
            <w:pPr>
              <w:jc w:val="center"/>
            </w:pPr>
            <w:r>
              <w:t>13.200,00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90EE4" w:rsidP="00441D9F" w:rsidR="00543B99" w:rsidRPr="00AB799D">
            <w:pPr>
              <w:jc w:val="center"/>
            </w:pPr>
            <w:r>
              <w:t>53.200,00</w:t>
            </w:r>
          </w:p>
        </w:tc>
      </w:tr>
    </w:tbl>
    <w:p w:rsidRDefault="00543B99" w:rsidP="00543B99" w:rsidR="00543B99" w:rsidRPr="006C5385">
      <w:pPr>
        <w:jc w:val="both"/>
      </w:pPr>
      <w:r w:rsidRPr="006C5385">
        <w:tab/>
        <w:t>Prilikom određivanja konačne nagrade za rad stečajnom upravitelju, stečajni sudac je ocijenio obujam i složenost poslova</w:t>
      </w:r>
      <w:r w:rsidR="00441D9F">
        <w:t xml:space="preserve"> koje je obavio</w:t>
      </w:r>
      <w:r w:rsidRPr="006C5385">
        <w:t xml:space="preserve">, pa je temeljem navedenog odlučeno kao </w:t>
      </w:r>
      <w:r>
        <w:t xml:space="preserve">u točkama I. i II. </w:t>
      </w:r>
      <w:r w:rsidRPr="006C5385">
        <w:t>izre</w:t>
      </w:r>
      <w:r>
        <w:t xml:space="preserve">ke </w:t>
      </w:r>
      <w:r w:rsidRPr="006C5385">
        <w:t>ovog rješenja.</w:t>
      </w:r>
    </w:p>
    <w:p w:rsidRDefault="00543B99" w:rsidP="00543B99" w:rsidR="00543B99">
      <w:pPr>
        <w:jc w:val="both"/>
      </w:pPr>
      <w:r w:rsidRPr="006C5385">
        <w:tab/>
      </w:r>
      <w:r w:rsidRPr="006C5385">
        <w:tab/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290EE4">
        <w:t>07. travnja</w:t>
      </w:r>
      <w:r w:rsidR="00B94B50">
        <w:t xml:space="preserve"> 2017</w:t>
      </w:r>
      <w:r w:rsidRPr="006C5385">
        <w:t>. godine</w:t>
      </w:r>
    </w:p>
    <w:p w:rsidRDefault="00543B99" w:rsidP="00441D9F" w:rsidR="00B94B50">
      <w:pPr>
        <w:jc w:val="right"/>
      </w:pPr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3B99" w:rsidP="00906C6B" w:rsidR="00906C6B">
      <w:pPr>
        <w:jc w:val="right"/>
      </w:pPr>
      <w:r>
        <w:tab/>
        <w:t xml:space="preserve">           </w:t>
      </w:r>
      <w:r w:rsidRPr="006C5385">
        <w:t>Stečajni sudac</w:t>
      </w:r>
    </w:p>
    <w:p w:rsidRDefault="00543B99" w:rsidP="00614E14" w:rsidR="00906C6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Korlević </w:t>
      </w:r>
      <w:r w:rsidR="00C175E5">
        <w:t xml:space="preserve"> </w:t>
      </w:r>
      <w:r w:rsidR="00614E14">
        <w:t xml:space="preserve"> </w:t>
      </w:r>
    </w:p>
    <w:p w:rsidRDefault="00543B99" w:rsidP="00C175E5" w:rsidR="00543B99" w:rsidRPr="006C5385">
      <w:pPr>
        <w:jc w:val="right"/>
      </w:pPr>
    </w:p>
    <w:p w:rsidRDefault="00543B99" w:rsidP="00543B99" w:rsidR="00543B99" w:rsidRPr="00DE354B">
      <w:pPr>
        <w:rPr>
          <w:b/>
        </w:rPr>
      </w:pPr>
      <w:r w:rsidRPr="00DE354B">
        <w:rPr>
          <w:b/>
        </w:rPr>
        <w:t>UPUTA O PRAVNOM LIJEKU</w:t>
      </w:r>
    </w:p>
    <w:p w:rsidRDefault="00543B99" w:rsidP="00441D9F" w:rsidR="00543B99">
      <w:pPr>
        <w:jc w:val="both"/>
      </w:pPr>
      <w:r>
        <w:tab/>
      </w:r>
      <w:r w:rsidRPr="006C5385">
        <w:t xml:space="preserve">Protiv ovog rješenja pravo na žalbu imaju stečajni upravitelj, dužnik pojedinac i svaki stečajni vjerovnik. </w:t>
      </w:r>
      <w:r w:rsidR="00290EE4" w:rsidRPr="000A7232">
        <w:t xml:space="preserve">Žalba se </w:t>
      </w:r>
      <w:r w:rsidR="00290EE4">
        <w:t xml:space="preserve">izjavljuje u dva primjerka u roku od osam dana od dostave prvostupanjskog rješenja. Dostava se smatra obavljenom </w:t>
      </w:r>
      <w:r w:rsidR="00290EE4" w:rsidRPr="000A7232">
        <w:t>istekom osmoga dana od dana objave pismena na mrežnoj stranici e-Oglasna ploča</w:t>
      </w:r>
      <w:r w:rsidR="00290EE4">
        <w:t xml:space="preserve"> sudova, </w:t>
      </w:r>
      <w:r w:rsidR="00290EE4" w:rsidRPr="000A7232">
        <w:t xml:space="preserve">a o žalbi odlučuje Visoki trgovački sud Republike Hrvatske. </w:t>
      </w:r>
      <w:r w:rsidR="00B94B50" w:rsidRPr="000A7232">
        <w:t xml:space="preserve">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543B99" w:rsidP="00543B99" w:rsidR="00543B99" w:rsidRPr="00441D9F">
      <w:pPr>
        <w:rPr>
          <w:b/>
          <w:sz w:val="20"/>
        </w:rPr>
      </w:pPr>
      <w:r w:rsidRPr="00441D9F">
        <w:rPr>
          <w:b/>
          <w:sz w:val="20"/>
        </w:rPr>
        <w:t>DNA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 xml:space="preserve">- stečajni upravitelj </w:t>
      </w:r>
      <w:r w:rsidR="00290EE4">
        <w:rPr>
          <w:sz w:val="20"/>
        </w:rPr>
        <w:t>Jasmina Lichtenberg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>- e-</w:t>
      </w:r>
      <w:r w:rsidR="00441D9F">
        <w:rPr>
          <w:sz w:val="20"/>
        </w:rPr>
        <w:t>O</w:t>
      </w:r>
      <w:r w:rsidRPr="00441D9F">
        <w:rPr>
          <w:sz w:val="20"/>
        </w:rPr>
        <w:t xml:space="preserve">glasna ploča </w:t>
      </w:r>
    </w:p>
    <w:p w:rsidRDefault="00543B99" w:rsidP="00543B99" w:rsidR="00543B99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 xml:space="preserve">U Rijeci, </w:t>
      </w:r>
      <w:r w:rsidR="00290EE4">
        <w:rPr>
          <w:sz w:val="20"/>
        </w:rPr>
        <w:t>07.4</w:t>
      </w:r>
      <w:r w:rsidR="00B94B50">
        <w:rPr>
          <w:sz w:val="20"/>
        </w:rPr>
        <w:t>.2017</w:t>
      </w:r>
      <w:r>
        <w:rPr>
          <w:sz w:val="20"/>
        </w:rPr>
        <w:t>. godine</w:t>
      </w:r>
    </w:p>
    <w:p w:rsidRDefault="00441D9F" w:rsidP="00543B99" w:rsidR="00441D9F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>S</w:t>
      </w:r>
      <w:r w:rsidR="00B94B50">
        <w:rPr>
          <w:sz w:val="20"/>
        </w:rPr>
        <w:t>tečajni s</w:t>
      </w:r>
      <w:r>
        <w:rPr>
          <w:sz w:val="20"/>
        </w:rPr>
        <w:t>udac</w:t>
      </w:r>
    </w:p>
    <w:p w:rsidRDefault="00441D9F" w:rsidP="00543B99" w:rsidR="00441D9F" w:rsidRPr="00441D9F">
      <w:pPr>
        <w:rPr>
          <w:sz w:val="20"/>
        </w:rPr>
      </w:pPr>
      <w:r>
        <w:rPr>
          <w:sz w:val="20"/>
        </w:rPr>
        <w:t xml:space="preserve">Daniela Korlević </w:t>
      </w:r>
    </w:p>
    <w:p w:rsidRDefault="00543B99" w:rsidP="00543B99" w:rsidR="00543B99" w:rsidRPr="00441D9F">
      <w:pPr>
        <w:rPr>
          <w:sz w:val="20"/>
        </w:rPr>
      </w:pPr>
    </w:p>
    <w:p w:rsidRDefault="00543B99" w:rsidP="00543B99" w:rsidR="00543B99" w:rsidRPr="00441D9F">
      <w:pPr>
        <w:rPr>
          <w:sz w:val="20"/>
        </w:rPr>
      </w:pPr>
    </w:p>
    <w:p w:rsidRDefault="000F18BB" w:rsidR="000F18BB" w:rsidRPr="00441D9F">
      <w:pPr>
        <w:rPr>
          <w:sz w:val="20"/>
        </w:rPr>
      </w:pPr>
    </w:p>
    <w:sectPr w:rsidSect="00543B99" w:rsidR="000F18BB" w:rsidRPr="00441D9F">
      <w:headerReference w:type="even" r:id="rId9"/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68B" w:rsidR="0008168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75F49">
      <w:rPr>
        <w:noProof/>
      </w:rPr>
      <w:t>2</w:t>
    </w:r>
    <w:r>
      <w:fldChar w:fldCharType="end"/>
    </w:r>
  </w:p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R="00543B9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5F49">
      <w:rPr>
        <w:noProof/>
      </w:rPr>
      <w:t>2</w:t>
    </w:r>
    <w:r>
      <w:fldChar w:fldCharType="end"/>
    </w:r>
  </w:p>
  <w:p w:rsidRDefault="00543B99" w:rsidR="00543B9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8168B"/>
    <w:rsid w:val="000F18BB"/>
    <w:rsid w:val="0011553C"/>
    <w:rsid w:val="001C0EE0"/>
    <w:rsid w:val="00290EE4"/>
    <w:rsid w:val="00356A1C"/>
    <w:rsid w:val="003E22D3"/>
    <w:rsid w:val="00441D9F"/>
    <w:rsid w:val="00543B99"/>
    <w:rsid w:val="00614E14"/>
    <w:rsid w:val="00906C6B"/>
    <w:rsid w:val="00A94D21"/>
    <w:rsid w:val="00A95074"/>
    <w:rsid w:val="00B94B50"/>
    <w:rsid w:val="00BA3C2B"/>
    <w:rsid w:val="00C175E5"/>
    <w:rsid w:val="00F7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2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2D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2D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2D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2D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2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2D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2D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2D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2D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St-25/2012-166</izvorni_sadrzaj>
    <derivirana_varijabla naziv="DomainObject.Oznaka_1">St-25/2012-166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 J. TRADE trgovina i građevinarstvo, d.o.o. "u stečaju"</izvorni_sadrzaj>
    <derivirana_varijabla naziv="DomainObject.Predmet.ProtustrankaFormated_1">  N. J. TRADE trgovina i građevinarstvo, d.o.o. "u stečaju"</derivirana_varijabla>
  </DomainObject.Predmet.ProtustrankaFormated>
  <DomainObject.Predmet.ProtustrankaFormatedOIB>
    <izvorni_sadrzaj>  N. J. TRADE trgovina i građevinarstvo, d.o.o. "u stečaju", OIB 15208085847</izvorni_sadrzaj>
    <derivirana_varijabla naziv="DomainObject.Predmet.ProtustrankaFormatedOIB_1">  N. J. TRADE trgovina i građevinarstvo, d.o.o. "u stečaju", OIB 15208085847</derivirana_varijabla>
  </DomainObject.Predmet.ProtustrankaFormatedOIB>
  <DomainObject.Predmet.ProtustrankaFormatedWithAdress>
    <izvorni_sadrzaj> N. J. TRADE trgovina i građevinarstvo, d.o.o. "u stečaju", Braće Ilić 45, 52 212 Fažana</izvorni_sadrzaj>
    <derivirana_varijabla naziv="DomainObject.Predmet.ProtustrankaFormatedWithAdress_1"> N. J. TRADE trgovina i građevinarstvo, d.o.o. "u stečaju", Braće Ilić 45, 52 212 Fažana</derivirana_varijabla>
  </DomainObject.Predmet.ProtustrankaFormatedWithAdress>
  <DomainObject.Predmet.ProtustrankaFormatedWithAdressOIB>
    <izvorni_sadrzaj> N. J. TRADE trgovina i građevinarstvo, d.o.o. "u stečaju", OIB 15208085847, Braće Ilić 45, 52 212 Fažana</izvorni_sadrzaj>
    <derivirana_varijabla naziv="DomainObject.Predmet.ProtustrankaFormatedWithAdressOIB_1"> N. J. TRADE trgovina i građevinarstvo, d.o.o. "u stečaju", OIB 15208085847, Braće Ilić 45, 52 212 Fažana</derivirana_varijabla>
  </DomainObject.Predmet.ProtustrankaFormatedWithAdressOIB>
  <DomainObject.Predmet.ProtustrankaWithAdress>
    <izvorni_sadrzaj>N. J. TRADE trgovina i građevinarstvo, d.o.o. "u stečaju" Braće Ilić 45, 52 212 Fažana</izvorni_sadrzaj>
    <derivirana_varijabla naziv="DomainObject.Predmet.ProtustrankaWithAdress_1">N. J. TRADE trgovina i građevinarstvo, d.o.o. "u stečaju" Braće Ilić 45, 52 212 Fažana</derivirana_varijabla>
  </DomainObject.Predmet.ProtustrankaWithAdress>
  <DomainObject.Predmet.ProtustrankaWithAdressOIB>
    <izvorni_sadrzaj>N. J. TRADE trgovina i građevinarstvo, d.o.o. "u stečaju", OIB 15208085847, Braće Ilić 45, 52 212 Fažana</izvorni_sadrzaj>
    <derivirana_varijabla naziv="DomainObject.Predmet.ProtustrankaWithAdressOIB_1">N. J. TRADE trgovina i građevinarstvo, d.o.o. "u stečaju", OIB 15208085847, Braće Ilić 45, 52 212 Fažana</derivirana_varijabla>
  </DomainObject.Predmet.ProtustrankaWithAdressOIB>
  <DomainObject.Predmet.ProtustrankaNazivFormated>
    <izvorni_sadrzaj>N. J. TRADE trgovina i građevinarstvo, d.o.o. "u stečaju"</izvorni_sadrzaj>
    <derivirana_varijabla naziv="DomainObject.Predmet.ProtustrankaNazivFormated_1">N. J. TRADE trgovina i građevinarstvo, d.o.o. "u stečaju"</derivirana_varijabla>
  </DomainObject.Predmet.ProtustrankaNazivFormated>
  <DomainObject.Predmet.ProtustrankaNazivFormatedOIB>
    <izvorni_sadrzaj>N. J. TRADE trgovina i građevinarstvo, d.o.o. "u stečaju", OIB 15208085847</izvorni_sadrzaj>
    <derivirana_varijabla naziv="DomainObject.Predmet.ProtustrankaNazivFormatedOIB_1">N. J. TRADE trgovina i građevinarstvo, d.o.o. "u stečaju", OIB 15208085847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N. J. TRADE trgovina i građevinarstvo, d.o.o. "u stečaju"</item>
    </izvorni_sadrzaj>
    <derivirana_varijabla naziv="DomainObject.Predmet.ProtuStrankaListFormated_1">
      <item>N. J. TRADE trgovina i građevinarstvo, d.o.o. "u stečaju"</item>
    </derivirana_varijabla>
  </DomainObject.Predmet.ProtuStrankaListFormated>
  <DomainObject.Predmet.ProtuStrankaListFormatedOIB>
    <izvorni_sadrzaj>
      <item>N. J. TRADE trgovina i građevinarstvo, d.o.o. "u stečaju", OIB 15208085847</item>
    </izvorni_sadrzaj>
    <derivirana_varijabla naziv="DomainObject.Predmet.ProtuStrankaListFormatedOIB_1">
      <item>N. J. TRADE trgovina i građevinarstvo, d.o.o. "u stečaju", OIB 15208085847</item>
    </derivirana_varijabla>
  </DomainObject.Predmet.ProtuStrankaListFormatedOIB>
  <DomainObject.Predmet.ProtuStrankaListFormatedWithAdress>
    <izvorni_sadrzaj>
      <item>N. J. TRADE trgovina i građevinarstvo, d.o.o. "u stečaju", Braće Ilić 45, 52 212 Fažana</item>
    </izvorni_sadrzaj>
    <derivirana_varijabla naziv="DomainObject.Predmet.ProtuStrankaListFormatedWithAdress_1">
      <item>N. J. TRADE trgovina i građevinarstvo, d.o.o. "u stečaju", Braće Ilić 45, 52 212 Fažana</item>
    </derivirana_varijabla>
  </DomainObject.Predmet.ProtuStrankaListFormatedWithAdress>
  <DomainObject.Predmet.ProtuStrankaListFormatedWithAdressOIB>
    <izvorni_sadrzaj>
      <item>N. J. TRADE trgovina i građevinarstvo, d.o.o. "u stečaju", OIB 15208085847, Braće Ilić 45, 52 212 Fažana</item>
    </izvorni_sadrzaj>
    <derivirana_varijabla naziv="DomainObject.Predmet.ProtuStrankaListFormatedWithAdressOIB_1">
      <item>N. J. TRADE trgovina i građevinarstvo, d.o.o. "u stečaju", OIB 15208085847, Braće Ilić 45, 52 212 Fažana</item>
    </derivirana_varijabla>
  </DomainObject.Predmet.ProtuStrankaListFormatedWithAdressOIB>
  <DomainObject.Predmet.ProtuStrankaListNazivFormated>
    <izvorni_sadrzaj>
      <item>N. J. TRADE trgovina i građevinarstvo, d.o.o. "u stečaju"</item>
    </izvorni_sadrzaj>
    <derivirana_varijabla naziv="DomainObject.Predmet.ProtuStrankaListNazivFormated_1">
      <item>N. J. TRADE trgovina i građevinarstvo, d.o.o. "u stečaju"</item>
    </derivirana_varijabla>
  </DomainObject.Predmet.ProtuStrankaListNazivFormated>
  <DomainObject.Predmet.ProtuStrankaListNazivFormatedOIB>
    <izvorni_sadrzaj>
      <item>N. J. TRADE trgovina i građevinarstvo, d.o.o. "u stečaju", OIB 15208085847</item>
    </izvorni_sadrzaj>
    <derivirana_varijabla naziv="DomainObject.Predmet.ProtuStrankaListNazivFormatedOIB_1">
      <item>N. J. TRADE trgovina i građevinarstvo, d.o.o. "u stečaju", OIB 15208085847</item>
    </derivirana_varijabla>
  </DomainObject.Predmet.ProtuStrankaListNazivFormatedOIB>
  <DomainObject.Predmet.OstaliList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OstaliList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OstaliListFormated>
  <DomainObject.Predmet.OstaliList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OstaliListFormatedOIB_1"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OstaliListFormatedOIB>
  <DomainObject.Predmet.OstaliListFormatedWithAdress>
    <izvorni_sadrzaj>
      <item>Županijsko državno odvjetništvo u Puli</item>
      <item>Jasmina Lichtenberg, Ravenska 8,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  <item>GRAD PULA</item>
      <item>H-ABDUCO d.o.o.</item>
      <item>HYPO ALPE - ADRIA - BANK d.d.</item>
    </izvorni_sadrzaj>
    <derivirana_varijabla naziv="DomainObject.Predmet.OstaliListFormatedWithAdress_1">
      <item>Županijsko državno odvjetništvo u Puli</item>
      <item>Jasmina Lichtenberg, Ravenska 8,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  <item>GRAD PULA</item>
      <item>H-ABDUCO d.o.o.</item>
      <item>HYPO ALPE - ADRIA - BANK d.d.</item>
    </derivirana_varijabla>
  </DomainObject.Predmet.OstaliListFormatedWithAdress>
  <DomainObject.Predmet.OstaliListFormatedWithAdressOIB>
    <izvorni_sadrzaj>
      <item>Županijsko državno odvjetništvo u Puli</item>
      <item>Jasmina Lichtenberg, OIB 26338581935, Ravenska 8, 52100 Pula</item>
      <item>SONJA ŠIPIĆ, 52100 Pula</item>
      <item>VISOKI TRGOVAČKI SUD RH, Berislavićeva 11, 10000 Zagreb</item>
      <item>MIRELA DEDIĆ, Komunal 66, 52100 Pula</item>
      <item>SAŠA VUJANAC, OIB 14582848664,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  <item>GRAD PULA</item>
      <item>H-ABDUCO d.o.o.</item>
      <item>HYPO ALPE - ADRIA - BANK d.d.</item>
    </izvorni_sadrzaj>
    <derivirana_varijabla naziv="DomainObject.Predmet.OstaliListFormatedWithAdressOIB_1">
      <item>Županijsko državno odvjetništvo u Puli</item>
      <item>Jasmina Lichtenberg, OIB 26338581935, Ravenska 8, 52100 Pula</item>
      <item>SONJA ŠIPIĆ, 52100 Pula</item>
      <item>VISOKI TRGOVAČKI SUD RH, Berislavićeva 11, 10000 Zagreb</item>
      <item>MIRELA DEDIĆ, Komunal 66, 52100 Pula</item>
      <item>SAŠA VUJANAC, OIB 14582848664,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  <item>GRAD PULA</item>
      <item>H-ABDUCO d.o.o.</item>
      <item>HYPO ALPE - ADRIA - BANK d.d.</item>
    </derivirana_varijabla>
  </DomainObject.Predmet.OstaliListFormatedWithAdressOIB>
  <DomainObject.Predmet.OstaliListNaziv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OstaliListNaziv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OstaliListNazivFormated>
  <DomainObject.Predmet.OstaliListNaziv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OstaliListNazivFormatedOIB_1"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St-25/2012-166</izvorni_sadrzaj>
    <derivirana_varijabla naziv="DomainObject.PoslovniBrojDokumenta_1">St-25/2012-166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N. J. TRADE trgovina i građevinarstvo, d.o.o. "u stečaju"</izvorni_sadrzaj>
    <derivirana_varijabla naziv="DomainObject.Predmet.ProtustrankaIDrugi_1">N. J. TRADE trgovina i građevinarstvo, d.o.o. "u stečaju"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N. J. TRADE trgovina i građevinarstvo, d.o.o. "u stečaju", OIB 15208085847, Braće Ilić 45, 52 212 Fažana</izvorni_sadrzaj>
    <derivirana_varijabla naziv="DomainObject.Predmet.ProtustrankaIDrugiAdressOIB_1">N. J. TRADE trgovina i građevinarstvo, d.o.o. "u stečaju", OIB 15208085847, Braće Ilić 45,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N. J. TRADE trgovina i građevinarstvo, d.o.o. "u stečaju"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SudioniciListNaziv_1">
      <item>Županijsko državno odvjetništvo u Puli</item>
      <item>N. J. TRADE trgovina i građevinarstvo, d.o.o. "u stečaju"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SudioniciListNaziv>
  <DomainObject.Predmet.SudioniciListAdressOIB>
    <izvorni_sadrzaj>
      <item>Županijsko državno odvjetništvo u Puli</item>
      <item>N. J. TRADE trgovina i građevinarstvo, d.o.o. "u stečaju", OIB 15208085847, Braće Ilić 45,52 212 Fažana</item>
      <item>REPUBLIKA HRVATSKA, OIB 52634238587</item>
      <item>Jasmina Lichtenberg, OIB 26338581935, Ravenska 8,52100 Pula</item>
      <item>SONJA ŠIPIĆ, 52100 Pula</item>
      <item>VISOKI TRGOVAČKI SUD RH, Berislavićeva 11,10000 Zagreb</item>
      <item>MIRELA DEDIĆ, Komunal 66,52100 Pula</item>
      <item>SAŠA VUJANAC, OIB 14582848664, I. Mažuranića 25,31207 Tenja</item>
      <item>VLADO DUJIĆ, A. Hebranga 21,44000 Sisak</item>
      <item>DAMIR BOSANAC, Sv. Antuna 79,35000 Slavonski Brod</item>
      <item>VICTORIA BERGER</item>
      <item>IN - DI d.o.o.</item>
      <item>Ranko Đokić, odvjetnik, Veronska 7,52100 Pula</item>
      <item>Diana Angelini, odvjetnica, Giardini 7,52100 Pula</item>
      <item>GRAD PULA</item>
      <item>H-ABDUCO d.o.o.</item>
      <item>HYPO ALPE - ADRIA - BANK d.d.</item>
    </izvorni_sadrzaj>
    <derivirana_varijabla naziv="DomainObject.Predmet.SudioniciListAdressOIB_1">
      <item>Županijsko državno odvjetništvo u Puli</item>
      <item>N. J. TRADE trgovina i građevinarstvo, d.o.o. "u stečaju", OIB 15208085847, Braće Ilić 45,52 212 Fažana</item>
      <item>REPUBLIKA HRVATSKA, OIB 52634238587</item>
      <item>Jasmina Lichtenberg, OIB 26338581935, Ravenska 8,52100 Pula</item>
      <item>SONJA ŠIPIĆ, 52100 Pula</item>
      <item>VISOKI TRGOVAČKI SUD RH, Berislavićeva 11,10000 Zagreb</item>
      <item>MIRELA DEDIĆ, Komunal 66,52100 Pula</item>
      <item>SAŠA VUJANAC, OIB 14582848664, I. Mažuranića 25,31207 Tenja</item>
      <item>VLADO DUJIĆ, A. Hebranga 21,44000 Sisak</item>
      <item>DAMIR BOSANAC, Sv. Antuna 79,35000 Slavonski Brod</item>
      <item>VICTORIA BERGER</item>
      <item>IN - DI d.o.o.</item>
      <item>Ranko Đokić, odvjetnik, Veronska 7,52100 Pula</item>
      <item>Diana Angelini, odvjetnica, Giardini 7,52100 Pula</item>
      <item>GRAD PULA</item>
      <item>H-ABDUCO d.o.o.</item>
      <item>HYPO ALPE - ADRIA - 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15208085847</item>
      <item>, OIB 52634238587</item>
      <item>, OIB 26338581935</item>
      <item>, OIB null</item>
      <item>, OIB null</item>
      <item>, OIB null</item>
      <item>, OIB 14582848664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15208085847</item>
      <item>, OIB 52634238587</item>
      <item>, OIB 26338581935</item>
      <item>, OIB null</item>
      <item>, OIB null</item>
      <item>, OIB null</item>
      <item>, OIB 14582848664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3393</properties:Characters>
  <properties:Lines>98</properties:Lines>
  <properties:Paragraphs>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2017-04-07T07:33:00Z</dcterms:created>
  <dc:creator>korisnik</dc:creator>
  <cp:lastModifiedBy>Jasna Radulović</cp:lastModifiedBy>
  <cp:lastPrinted>2017-04-07T07:35:00Z</cp:lastPrinted>
  <dcterms:modified xmlns:xsi="http://www.w3.org/2001/XMLSchema-instance" xsi:type="dcterms:W3CDTF">2017-04-07T07:41:00Z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St-25/2012-166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