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6868" w14:paraId="7c66868" w:rsidRDefault="004E3D9D" w:rsidP="0042133F" w:rsidR="00374B79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B79" w:rsidP="00374B79" w:rsidR="00374B79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374B79" w:rsidP="00374B79" w:rsidR="00374B79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374B79" w:rsidP="00374B79" w:rsidR="00374B79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374B79" w:rsidP="00374B79" w:rsidR="00374B79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374B79" w:rsidR="00374B79">
      <w:pPr>
        <w:jc w:val="right"/>
        <w:rPr>
          <w:b/>
          <w:sz w:val="22"/>
          <w:szCs w:val="22"/>
        </w:rPr>
      </w:pPr>
    </w:p>
    <w:p w:rsidRDefault="00555CCB" w:rsidR="00555CCB" w:rsidRPr="0039345F">
      <w:pPr>
        <w:jc w:val="right"/>
        <w:rPr>
          <w:b/>
        </w:rPr>
      </w:pPr>
      <w:r w:rsidRPr="0039345F">
        <w:rPr>
          <w:b/>
        </w:rPr>
        <w:t xml:space="preserve">Posl. br. </w:t>
      </w:r>
      <w:r w:rsidR="00515B4A" w:rsidRPr="0039345F">
        <w:rPr>
          <w:b/>
        </w:rPr>
        <w:t>6</w:t>
      </w:r>
      <w:r w:rsidRPr="0039345F">
        <w:rPr>
          <w:b/>
        </w:rPr>
        <w:t>-St</w:t>
      </w:r>
      <w:r w:rsidR="0042133F">
        <w:rPr>
          <w:b/>
        </w:rPr>
        <w:t>.</w:t>
      </w:r>
      <w:r w:rsidR="00995522">
        <w:rPr>
          <w:b/>
        </w:rPr>
        <w:t>808/</w:t>
      </w:r>
      <w:r w:rsidR="00515B4A" w:rsidRPr="0039345F">
        <w:rPr>
          <w:b/>
        </w:rPr>
        <w:t>201</w:t>
      </w:r>
      <w:r w:rsidR="0016245A">
        <w:rPr>
          <w:b/>
        </w:rPr>
        <w:t>6</w:t>
      </w:r>
      <w:r w:rsidR="00F15945" w:rsidRPr="0039345F">
        <w:rPr>
          <w:b/>
        </w:rPr>
        <w:t>-</w:t>
      </w:r>
      <w:r w:rsidR="0042133F">
        <w:rPr>
          <w:b/>
        </w:rPr>
        <w:t>104</w:t>
      </w:r>
    </w:p>
    <w:p w:rsidRDefault="00555CCB" w:rsidR="00555CCB" w:rsidRPr="0039345F">
      <w:pPr>
        <w:jc w:val="both"/>
        <w:rPr>
          <w:b/>
        </w:rPr>
      </w:pPr>
    </w:p>
    <w:p w:rsidRDefault="00374B79" w:rsidR="00374B79" w:rsidRPr="0039345F">
      <w:pPr>
        <w:jc w:val="both"/>
        <w:rPr>
          <w:b/>
        </w:rPr>
      </w:pPr>
    </w:p>
    <w:p w:rsidRDefault="005A60A2" w:rsidP="005A60A2" w:rsidR="005A60A2" w:rsidRPr="0039345F">
      <w:pPr>
        <w:jc w:val="center"/>
        <w:rPr>
          <w:b/>
        </w:rPr>
      </w:pPr>
      <w:r w:rsidRPr="0039345F">
        <w:rPr>
          <w:b/>
        </w:rPr>
        <w:t>R E P U B L I K A  H R V A T S K A</w:t>
      </w:r>
    </w:p>
    <w:p w:rsidRDefault="005A60A2" w:rsidR="005A60A2" w:rsidRPr="0039345F">
      <w:pPr>
        <w:jc w:val="center"/>
        <w:rPr>
          <w:b/>
        </w:rPr>
      </w:pPr>
    </w:p>
    <w:p w:rsidRDefault="00DF74FA" w:rsidR="00555CCB" w:rsidRPr="0039345F">
      <w:pPr>
        <w:jc w:val="center"/>
        <w:rPr>
          <w:b/>
        </w:rPr>
      </w:pPr>
      <w:r w:rsidRPr="0039345F">
        <w:rPr>
          <w:b/>
        </w:rPr>
        <w:t>Z A K L J U Č A K</w:t>
      </w:r>
    </w:p>
    <w:p w:rsidRDefault="00FB4301" w:rsidP="00FB4301" w:rsidR="00FB4301" w:rsidRPr="0039345F">
      <w:pPr>
        <w:jc w:val="both"/>
      </w:pPr>
    </w:p>
    <w:p w:rsidRDefault="00FB4301" w:rsidP="00FB4301" w:rsidR="00FB4301" w:rsidRPr="0039345F">
      <w:pPr>
        <w:jc w:val="both"/>
      </w:pPr>
      <w:r w:rsidRPr="0039345F">
        <w:tab/>
      </w:r>
      <w:r w:rsidR="0039345F" w:rsidRPr="0039345F">
        <w:t>Trgovački sud u Splitu, Stalna služba u Dubrovniku, po stečajnom sucu tog suda Srđanu Gavraniću, kao sucu pojedincu, u postupku</w:t>
      </w:r>
      <w:r w:rsidR="0016245A">
        <w:t xml:space="preserve"> naknadne diobe stečajne mase</w:t>
      </w:r>
      <w:r w:rsidR="0039345F" w:rsidRPr="0039345F">
        <w:t xml:space="preserve"> stečajn</w:t>
      </w:r>
      <w:r w:rsidR="0016245A">
        <w:t>og</w:t>
      </w:r>
      <w:r w:rsidR="0039345F" w:rsidRPr="0039345F">
        <w:t xml:space="preserve"> dužnik</w:t>
      </w:r>
      <w:r w:rsidR="0016245A">
        <w:t>a</w:t>
      </w:r>
      <w:r w:rsidR="0039345F" w:rsidRPr="0039345F">
        <w:t xml:space="preserve"> </w:t>
      </w:r>
      <w:r w:rsidR="00995522" w:rsidRPr="00995522">
        <w:t>MANI d.o.o. za trgovinu, turizam i ugostiteljstvo „u stečaju“, Dubrovnik, Petra Zoranića 1, MBS 090004100, OIB: 84386227913, zastupano po stečajnom upravitelju Matu Mariću iz Dubrovnika</w:t>
      </w:r>
      <w:r w:rsidR="00775CD4">
        <w:t>,</w:t>
      </w:r>
      <w:r w:rsidR="0039345F" w:rsidRPr="0039345F">
        <w:t xml:space="preserve"> dana </w:t>
      </w:r>
      <w:r w:rsidR="0042133F">
        <w:t>23</w:t>
      </w:r>
      <w:r w:rsidR="0039345F" w:rsidRPr="0039345F">
        <w:t xml:space="preserve">. </w:t>
      </w:r>
      <w:r w:rsidR="00C565CE">
        <w:t>s</w:t>
      </w:r>
      <w:r w:rsidR="0042133F">
        <w:t>iječnja</w:t>
      </w:r>
      <w:r w:rsidR="0039345F" w:rsidRPr="0039345F">
        <w:t xml:space="preserve"> 201</w:t>
      </w:r>
      <w:r w:rsidR="0042133F">
        <w:t>7</w:t>
      </w:r>
      <w:r w:rsidR="0039345F" w:rsidRPr="0039345F">
        <w:t>. godine</w:t>
      </w:r>
    </w:p>
    <w:p w:rsidRDefault="00555CCB" w:rsidR="00555CCB" w:rsidRPr="0039345F">
      <w:pPr>
        <w:jc w:val="center"/>
        <w:rPr>
          <w:b/>
        </w:rPr>
      </w:pPr>
    </w:p>
    <w:p w:rsidRDefault="004B2735" w:rsidR="004B2735" w:rsidRPr="00B2106A">
      <w:pPr>
        <w:jc w:val="center"/>
        <w:rPr>
          <w:b/>
        </w:rPr>
      </w:pPr>
    </w:p>
    <w:p w:rsidRDefault="00DF74FA" w:rsidR="00555CCB" w:rsidRPr="00B2106A">
      <w:pPr>
        <w:jc w:val="center"/>
        <w:rPr>
          <w:b/>
        </w:rPr>
      </w:pPr>
      <w:r w:rsidRPr="00B2106A">
        <w:rPr>
          <w:b/>
        </w:rPr>
        <w:t xml:space="preserve">z a k l j u č i o   </w:t>
      </w:r>
      <w:r w:rsidR="00555CCB" w:rsidRPr="00B2106A">
        <w:rPr>
          <w:b/>
        </w:rPr>
        <w:t>j e</w:t>
      </w:r>
    </w:p>
    <w:p w:rsidRDefault="006B1910" w:rsidR="006B1910" w:rsidRPr="00B2106A">
      <w:pPr>
        <w:jc w:val="center"/>
      </w:pPr>
    </w:p>
    <w:p w:rsidRDefault="00555CCB" w:rsidP="00025A29" w:rsidR="000F7714">
      <w:pPr>
        <w:jc w:val="both"/>
      </w:pPr>
      <w:r w:rsidRPr="00B2106A">
        <w:tab/>
      </w:r>
      <w:r w:rsidR="00DF74FA" w:rsidRPr="00B2106A">
        <w:t>Na</w:t>
      </w:r>
      <w:r w:rsidR="0042133F">
        <w:t xml:space="preserve">laže se stečajnom upravitelju sukladno odluci skupštine vjerovnika od </w:t>
      </w:r>
      <w:r w:rsidR="00E0138B">
        <w:t xml:space="preserve">24. studenog 2017. godine </w:t>
      </w:r>
      <w:r w:rsidR="00CD5279">
        <w:t xml:space="preserve">i u roku od </w:t>
      </w:r>
      <w:r w:rsidR="000747CD">
        <w:t>15</w:t>
      </w:r>
      <w:r w:rsidR="00CD5279">
        <w:t xml:space="preserve"> dana dostaviti </w:t>
      </w:r>
      <w:r w:rsidR="00A52AAA">
        <w:t>podatke o predvidivim troškovima ovog stečajno postupka</w:t>
      </w:r>
      <w:r w:rsidR="000747CD">
        <w:t xml:space="preserve"> uključujući predvidive troškove parnice koja je u tijeku kao i obračun do sada nastalih troškova</w:t>
      </w:r>
      <w:r w:rsidR="000F7714">
        <w:t>.</w:t>
      </w:r>
    </w:p>
    <w:p w:rsidRDefault="00A97CB5" w:rsidR="00555CCB" w:rsidRPr="00B2106A">
      <w:pPr>
        <w:jc w:val="both"/>
      </w:pPr>
      <w:r w:rsidRPr="00B2106A">
        <w:tab/>
      </w:r>
      <w:r w:rsidR="00555CCB" w:rsidRPr="00B2106A">
        <w:tab/>
      </w:r>
      <w:r w:rsidR="00555CCB" w:rsidRPr="00B2106A">
        <w:tab/>
      </w:r>
    </w:p>
    <w:p w:rsidRDefault="00555CCB" w:rsidR="00555CCB" w:rsidRPr="00B2106A">
      <w:pPr>
        <w:pStyle w:val="Naslov1"/>
      </w:pPr>
      <w:r w:rsidRPr="00B2106A">
        <w:t xml:space="preserve">U Dubrovniku, dana </w:t>
      </w:r>
      <w:r w:rsidR="000F7714">
        <w:t>23</w:t>
      </w:r>
      <w:r w:rsidR="00506E10" w:rsidRPr="00B2106A">
        <w:t>.</w:t>
      </w:r>
      <w:r w:rsidR="00617822" w:rsidRPr="00B2106A">
        <w:t xml:space="preserve"> </w:t>
      </w:r>
      <w:r w:rsidR="00C565CE">
        <w:t>s</w:t>
      </w:r>
      <w:r w:rsidR="000F7714">
        <w:t>iječnja</w:t>
      </w:r>
      <w:r w:rsidRPr="00B2106A">
        <w:t xml:space="preserve"> 20</w:t>
      </w:r>
      <w:r w:rsidR="00515B4A" w:rsidRPr="00B2106A">
        <w:t>1</w:t>
      </w:r>
      <w:r w:rsidR="000F7714">
        <w:t>7</w:t>
      </w:r>
      <w:r w:rsidRPr="00B2106A">
        <w:t>.</w:t>
      </w:r>
      <w:r w:rsidR="00617822" w:rsidRPr="00B2106A">
        <w:t xml:space="preserve"> </w:t>
      </w:r>
      <w:r w:rsidRPr="00B2106A">
        <w:t>godine</w:t>
      </w:r>
    </w:p>
    <w:p w:rsidRDefault="00555CCB" w:rsidR="00555CCB" w:rsidRPr="00B2106A">
      <w:pPr>
        <w:jc w:val="both"/>
      </w:pPr>
    </w:p>
    <w:p w:rsidRDefault="00555CCB" w:rsidR="00555CCB" w:rsidRPr="00B2106A">
      <w:pPr>
        <w:jc w:val="both"/>
        <w:rPr>
          <w:b/>
        </w:rPr>
      </w:pPr>
      <w:r w:rsidRPr="00B2106A">
        <w:tab/>
      </w:r>
      <w:r w:rsidRPr="00B2106A">
        <w:tab/>
      </w:r>
      <w:r w:rsidRPr="00B2106A">
        <w:tab/>
      </w:r>
      <w:r w:rsidRPr="00B2106A">
        <w:tab/>
      </w:r>
      <w:r w:rsidRPr="00B2106A">
        <w:tab/>
      </w:r>
      <w:r w:rsidRPr="00B2106A">
        <w:tab/>
      </w:r>
      <w:r w:rsidRPr="00B2106A">
        <w:tab/>
      </w:r>
      <w:r w:rsidRPr="00B2106A">
        <w:tab/>
      </w:r>
      <w:r w:rsidRPr="00B2106A">
        <w:tab/>
      </w:r>
      <w:r w:rsidRPr="00B2106A">
        <w:rPr>
          <w:b/>
        </w:rPr>
        <w:t>Stečajni sudac:</w:t>
      </w:r>
    </w:p>
    <w:p w:rsidRDefault="00555CCB" w:rsidR="00555CCB" w:rsidRPr="00B2106A">
      <w:pPr>
        <w:jc w:val="both"/>
        <w:rPr>
          <w:b/>
        </w:rPr>
      </w:pPr>
    </w:p>
    <w:p w:rsidRDefault="00555CCB" w:rsidR="00555CCB" w:rsidRPr="00B2106A">
      <w:pPr>
        <w:jc w:val="both"/>
        <w:rPr>
          <w:b/>
        </w:rPr>
      </w:pPr>
      <w:r w:rsidRPr="00B2106A">
        <w:rPr>
          <w:b/>
        </w:rPr>
        <w:tab/>
      </w:r>
      <w:r w:rsidRPr="00B2106A">
        <w:rPr>
          <w:b/>
        </w:rPr>
        <w:tab/>
      </w:r>
      <w:r w:rsidRPr="00B2106A">
        <w:rPr>
          <w:b/>
        </w:rPr>
        <w:tab/>
      </w:r>
      <w:r w:rsidRPr="00B2106A">
        <w:rPr>
          <w:b/>
        </w:rPr>
        <w:tab/>
      </w:r>
      <w:r w:rsidRPr="00B2106A">
        <w:rPr>
          <w:b/>
        </w:rPr>
        <w:tab/>
      </w:r>
      <w:r w:rsidRPr="00B2106A">
        <w:rPr>
          <w:b/>
        </w:rPr>
        <w:tab/>
      </w:r>
      <w:r w:rsidRPr="00B2106A">
        <w:rPr>
          <w:b/>
        </w:rPr>
        <w:tab/>
      </w:r>
      <w:r w:rsidRPr="00B2106A">
        <w:rPr>
          <w:b/>
        </w:rPr>
        <w:tab/>
      </w:r>
      <w:r w:rsidRPr="00B2106A">
        <w:rPr>
          <w:b/>
        </w:rPr>
        <w:tab/>
        <w:t>Srđan Gavranić</w:t>
      </w:r>
    </w:p>
    <w:p w:rsidRDefault="00555CCB" w:rsidR="00555CCB" w:rsidRPr="00B2106A">
      <w:pPr>
        <w:jc w:val="both"/>
        <w:rPr>
          <w:b/>
        </w:rPr>
      </w:pPr>
    </w:p>
    <w:p w:rsidRDefault="005A60A2" w:rsidR="005A60A2" w:rsidRPr="00B2106A">
      <w:pPr>
        <w:jc w:val="both"/>
        <w:rPr>
          <w:b/>
        </w:rPr>
      </w:pPr>
    </w:p>
    <w:p w:rsidRDefault="00C93176" w:rsidP="00C93176" w:rsidR="00C93176" w:rsidRPr="00B2106A">
      <w:pPr>
        <w:jc w:val="both"/>
        <w:rPr>
          <w:b/>
        </w:rPr>
      </w:pPr>
      <w:r w:rsidRPr="00B2106A">
        <w:rPr>
          <w:b/>
        </w:rPr>
        <w:t>POUKA O PRAVNOM LIJEKU</w:t>
      </w:r>
    </w:p>
    <w:p w:rsidRDefault="005A60A2" w:rsidR="00C93176" w:rsidRPr="00B2106A">
      <w:pPr>
        <w:jc w:val="both"/>
      </w:pPr>
      <w:r w:rsidRPr="00B2106A">
        <w:t>Protiv ovog zaključka</w:t>
      </w:r>
      <w:r w:rsidR="00B511AC" w:rsidRPr="00B2106A">
        <w:t xml:space="preserve"> nije </w:t>
      </w:r>
      <w:r w:rsidR="00C93176" w:rsidRPr="00B2106A">
        <w:t xml:space="preserve">dopuštena žalba. </w:t>
      </w:r>
    </w:p>
    <w:p w:rsidRDefault="00B511AC" w:rsidR="00B511AC" w:rsidRPr="00B2106A">
      <w:pPr>
        <w:jc w:val="both"/>
        <w:rPr>
          <w:b/>
        </w:rPr>
      </w:pPr>
    </w:p>
    <w:p w:rsidRDefault="005A60A2" w:rsidR="005A60A2" w:rsidRPr="00B2106A">
      <w:pPr>
        <w:jc w:val="both"/>
        <w:rPr>
          <w:b/>
        </w:rPr>
      </w:pPr>
    </w:p>
    <w:p w:rsidRDefault="00555CCB" w:rsidR="00EE4DD2" w:rsidRPr="00B2106A">
      <w:pPr>
        <w:jc w:val="both"/>
        <w:rPr>
          <w:b/>
        </w:rPr>
      </w:pPr>
      <w:r w:rsidRPr="00B2106A">
        <w:rPr>
          <w:b/>
        </w:rPr>
        <w:t>D</w:t>
      </w:r>
      <w:r w:rsidR="000A5E6E" w:rsidRPr="00B2106A">
        <w:rPr>
          <w:b/>
        </w:rPr>
        <w:t>N</w:t>
      </w:r>
      <w:r w:rsidRPr="00B2106A">
        <w:rPr>
          <w:b/>
        </w:rPr>
        <w:t>-a</w:t>
      </w:r>
      <w:r w:rsidR="00F15945" w:rsidRPr="00B2106A">
        <w:rPr>
          <w:b/>
        </w:rPr>
        <w:t xml:space="preserve"> </w:t>
      </w:r>
      <w:r w:rsidR="00F15945" w:rsidRPr="00B2106A">
        <w:t>(</w:t>
      </w:r>
      <w:r w:rsidR="000F7714">
        <w:t>23</w:t>
      </w:r>
      <w:r w:rsidR="00F15945" w:rsidRPr="00B2106A">
        <w:t>.</w:t>
      </w:r>
      <w:r w:rsidR="000F7714">
        <w:t>01</w:t>
      </w:r>
      <w:r w:rsidR="00F15945" w:rsidRPr="00B2106A">
        <w:t>.20</w:t>
      </w:r>
      <w:r w:rsidR="00515B4A" w:rsidRPr="00B2106A">
        <w:t>1</w:t>
      </w:r>
      <w:r w:rsidR="000F7714">
        <w:t>7</w:t>
      </w:r>
      <w:r w:rsidR="00F15945" w:rsidRPr="00B2106A">
        <w:t>.g.)</w:t>
      </w:r>
      <w:r w:rsidRPr="00B2106A">
        <w:rPr>
          <w:b/>
        </w:rPr>
        <w:t>:</w:t>
      </w:r>
    </w:p>
    <w:p w:rsidRDefault="00F23C78" w:rsidP="005A60A2" w:rsidR="00555CCB">
      <w:pPr>
        <w:jc w:val="both"/>
      </w:pPr>
      <w:r w:rsidRPr="00B2106A">
        <w:t xml:space="preserve">- </w:t>
      </w:r>
      <w:r w:rsidR="00555CCB" w:rsidRPr="00B2106A">
        <w:t>stečajn</w:t>
      </w:r>
      <w:r w:rsidR="00DF68C0" w:rsidRPr="00B2106A">
        <w:t>om</w:t>
      </w:r>
      <w:r w:rsidR="00555CCB" w:rsidRPr="00B2106A">
        <w:t xml:space="preserve"> upravitelj</w:t>
      </w:r>
      <w:r w:rsidR="00DF68C0" w:rsidRPr="00B2106A">
        <w:t>u</w:t>
      </w:r>
      <w:r w:rsidR="000F7714">
        <w:t>, putem e oglasne ploče</w:t>
      </w:r>
      <w:r w:rsidR="004B2735" w:rsidRPr="00B2106A">
        <w:t>.</w:t>
      </w:r>
    </w:p>
    <w:p w:rsidRDefault="00C40F28" w:rsidP="005A60A2" w:rsidR="00C40F28">
      <w:pPr>
        <w:jc w:val="both"/>
      </w:pPr>
    </w:p>
    <w:sectPr w:rsidSect="00F15945" w:rsidR="00C40F28">
      <w:headerReference w:type="even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EFE" w:rsidR="007F4EFE">
      <w:r>
        <w:separator/>
      </w:r>
    </w:p>
  </w:endnote>
  <w:endnote w:id="0" w:type="continuationSeparator">
    <w:p w:rsidRDefault="007F4EFE" w:rsidR="007F4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EFE" w:rsidR="007F4EFE">
      <w:r>
        <w:separator/>
      </w:r>
    </w:p>
  </w:footnote>
  <w:footnote w:id="0" w:type="continuationSeparator">
    <w:p w:rsidRDefault="007F4EFE" w:rsidR="007F4E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30BB" w:rsidR="006730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730BB" w:rsidR="006730B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4E45D3"/>
    <w:multiLevelType w:val="hybridMultilevel"/>
    <w:tmpl w:val="5E40368E"/>
    <w:lvl w:tplc="BD1C8EE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1B30437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2DBAB208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768A160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3AB46E44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C45EE81C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3EC6905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EA009C8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73702F30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C180F3C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70CC"/>
    <w:rsid w:val="0001623F"/>
    <w:rsid w:val="00025A29"/>
    <w:rsid w:val="000747CD"/>
    <w:rsid w:val="000A5E6E"/>
    <w:rsid w:val="000B272F"/>
    <w:rsid w:val="000B4ED5"/>
    <w:rsid w:val="000F7714"/>
    <w:rsid w:val="00117D42"/>
    <w:rsid w:val="0016245A"/>
    <w:rsid w:val="00175841"/>
    <w:rsid w:val="00180E18"/>
    <w:rsid w:val="001A424C"/>
    <w:rsid w:val="001E7803"/>
    <w:rsid w:val="00221833"/>
    <w:rsid w:val="002330EB"/>
    <w:rsid w:val="00247938"/>
    <w:rsid w:val="002677AF"/>
    <w:rsid w:val="00276614"/>
    <w:rsid w:val="002D3D06"/>
    <w:rsid w:val="00300C34"/>
    <w:rsid w:val="00312010"/>
    <w:rsid w:val="00335B10"/>
    <w:rsid w:val="00374B79"/>
    <w:rsid w:val="0038227C"/>
    <w:rsid w:val="003932F8"/>
    <w:rsid w:val="0039345F"/>
    <w:rsid w:val="003B43EE"/>
    <w:rsid w:val="003D24EF"/>
    <w:rsid w:val="003E6F6D"/>
    <w:rsid w:val="00412D05"/>
    <w:rsid w:val="0042133F"/>
    <w:rsid w:val="00424176"/>
    <w:rsid w:val="00432840"/>
    <w:rsid w:val="004533D2"/>
    <w:rsid w:val="004A39F7"/>
    <w:rsid w:val="004B2735"/>
    <w:rsid w:val="004C03FF"/>
    <w:rsid w:val="004D3F17"/>
    <w:rsid w:val="004D79C7"/>
    <w:rsid w:val="004E160C"/>
    <w:rsid w:val="004E3D9D"/>
    <w:rsid w:val="004E41E5"/>
    <w:rsid w:val="00506E10"/>
    <w:rsid w:val="00515B4A"/>
    <w:rsid w:val="00555CCB"/>
    <w:rsid w:val="00595875"/>
    <w:rsid w:val="005A3ACC"/>
    <w:rsid w:val="005A60A2"/>
    <w:rsid w:val="00617822"/>
    <w:rsid w:val="00642CDF"/>
    <w:rsid w:val="00642E7D"/>
    <w:rsid w:val="006618E8"/>
    <w:rsid w:val="006636FE"/>
    <w:rsid w:val="006730BB"/>
    <w:rsid w:val="006B1910"/>
    <w:rsid w:val="006C196C"/>
    <w:rsid w:val="006D6210"/>
    <w:rsid w:val="006E4CB2"/>
    <w:rsid w:val="00753C76"/>
    <w:rsid w:val="00775CD4"/>
    <w:rsid w:val="00794CEB"/>
    <w:rsid w:val="00794EDF"/>
    <w:rsid w:val="007F4EFE"/>
    <w:rsid w:val="00811434"/>
    <w:rsid w:val="008723DD"/>
    <w:rsid w:val="00876429"/>
    <w:rsid w:val="008A232B"/>
    <w:rsid w:val="008B029A"/>
    <w:rsid w:val="008B744F"/>
    <w:rsid w:val="008F1897"/>
    <w:rsid w:val="0090622A"/>
    <w:rsid w:val="00971709"/>
    <w:rsid w:val="00974521"/>
    <w:rsid w:val="0097520F"/>
    <w:rsid w:val="00995522"/>
    <w:rsid w:val="009E441E"/>
    <w:rsid w:val="00A23EB6"/>
    <w:rsid w:val="00A340FF"/>
    <w:rsid w:val="00A52AAA"/>
    <w:rsid w:val="00A97CB5"/>
    <w:rsid w:val="00AA1B48"/>
    <w:rsid w:val="00AC6151"/>
    <w:rsid w:val="00AF1971"/>
    <w:rsid w:val="00B035B8"/>
    <w:rsid w:val="00B15BC8"/>
    <w:rsid w:val="00B17410"/>
    <w:rsid w:val="00B2106A"/>
    <w:rsid w:val="00B22142"/>
    <w:rsid w:val="00B511AC"/>
    <w:rsid w:val="00B9324D"/>
    <w:rsid w:val="00BA29A6"/>
    <w:rsid w:val="00BF5C75"/>
    <w:rsid w:val="00C3178B"/>
    <w:rsid w:val="00C40F28"/>
    <w:rsid w:val="00C565CE"/>
    <w:rsid w:val="00C8270E"/>
    <w:rsid w:val="00C93176"/>
    <w:rsid w:val="00CA7F18"/>
    <w:rsid w:val="00CC00BD"/>
    <w:rsid w:val="00CD5279"/>
    <w:rsid w:val="00CD7F75"/>
    <w:rsid w:val="00D84686"/>
    <w:rsid w:val="00DC7CB9"/>
    <w:rsid w:val="00DF68C0"/>
    <w:rsid w:val="00DF74FA"/>
    <w:rsid w:val="00E0138B"/>
    <w:rsid w:val="00E21907"/>
    <w:rsid w:val="00E75306"/>
    <w:rsid w:val="00E84AC5"/>
    <w:rsid w:val="00EE4DD2"/>
    <w:rsid w:val="00F1255C"/>
    <w:rsid w:val="00F15945"/>
    <w:rsid w:val="00F23C78"/>
    <w:rsid w:val="00F32265"/>
    <w:rsid w:val="00F83C8B"/>
    <w:rsid w:val="00FB4301"/>
    <w:rsid w:val="00FD740F"/>
    <w:rsid w:val="00FE5118"/>
    <w:rsid w:val="00FE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0F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0F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0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0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0F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0F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0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0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St-808/2011</izvorni_sadrzaj>
    <derivirana_varijabla naziv="DomainObject.Predmet.OznakaBroj_1">St-808/2011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 d.o.o. za trgovinu, turizam i ugostiteljstvo</izvorni_sadrzaj>
    <derivirana_varijabla naziv="DomainObject.Predmet.ProtustrankaFormated_1">  MANI d.o.o. za trgovinu, turizam i ugostiteljstvo</derivirana_varijabla>
  </DomainObject.Predmet.ProtustrankaFormated>
  <DomainObject.Predmet.ProtustrankaFormatedOIB>
    <izvorni_sadrzaj>  MANI d.o.o. za trgovinu, turizam i ugostiteljstvo, OIB 84386227913</izvorni_sadrzaj>
    <derivirana_varijabla naziv="DomainObject.Predmet.ProtustrankaFormatedOIB_1">  MANI d.o.o. za trgovinu, turizam i ugostiteljstvo, OIB 84386227913</derivirana_varijabla>
  </DomainObject.Predmet.ProtustrankaFormatedOIB>
  <DomainObject.Predmet.ProtustrankaFormatedWithAdress>
    <izvorni_sadrzaj> MANI d.o.o. za trgovinu, turizam i ugostiteljstvo, Petra Zoranića 1, Dubrovnik</izvorni_sadrzaj>
    <derivirana_varijabla naziv="DomainObject.Predmet.ProtustrankaFormatedWithAdress_1"> MANI d.o.o. za trgovinu, turizam i ugostiteljstvo, Petra Zoranića 1, Dubrovnik</derivirana_varijabla>
  </DomainObject.Predmet.ProtustrankaFormatedWithAdress>
  <DomainObject.Predmet.ProtustrankaFormatedWithAdressOIB>
    <izvorni_sadrzaj> MANI d.o.o. za trgovinu, turizam i ugostiteljstvo, OIB 84386227913, Petra Zoranića 1, Dubrovnik</izvorni_sadrzaj>
    <derivirana_varijabla naziv="DomainObject.Predmet.ProtustrankaFormatedWithAdressOIB_1"> MANI d.o.o. za trgovinu, turizam i ugostiteljstvo, OIB 84386227913, Petra Zoranića 1, Dubrovnik</derivirana_varijabla>
  </DomainObject.Predmet.ProtustrankaFormatedWithAdressOIB>
  <DomainObject.Predmet.ProtustrankaWithAdress>
    <izvorni_sadrzaj>MANI d.o.o. za trgovinu, turizam i ugostiteljstvo Petra Zoranića 1, Dubrovnik</izvorni_sadrzaj>
    <derivirana_varijabla naziv="DomainObject.Predmet.ProtustrankaWithAdress_1">MANI d.o.o. za trgovinu, turizam i ugostiteljstvo Petra Zoranića 1, Dubrovnik</derivirana_varijabla>
  </DomainObject.Predmet.ProtustrankaWithAdress>
  <DomainObject.Predmet.ProtustrankaWithAdressOIB>
    <izvorni_sadrzaj>MANI d.o.o. za trgovinu, turizam i ugostiteljstvo, OIB 84386227913, Petra Zoranića 1, Dubrovnik</izvorni_sadrzaj>
    <derivirana_varijabla naziv="DomainObject.Predmet.ProtustrankaWithAdressOIB_1">MANI d.o.o. za trgovinu, turizam i ugostiteljstvo, OIB 84386227913, Petra Zoranića 1, Dubrovnik</derivirana_varijabla>
  </DomainObject.Predmet.ProtustrankaWithAdressOIB>
  <DomainObject.Predmet.ProtustrankaNazivFormated>
    <izvorni_sadrzaj>MANI d.o.o. za trgovinu, turizam i ugostiteljstvo</izvorni_sadrzaj>
    <derivirana_varijabla naziv="DomainObject.Predmet.ProtustrankaNazivFormated_1">MANI d.o.o. za trgovinu, turizam i ugostiteljstvo</derivirana_varijabla>
  </DomainObject.Predmet.ProtustrankaNazivFormated>
  <DomainObject.Predmet.ProtustrankaNazivFormatedOIB>
    <izvorni_sadrzaj>MANI d.o.o. za trgovinu, turizam i ugostiteljstvo, OIB 84386227913</izvorni_sadrzaj>
    <derivirana_varijabla naziv="DomainObject.Predmet.ProtustrankaNazivFormatedOIB_1">MANI d.o.o. za trgovinu, turizam i ugostiteljstvo, OIB 84386227913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 zastupanog po punomoćniku ŽUPANIJSKO DRŽAVNO ODVJETNIŠTVO U DUBROVNIKU</izvorni_sadrzaj>
    <derivirana_varijabla naziv="DomainObject.Predmet.StrankaFormated_1">  MINISTARSTVO FINANCIJA, POREZNA UPRAVA, PODRUČNI URED DUBROVNIK zastupanog po punomoćniku ŽUPANIJSKO DRŽAVNO ODVJETNIŠTVO U DUBROVNIKU</derivirana_varijabla>
  </DomainObject.Predmet.StrankaFormated>
  <DomainObject.Predmet.StrankaFormatedOIB>
    <izvorni_sadrzaj>  MINISTARSTVO FINANCIJA, POREZNA UPRAVA, PODRUČNI URED DUBROVNIK, OIB 18683136487 zastupanog po punomoćniku ŽUPANIJSKO DRŽAVNO ODVJETNIŠTVO U DUBROVNIKU</izvorni_sadrzaj>
    <derivirana_varijabla naziv="DomainObject.Predmet.StrankaFormatedOIB_1"> 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MINISTARSTVO FINANCIJA, POREZNA UPRAVA, PODRUČNI URED DUBROVNIK, ., 20000 Dubrovnik zastupanog po punomoćniku ŽUPANIJSKO DRŽAVNO ODVJETNIŠTVO U DUBROVNIKU</izvorni_sadrzaj>
    <derivirana_varijabla naziv="DomainObject.Predmet.StrankaFormatedWithAdress_1"> MINISTARSTVO FINANCIJA, POREZNA UPRAVA, PODRUČNI URED DUBROVNIK, ., 20000 Dubrovnik zastupanog po punomoćniku ŽUPANIJSKO DRŽAVNO ODVJETNIŠTVO U DUBROVNIKU</derivirana_varijabla>
  </DomainObject.Predmet.StrankaFormatedWithAdress>
  <DomainObject.Predmet.StrankaFormatedWithAdressOIB>
    <izvorni_sadrzaj> MINISTARSTVO FINANCIJA, POREZNA UPRAVA, PODRUČNI URED DUBROVNIK, OIB 18683136487, ., 20000 Dubrovnik zastupanog po punomoćniku ŽUPANIJSKO DRŽAVNO ODVJETNIŠTVO U DUBROVNIKU</izvorni_sadrzaj>
    <derivirana_varijabla naziv="DomainObject.Predmet.StrankaFormatedWithAdressOIB_1"> MINISTARSTVO FINANCIJA, POREZNA UPRAVA, PODRUČNI URED DUBROVNIK, OIB 18683136487, ., 20000 Dubrovnik zastupanog po punomoćniku ŽUPANIJSKO DRŽAVNO ODVJETNIŠTVO U DUBROVNIKU</derivirana_varijabla>
  </DomainObject.Predmet.StrankaFormatedWithAdressOIB>
  <DomainObject.Predmet.StrankaWithAdress>
    <izvorni_sadrzaj>MINISTARSTVO FINANCIJA, POREZNA UPRAVA, PODRUČNI URED DUBROVNIK .,20000 Dubrovnik</izvorni_sadrzaj>
    <derivirana_varijabla naziv="DomainObject.Predmet.StrankaWithAdress_1">MINISTARSTVO FINANCIJA, POREZNA UPRAVA, PODRUČNI URED DUBROVNIK .,20000 Dubrovnik</derivirana_varijabla>
  </DomainObject.Predmet.StrankaWithAdress>
  <DomainObject.Predmet.StrankaWithAdressOIB>
    <izvorni_sadrzaj>MINISTARSTVO FINANCIJA, POREZNA UPRAVA, PODRUČNI URED DUBROVNIK, OIB 18683136487, .,20000 Dubrovnik</izvorni_sadrzaj>
    <derivirana_varijabla naziv="DomainObject.Predmet.StrankaWithAdressOIB_1">MINISTARSTVO FINANCIJA, POREZNA UPRAVA, PODRUČNI URED DUBROVNIK, OIB 18683136487, .,20000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DUBROVNIK, OIB 18683136487</izvorni_sadrzaj>
    <derivirana_varijabla naziv="DomainObject.Predmet.StrankaNazivFormatedOIB_1">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595844.48</izvorni_sadrzaj>
    <derivirana_varijabla naziv="DomainObject.Predmet.TrenutnaVrijednost_1">595844.48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MINISTARSTVO FINANCIJA, POREZNA UPRAVA, PODRUČNI URED DUBROVNIK zastupanog po punomoćniku ŽUPANIJSKO DRŽAVNO ODVJETNIŠTVO U DUBROVNIKU</item>
    </izvorni_sadrzaj>
    <derivirana_varijabla naziv="DomainObject.Predmet.StrankaListFormated_1">
      <item>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MINISTARSTVO FINANCIJA, POREZNA UPRAVA, PODRUČNI URED DUBROVNIK, ., 20000 Dubrovnik zastupanog po punomoćniku ŽUPANIJSKO DRŽAVNO ODVJETNIŠTVO U DUBROVNIKU</item>
    </izvorni_sadrzaj>
    <derivirana_varijabla naziv="DomainObject.Predmet.StrankaListFormatedWithAdress_1">
      <item>MINISTARSTVO FINANCIJA, POREZNA UPRAVA, 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MINISTARSTVO FINANCIJA, POREZNA UPRAVA, PODRUČNI URED DUBROVNIK, OIB 18683136487, ., 20000 Dubrovnik zastupanog po punomoćniku ŽUPANIJSKO DRŽAVNO ODVJETNIŠTVO U DUBROVNIKU</item>
    </izvorni_sadrzaj>
    <derivirana_varijabla naziv="DomainObject.Predmet.StrankaListFormatedWithAdressOIB_1">
      <item>MINISTARSTVO FINANCIJA, POREZNA UPRAVA, 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DUBROVNIK, OIB 18683136487</item>
    </izvorni_sadrzaj>
    <derivirana_varijabla naziv="DomainObject.Predmet.StrankaListNazivFormatedOIB_1">
      <item>MINISTARSTVO FINANCIJA, POREZNA UPRAVA, PODRUČNI URED DUBROVNIK, OIB 18683136487</item>
    </derivirana_varijabla>
  </DomainObject.Predmet.StrankaListNazivFormatedOIB>
  <DomainObject.Predmet.ProtuStrankaListFormated>
    <izvorni_sadrzaj>
      <item>MANI d.o.o. za trgovinu, turizam i ugostiteljstvo</item>
    </izvorni_sadrzaj>
    <derivirana_varijabla naziv="DomainObject.Predmet.ProtuStrankaListFormated_1">
      <item>MANI d.o.o. za trgovinu, turizam i ugostiteljstvo</item>
    </derivirana_varijabla>
  </DomainObject.Predmet.ProtuStrankaListFormated>
  <DomainObject.Predmet.ProtuStrankaListFormatedOIB>
    <izvorni_sadrzaj>
      <item>MANI d.o.o. za trgovinu, turizam i ugostiteljstvo, OIB 84386227913</item>
    </izvorni_sadrzaj>
    <derivirana_varijabla naziv="DomainObject.Predmet.ProtuStrankaListFormatedOIB_1">
      <item>MANI d.o.o. za trgovinu, turizam i ugostiteljstvo, OIB 84386227913</item>
    </derivirana_varijabla>
  </DomainObject.Predmet.ProtuStrankaListFormatedOIB>
  <DomainObject.Predmet.ProtuStrankaListFormatedWithAdress>
    <izvorni_sadrzaj>
      <item>MANI d.o.o. za trgovinu, turizam i ugostiteljstvo, Petra Zoranića 1, Dubrovnik</item>
    </izvorni_sadrzaj>
    <derivirana_varijabla naziv="DomainObject.Predmet.ProtuStrankaListFormatedWithAdress_1">
      <item>MANI d.o.o. za trgovinu, turizam i ugostiteljstvo, Petra Zoranića 1, Dubrovnik</item>
    </derivirana_varijabla>
  </DomainObject.Predmet.ProtuStrankaListFormatedWithAdress>
  <DomainObject.Predmet.ProtuStrankaListFormatedWithAdressOIB>
    <izvorni_sadrzaj>
      <item>MANI d.o.o. za trgovinu, turizam i ugostiteljstvo, OIB 84386227913, Petra Zoranića 1, Dubrovnik</item>
    </izvorni_sadrzaj>
    <derivirana_varijabla naziv="DomainObject.Predmet.ProtuStrankaListFormatedWithAdressOIB_1">
      <item>MANI d.o.o. za trgovinu, turizam i ugostiteljstvo, OIB 84386227913, Petra Zoranića 1, Dubrovnik</item>
    </derivirana_varijabla>
  </DomainObject.Predmet.ProtuStrankaListFormatedWithAdressOIB>
  <DomainObject.Predmet.ProtuStrankaListNazivFormated>
    <izvorni_sadrzaj>
      <item>MANI d.o.o. za trgovinu, turizam i ugostiteljstvo</item>
    </izvorni_sadrzaj>
    <derivirana_varijabla naziv="DomainObject.Predmet.ProtuStrankaListNazivFormated_1">
      <item>MANI d.o.o. za trgovinu, turizam i ugostiteljstvo</item>
    </derivirana_varijabla>
  </DomainObject.Predmet.ProtuStrankaListNazivFormated>
  <DomainObject.Predmet.ProtuStrankaListNazivFormatedOIB>
    <izvorni_sadrzaj>
      <item>MANI d.o.o. za trgovinu, turizam i ugostiteljstvo, OIB 84386227913</item>
    </izvorni_sadrzaj>
    <derivirana_varijabla naziv="DomainObject.Predmet.ProtuStrankaListNazivFormatedOIB_1">
      <item>MANI d.o.o. za trgovinu, turizam i ugostiteljstvo, OIB 84386227913</item>
    </derivirana_varijabla>
  </DomainObject.Predmet.ProtuStrankaListNazivFormatedOIB>
  <DomainObject.Predmet.OstaliListFormated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izvorni_sadrzaj>
    <derivirana_varijabla naziv="DomainObject.Predmet.OstaliListFormated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derivirana_varijabla>
  </DomainObject.Predmet.OstaliListFormated>
  <DomainObject.Predmet.OstaliListFormatedOIB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izvorni_sadrzaj>
    <derivirana_varijabla naziv="DomainObject.Predmet.OstaliListFormatedOIB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Jozo Škero</item>
      <item>RBA d.d.</item>
      <item>GRAD DUBROVNIK</item>
      <item>Mato Marić</item>
    </izvorni_sadrzaj>
    <derivirana_varijabla naziv="DomainObject.Predmet.OstaliListNazivFormated_1">
      <item>ŽUPANIJSKO DRŽAVNO ODVJETNIŠTVO U DUBROVNIKU</item>
      <item>Jozo Škero</item>
      <item>RBA d.d.</item>
      <item>GRAD DUBROVNIK</item>
      <item>Mato Marić</item>
    </derivirana_varijabla>
  </DomainObject.Predmet.OstaliListNazivFormated>
  <DomainObject.Predmet.OstaliListNazivFormatedOIB>
    <izvorni_sadrzaj>
      <item>ŽUPANIJSKO DRŽAVNO ODVJETNIŠTVO U DUBROVNIKU</item>
      <item>Jozo Škero</item>
      <item>RBA d.d.</item>
      <item>GRAD DUBROVNIK</item>
      <item>Mato Marić, OIB 36879105664</item>
    </izvorni_sadrzaj>
    <derivirana_varijabla naziv="DomainObject.Predmet.OstaliListNazivFormatedOIB_1">
      <item>ŽUPANIJSKO DRŽAVNO ODVJETNIŠTVO U DUBROVNIKU</item>
      <item>Jozo Škero</item>
      <item>RBA d.d.</item>
      <item>GRAD DUBROVNIK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MANI d.o.o. za trgovinu, turizam i ugostiteljstvo</izvorni_sadrzaj>
    <derivirana_varijabla naziv="DomainObject.Predmet.ProtustrankaIDrugi_1">MANI d.o.o. za trgovinu, turizam i ugostiteljstvo</derivirana_varijabla>
  </DomainObject.Predmet.ProtustrankaIDrugi>
  <DomainObject.Predmet.StrankaIDrugiAdressOIB>
    <izvorni_sadrzaj>MINISTARSTVO FINANCIJA, POREZNA UPRAVA, PODRUČNI URED DUBROVNIK, OIB 18683136487, ., 20000 Dubrovnik</izvorni_sadrzaj>
    <derivirana_varijabla naziv="DomainObject.Predmet.StrankaIDrugiAdressOIB_1">MINISTARSTVO FINANCIJA, POREZNA UPRAVA, PODRUČNI URED DUBROVNIK, OIB 18683136487, ., 20000 Dubrovnik</derivirana_varijabla>
  </DomainObject.Predmet.StrankaIDrugiAdressOIB>
  <DomainObject.Predmet.ProtustrankaIDrugiAdressOIB>
    <izvorni_sadrzaj>MANI d.o.o. za trgovinu, turizam i ugostiteljstvo, OIB 84386227913, Petra Zoranića 1, Dubrovnik</izvorni_sadrzaj>
    <derivirana_varijabla naziv="DomainObject.Predmet.ProtustrankaIDrugiAdressOIB_1">MANI d.o.o. za trgovinu, turizam i ugostiteljstvo, OIB 84386227913, Petra Zoranića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izvorni_sadrzaj>
    <derivirana_varijabla naziv="DomainObject.Predmet.SudioniciListNaziv_1"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derivirana_varijabla>
  </DomainObject.Predmet.SudioniciListNaziv>
  <DomainObject.Predmet.SudioniciListAdressOIB>
    <izvorni_sadrzaj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izvorni_sadrzaj>
    <derivirana_varijabla naziv="DomainObject.Predmet.SudioniciListAdressOIB_1"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84386227913</item>
      <item>, OIB null</item>
      <item>, OIB 18683136487</item>
      <item>, OIB null</item>
      <item>, OIB null</item>
      <item>, OIB null</item>
      <item>, OIB 36879105664</item>
    </izvorni_sadrzaj>
    <derivirana_varijabla naziv="DomainObject.Predmet.SudioniciListNazivOIB_1">
      <item>, OIB 84386227913</item>
      <item>, OIB null</item>
      <item>, OIB 18683136487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182</properties:Words>
  <properties:Characters>906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1119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2017-01-23T08:27:00Z</dcterms:created>
  <dc:creator>none</dc:creator>
  <cp:lastModifiedBy>Mara Marčinko</cp:lastModifiedBy>
  <cp:lastPrinted>2016-07-15T09:23:00Z</cp:lastPrinted>
  <dcterms:modified xmlns:xsi="http://www.w3.org/2001/XMLSchema-instance" xsi:type="dcterms:W3CDTF">2017-01-24T07:59:00Z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