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2b3f" w14:paraId="e842b3f" w:rsidRDefault="000F29BC" w:rsidP="000F29BC" w:rsidR="0058716C">
      <w:pPr>
        <w:jc w:val="right"/>
        <w15:collapsed w:val="false"/>
      </w:pPr>
      <w:bookmarkStart w:name="_GoBack" w:id="0"/>
      <w:bookmarkEnd w:id="0"/>
      <w:r>
        <w:t>8 St-152/14-48</w:t>
      </w:r>
    </w:p>
    <w:p w:rsidRDefault="00790408" w:rsidP="0058716C" w:rsidR="00790408"/>
    <w:p w:rsidRDefault="00790408" w:rsidP="0058716C" w:rsidR="00790408"/>
    <w:p w:rsidRDefault="00761B11" w:rsidP="00761B11" w:rsidR="0058716C">
      <w:pPr>
        <w:jc w:val="both"/>
      </w:pPr>
      <w:r>
        <w:t xml:space="preserve">                                                                                                                            </w:t>
      </w: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C709B2" w:rsidP="00951A1B" w:rsidR="00C709B2">
      <w:pPr>
        <w:jc w:val="center"/>
      </w:pPr>
    </w:p>
    <w:p w:rsidRDefault="00C709B2" w:rsidP="00F053B8" w:rsidR="00C709B2">
      <w:pPr>
        <w:ind w:firstLine="720"/>
        <w:jc w:val="both"/>
      </w:pPr>
      <w:r>
        <w:t>Trgovački sud u Rijeci po stečajnoj sutkinji Emi Brdovčak, u stečajnom postupku nad dužnikom RAD GRADNJA d.o.o. u stečaju Rijeka, OIB: 02954610334, MBS: 040136562 kojeg zastupa stečajni upravitelj Ibrahim Mehmedović iz Rijeke, A. Starčevića 5, 21. listopada 2015</w:t>
      </w:r>
      <w:r w:rsidR="00F053B8">
        <w:t>.</w:t>
      </w:r>
    </w:p>
    <w:p w:rsidRDefault="00C93B68" w:rsidP="00C93B68" w:rsidR="009D6D67">
      <w:pPr>
        <w:jc w:val="both"/>
      </w:pPr>
      <w:r>
        <w:t xml:space="preserve">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FB14B7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  <w:r w:rsidR="00C709B2">
        <w:rPr>
          <w:b/>
        </w:rPr>
        <w:t>30. studenoga 2015. u 11:15</w:t>
      </w:r>
      <w:r w:rsidRPr="00E23552">
        <w:rPr>
          <w:b/>
        </w:rPr>
        <w:t xml:space="preserve"> sati</w:t>
      </w:r>
      <w:r w:rsidRPr="00E23552">
        <w:t>, u prostorijama Trgovačkog suda u</w:t>
      </w:r>
      <w:r>
        <w:t xml:space="preserve"> Rijeci, 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FB14B7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C93B68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C93B68">
        <w:rPr>
          <w:lang w:eastAsia="en-US"/>
        </w:rPr>
        <w:t>jerovnik</w:t>
      </w:r>
      <w:r w:rsidR="00C709B2">
        <w:rPr>
          <w:lang w:eastAsia="en-US"/>
        </w:rPr>
        <w:t xml:space="preserve"> Rijekatank d.o.o. Rijeka</w:t>
      </w:r>
      <w:r w:rsidR="00C93B68">
        <w:rPr>
          <w:lang w:eastAsia="en-US"/>
        </w:rPr>
        <w:t xml:space="preserve">, </w:t>
      </w:r>
      <w:r>
        <w:rPr>
          <w:lang w:eastAsia="en-US"/>
        </w:rPr>
        <w:t xml:space="preserve"> </w:t>
      </w:r>
      <w:r w:rsidR="00C709B2">
        <w:rPr>
          <w:lang w:eastAsia="en-US"/>
        </w:rPr>
        <w:t xml:space="preserve">podnio </w:t>
      </w:r>
      <w:r w:rsidR="00C93B68">
        <w:rPr>
          <w:lang w:eastAsia="en-US"/>
        </w:rPr>
        <w:t xml:space="preserve">je prijavu svoje tražbine nakon isteka roka za njeno </w:t>
      </w:r>
      <w:r w:rsidR="00951A1B">
        <w:rPr>
          <w:lang w:eastAsia="en-US"/>
        </w:rPr>
        <w:t>prijavljivanje</w:t>
      </w:r>
      <w:r w:rsidR="00C93B68">
        <w:rPr>
          <w:lang w:eastAsia="en-US"/>
        </w:rPr>
        <w:t>, ali u roku od tri mjeseca nakon prvog ispitnog ročišta</w:t>
      </w: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</w:t>
      </w:r>
      <w:r w:rsidR="00C93B68">
        <w:rPr>
          <w:lang w:eastAsia="en-US"/>
        </w:rPr>
        <w:t>čište radi ispitivanja navedene tražbine</w:t>
      </w:r>
      <w:r w:rsidR="009D6D67">
        <w:rPr>
          <w:lang w:eastAsia="en-US"/>
        </w:rPr>
        <w:t>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C93B68">
        <w:rPr>
          <w:lang w:eastAsia="en-US"/>
        </w:rPr>
        <w:t>redno se napominje da vjerovnik koji je</w:t>
      </w:r>
      <w:r>
        <w:rPr>
          <w:lang w:eastAsia="en-US"/>
        </w:rPr>
        <w:t xml:space="preserve"> naknadno podn</w:t>
      </w:r>
      <w:r w:rsidR="00C93B68">
        <w:rPr>
          <w:lang w:eastAsia="en-US"/>
        </w:rPr>
        <w:t>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C709B2">
        <w:t>21</w:t>
      </w:r>
      <w:r>
        <w:t xml:space="preserve">. </w:t>
      </w:r>
      <w:r w:rsidR="00C709B2">
        <w:t>listopada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FB14B7">
        <w:t xml:space="preserve">   </w:t>
      </w:r>
      <w:r w:rsidR="0058716C" w:rsidRPr="0007090C">
        <w:t>S</w:t>
      </w:r>
      <w:r>
        <w:t>tečajna sutkinja</w:t>
      </w:r>
    </w:p>
    <w:p w:rsidRDefault="00FC1A6A" w:rsidP="00FC1A6A" w:rsidR="00FC1A6A">
      <w:pPr>
        <w:pStyle w:val="Tijeloteksta"/>
        <w:ind w:firstLine="720" w:left="5760"/>
      </w:pPr>
      <w:r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FB14B7" w:rsidR="00221551">
      <w:pPr>
        <w:pStyle w:val="Tijeloteksta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FB14B7" w:rsidP="00D102B0" w:rsidR="00FB14B7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</w:p>
    <w:p w:rsidRDefault="00FC1A6A" w:rsidP="00FC1A6A" w:rsidR="00B639DE">
      <w:pPr>
        <w:pStyle w:val="Tijeloteksta"/>
        <w:numPr>
          <w:ilvl w:val="0"/>
          <w:numId w:val="4"/>
        </w:numPr>
        <w:jc w:val="left"/>
      </w:pPr>
      <w:r>
        <w:t xml:space="preserve">e-oglasna ploča </w:t>
      </w:r>
    </w:p>
    <w:p w:rsidRDefault="00C93B68" w:rsidP="00FC1A6A" w:rsidR="00FC1A6A">
      <w:pPr>
        <w:pStyle w:val="Tijeloteksta"/>
        <w:numPr>
          <w:ilvl w:val="0"/>
          <w:numId w:val="4"/>
        </w:numPr>
        <w:jc w:val="left"/>
      </w:pPr>
      <w:r>
        <w:t xml:space="preserve">stečajnom vjerovniku </w:t>
      </w:r>
      <w:r w:rsidR="00C709B2">
        <w:t>Rijekatank d.o.o.</w:t>
      </w:r>
    </w:p>
    <w:sectPr w:rsidSect="0058716C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4E1" w:rsidR="00DA24E1">
      <w:r>
        <w:separator/>
      </w:r>
    </w:p>
  </w:endnote>
  <w:endnote w:id="0" w:type="continuationSeparator">
    <w:p w:rsidRDefault="00DA24E1" w:rsidR="00DA2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E5071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4E1" w:rsidR="00DA24E1">
      <w:r>
        <w:separator/>
      </w:r>
    </w:p>
  </w:footnote>
  <w:footnote w:id="0" w:type="continuationSeparator">
    <w:p w:rsidRDefault="00DA24E1" w:rsidR="00DA2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R="00FC1A6A">
    <w:pPr>
      <w:pStyle w:val="Zaglavlje"/>
    </w:pPr>
    <w:r>
      <w:tab/>
    </w:r>
    <w:r>
      <w:tab/>
    </w:r>
  </w:p>
  <w:p w:rsidRDefault="00C709B2" w:rsidP="00790408" w:rsidR="009459B8">
    <w:pPr>
      <w:pStyle w:val="Zaglavlje"/>
    </w:pPr>
    <w:r>
      <w:tab/>
    </w:r>
    <w:r>
      <w:tab/>
    </w:r>
    <w:r w:rsidRPr="00C709B2">
      <w:t>8 St-152/14-48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9BC" w:rsidP="00A45EAD" w:rsidR="000F29BC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F29BC" w:rsidP="00210E4E" w:rsidR="000F29BC" w:rsidRPr="000F29BC">
    <w:pPr>
      <w:rPr>
        <w:sz w:val="20"/>
        <w:szCs w:val="20"/>
      </w:rPr>
    </w:pPr>
    <w:r w:rsidRPr="000F29BC">
      <w:rPr>
        <w:rFonts w:eastAsia="MS Mincho"/>
        <w:sz w:val="20"/>
        <w:szCs w:val="20"/>
      </w:rPr>
      <w:t>REPUBLIKA HRVATSKA</w:t>
    </w:r>
  </w:p>
  <w:p w:rsidRDefault="000F29BC" w:rsidP="00210E4E" w:rsidR="000F29BC" w:rsidRPr="000F29BC">
    <w:pPr>
      <w:rPr>
        <w:sz w:val="20"/>
        <w:szCs w:val="20"/>
      </w:rPr>
    </w:pPr>
    <w:r w:rsidRPr="000F29BC">
      <w:rPr>
        <w:rFonts w:eastAsia="MS Mincho"/>
        <w:sz w:val="20"/>
        <w:szCs w:val="20"/>
      </w:rPr>
      <w:t>TRGOVAČKI SUD U RIJECI</w:t>
    </w:r>
  </w:p>
  <w:p w:rsidRDefault="000F29BC" w:rsidP="00A45EAD" w:rsidR="000F29BC" w:rsidRPr="000F29BC">
    <w:pPr>
      <w:rPr>
        <w:rFonts w:eastAsia="MS Mincho"/>
        <w:sz w:val="20"/>
        <w:szCs w:val="20"/>
      </w:rPr>
    </w:pPr>
    <w:r w:rsidRPr="000F29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0E5071"/>
    <w:rsid w:val="000F29BC"/>
    <w:rsid w:val="00221551"/>
    <w:rsid w:val="00347BB4"/>
    <w:rsid w:val="003D03A1"/>
    <w:rsid w:val="004501AC"/>
    <w:rsid w:val="004B7F3F"/>
    <w:rsid w:val="004E5469"/>
    <w:rsid w:val="004F022B"/>
    <w:rsid w:val="004F7C2D"/>
    <w:rsid w:val="005071FA"/>
    <w:rsid w:val="005454CF"/>
    <w:rsid w:val="00562330"/>
    <w:rsid w:val="0058716C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9459B8"/>
    <w:rsid w:val="00951A1B"/>
    <w:rsid w:val="0098464C"/>
    <w:rsid w:val="009D6D67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A24E1"/>
    <w:rsid w:val="00DB06B8"/>
    <w:rsid w:val="00DF3EF1"/>
    <w:rsid w:val="00E25608"/>
    <w:rsid w:val="00F053B8"/>
    <w:rsid w:val="00FA032A"/>
    <w:rsid w:val="00FB14B7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 GRADNJA d.o.o.  Rijeka</izvorni_sadrzaj>
    <derivirana_varijabla naziv="DomainObject.Predmet.ProtustrankaFormated_1">  RAD GRADNJA d.o.o.  Rijeka</derivirana_varijabla>
  </DomainObject.Predmet.ProtustrankaFormated>
  <DomainObject.Predmet.ProtustrankaFormatedOIB>
    <izvorni_sadrzaj>  RAD GRADNJA d.o.o.  Rijeka, OIB 02954610334</izvorni_sadrzaj>
    <derivirana_varijabla naziv="DomainObject.Predmet.ProtustrankaFormatedOIB_1">  RAD GRADNJA d.o.o.  Rijeka, OIB 02954610334</derivirana_varijabla>
  </DomainObject.Predmet.ProtustrankaFormatedOIB>
  <DomainObject.Predmet.ProtustrankaFormatedWithAdress>
    <izvorni_sadrzaj> RAD GRADNJA d.o.o.  Rijeka, Antuna Barca 3a, 51000 Rijeka</izvorni_sadrzaj>
    <derivirana_varijabla naziv="DomainObject.Predmet.ProtustrankaFormatedWithAdress_1"> RAD GRADNJA d.o.o.  Rijeka, Antuna Barca 3a, 51000 Rijeka</derivirana_varijabla>
  </DomainObject.Predmet.ProtustrankaFormatedWithAdress>
  <DomainObject.Predmet.ProtustrankaFormatedWithAdressOIB>
    <izvorni_sadrzaj> RAD GRADNJA d.o.o.  Rijeka, OIB 02954610334, Antuna Barca 3a, 51000 Rijeka</izvorni_sadrzaj>
    <derivirana_varijabla naziv="DomainObject.Predmet.ProtustrankaFormatedWithAdressOIB_1"> RAD GRADNJA d.o.o.  Rijeka, OIB 02954610334, Antuna Barca 3a, 51000 Rijeka</derivirana_varijabla>
  </DomainObject.Predmet.ProtustrankaFormatedWithAdressOIB>
  <DomainObject.Predmet.ProtustrankaWithAdress>
    <izvorni_sadrzaj>RAD GRADNJA d.o.o.  Rijeka Antuna Barca 3a, 51000 Rijeka</izvorni_sadrzaj>
    <derivirana_varijabla naziv="DomainObject.Predmet.ProtustrankaWithAdress_1">RAD GRADNJA d.o.o.  Rijeka Antuna Barca 3a, 51000 Rijeka</derivirana_varijabla>
  </DomainObject.Predmet.ProtustrankaWithAdress>
  <DomainObject.Predmet.ProtustrankaWithAdressOIB>
    <izvorni_sadrzaj>RAD GRADNJA d.o.o.  Rijeka, OIB 02954610334, Antuna Barca 3a, 51000 Rijeka</izvorni_sadrzaj>
    <derivirana_varijabla naziv="DomainObject.Predmet.ProtustrankaWithAdressOIB_1">RAD GRADNJA d.o.o.  Rijeka, OIB 02954610334, Antuna Barca 3a, 51000 Rijeka</derivirana_varijabla>
  </DomainObject.Predmet.ProtustrankaWithAdressOIB>
  <DomainObject.Predmet.ProtustrankaNazivFormated>
    <izvorni_sadrzaj>RAD GRADNJA d.o.o.  Rijeka</izvorni_sadrzaj>
    <derivirana_varijabla naziv="DomainObject.Predmet.ProtustrankaNazivFormated_1">RAD GRADNJA d.o.o.  Rijeka</derivirana_varijabla>
  </DomainObject.Predmet.ProtustrankaNazivFormated>
  <DomainObject.Predmet.ProtustrankaNazivFormatedOIB>
    <izvorni_sadrzaj>RAD GRADNJA d.o.o.  Rijeka, OIB 02954610334</izvorni_sadrzaj>
    <derivirana_varijabla naziv="DomainObject.Predmet.ProtustrankaNazivFormatedOIB_1">RAD GRADNJA d.o.o.  Rijeka, OIB 02954610334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MRNJAVAC  Rijeka</izvorni_sadrzaj>
    <derivirana_varijabla naziv="DomainObject.Predmet.StrankaFormated_1">  ANDRIJA MRNJAVAC  Rijeka</derivirana_varijabla>
  </DomainObject.Predmet.StrankaFormated>
  <DomainObject.Predmet.StrankaFormatedOIB>
    <izvorni_sadrzaj>  ANDRIJA MRNJAVAC  Rijeka, OIB 82379704033</izvorni_sadrzaj>
    <derivirana_varijabla naziv="DomainObject.Predmet.StrankaFormatedOIB_1">  ANDRIJA MRNJAVAC  Rijeka, OIB 82379704033</derivirana_varijabla>
  </DomainObject.Predmet.StrankaFormatedOIB>
  <DomainObject.Predmet.StrankaFormatedWithAdress>
    <izvorni_sadrzaj> ANDRIJA MRNJAVAC  Rijeka, Pletenci 32, 51000 Rijeka</izvorni_sadrzaj>
    <derivirana_varijabla naziv="DomainObject.Predmet.StrankaFormatedWithAdress_1"> ANDRIJA MRNJAVAC  Rijeka, Pletenci 32, 51000 Rijeka</derivirana_varijabla>
  </DomainObject.Predmet.StrankaFormatedWithAdress>
  <DomainObject.Predmet.StrankaFormatedWithAdressOIB>
    <izvorni_sadrzaj> ANDRIJA MRNJAVAC  Rijeka, OIB 82379704033, Pletenci 32, 51000 Rijeka</izvorni_sadrzaj>
    <derivirana_varijabla naziv="DomainObject.Predmet.StrankaFormatedWithAdressOIB_1"> ANDRIJA MRNJAVAC  Rijeka, OIB 82379704033, Pletenci 32, 51000 Rijeka</derivirana_varijabla>
  </DomainObject.Predmet.StrankaFormatedWithAdressOIB>
  <DomainObject.Predmet.StrankaWithAdress>
    <izvorni_sadrzaj>ANDRIJA MRNJAVAC  Rijeka Pletenci 32,51000 Rijeka</izvorni_sadrzaj>
    <derivirana_varijabla naziv="DomainObject.Predmet.StrankaWithAdress_1">ANDRIJA MRNJAVAC  Rijeka Pletenci 32,51000 Rijeka</derivirana_varijabla>
  </DomainObject.Predmet.StrankaWithAdress>
  <DomainObject.Predmet.StrankaWithAdressOIB>
    <izvorni_sadrzaj>ANDRIJA MRNJAVAC  Rijeka, OIB 82379704033, Pletenci 32,51000 Rijeka</izvorni_sadrzaj>
    <derivirana_varijabla naziv="DomainObject.Predmet.StrankaWithAdressOIB_1">ANDRIJA MRNJAVAC  Rijeka, OIB 82379704033, Pletenci 32,51000 Rijeka</derivirana_varijabla>
  </DomainObject.Predmet.StrankaWithAdressOIB>
  <DomainObject.Predmet.StrankaNazivFormated>
    <izvorni_sadrzaj>ANDRIJA MRNJAVAC  Rijeka</izvorni_sadrzaj>
    <derivirana_varijabla naziv="DomainObject.Predmet.StrankaNazivFormated_1">ANDRIJA MRNJAVAC  Rijeka</derivirana_varijabla>
  </DomainObject.Predmet.StrankaNazivFormated>
  <DomainObject.Predmet.StrankaNazivFormatedOIB>
    <izvorni_sadrzaj>ANDRIJA MRNJAVAC  Rijeka, OIB 82379704033</izvorni_sadrzaj>
    <derivirana_varijabla naziv="DomainObject.Predmet.StrankaNazivFormatedOIB_1">ANDRIJA MRNJAVAC  Rijeka, OIB 82379704033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ANDRIJA MRNJAVAC  Rijeka</item>
    </izvorni_sadrzaj>
    <derivirana_varijabla naziv="DomainObject.Predmet.StrankaListFormated_1">
      <item>ANDRIJA MRNJAVAC  Rijeka</item>
    </derivirana_varijabla>
  </DomainObject.Predmet.StrankaListFormated>
  <DomainObject.Predmet.StrankaListFormatedOIB>
    <izvorni_sadrzaj>
      <item>ANDRIJA MRNJAVAC  Rijeka, OIB 82379704033</item>
    </izvorni_sadrzaj>
    <derivirana_varijabla naziv="DomainObject.Predmet.StrankaListFormatedOIB_1">
      <item>ANDRIJA MRNJAVAC  Rijeka, OIB 82379704033</item>
    </derivirana_varijabla>
  </DomainObject.Predmet.StrankaListFormatedOIB>
  <DomainObject.Predmet.StrankaListFormatedWithAdress>
    <izvorni_sadrzaj>
      <item>ANDRIJA MRNJAVAC  Rijeka, Pletenci 32, 51000 Rijeka</item>
    </izvorni_sadrzaj>
    <derivirana_varijabla naziv="DomainObject.Predmet.StrankaListFormatedWithAdress_1">
      <item>ANDRIJA MRNJAVAC  Rijeka, Pletenci 32, 51000 Rijeka</item>
    </derivirana_varijabla>
  </DomainObject.Predmet.StrankaListFormatedWithAdress>
  <DomainObject.Predmet.StrankaListFormatedWithAdressOIB>
    <izvorni_sadrzaj>
      <item>ANDRIJA MRNJAVAC  Rijeka, OIB 82379704033, Pletenci 32, 51000 Rijeka</item>
    </izvorni_sadrzaj>
    <derivirana_varijabla naziv="DomainObject.Predmet.StrankaListFormatedWithAdressOIB_1">
      <item>ANDRIJA MRNJAVAC  Rijeka, OIB 82379704033, Pletenci 32, 51000 Rijeka</item>
    </derivirana_varijabla>
  </DomainObject.Predmet.StrankaListFormatedWithAdressOIB>
  <DomainObject.Predmet.StrankaListNazivFormated>
    <izvorni_sadrzaj>
      <item>ANDRIJA MRNJAVAC  Rijeka</item>
    </izvorni_sadrzaj>
    <derivirana_varijabla naziv="DomainObject.Predmet.StrankaListNazivFormated_1">
      <item>ANDRIJA MRNJAVAC  Rijeka</item>
    </derivirana_varijabla>
  </DomainObject.Predmet.StrankaListNazivFormated>
  <DomainObject.Predmet.StrankaListNazivFormatedOIB>
    <izvorni_sadrzaj>
      <item>ANDRIJA MRNJAVAC  Rijeka, OIB 82379704033</item>
    </izvorni_sadrzaj>
    <derivirana_varijabla naziv="DomainObject.Predmet.StrankaListNazivFormatedOIB_1">
      <item>ANDRIJA MRNJAVAC  Rijeka, OIB 82379704033</item>
    </derivirana_varijabla>
  </DomainObject.Predmet.StrankaListNazivFormatedOIB>
  <DomainObject.Predmet.ProtuStrankaListFormated>
    <izvorni_sadrzaj>
      <item>RAD GRADNJA d.o.o.  Rijeka</item>
    </izvorni_sadrzaj>
    <derivirana_varijabla naziv="DomainObject.Predmet.ProtuStrankaListFormated_1">
      <item>RAD GRADNJA d.o.o.  Rijeka</item>
    </derivirana_varijabla>
  </DomainObject.Predmet.ProtuStrankaListFormated>
  <DomainObject.Predmet.ProtuStrankaListFormatedOIB>
    <izvorni_sadrzaj>
      <item>RAD GRADNJA d.o.o.  Rijeka, OIB 02954610334</item>
    </izvorni_sadrzaj>
    <derivirana_varijabla naziv="DomainObject.Predmet.ProtuStrankaListFormatedOIB_1">
      <item>RAD GRADNJA d.o.o.  Rijeka, OIB 02954610334</item>
    </derivirana_varijabla>
  </DomainObject.Predmet.ProtuStrankaListFormatedOIB>
  <DomainObject.Predmet.ProtuStrankaListFormatedWithAdress>
    <izvorni_sadrzaj>
      <item>RAD GRADNJA d.o.o.  Rijeka, Antuna Barca 3a, 51000 Rijeka</item>
    </izvorni_sadrzaj>
    <derivirana_varijabla naziv="DomainObject.Predmet.ProtuStrankaListFormatedWithAdress_1">
      <item>RAD GRADNJA d.o.o.  Rijeka, Antuna Barca 3a, 51000 Rijeka</item>
    </derivirana_varijabla>
  </DomainObject.Predmet.ProtuStrankaListFormatedWithAdress>
  <DomainObject.Predmet.ProtuStrankaListFormatedWithAdressOIB>
    <izvorni_sadrzaj>
      <item>RAD GRADNJA d.o.o.  Rijeka, OIB 02954610334, Antuna Barca 3a, 51000 Rijeka</item>
    </izvorni_sadrzaj>
    <derivirana_varijabla naziv="DomainObject.Predmet.ProtuStrankaListFormatedWithAdressOIB_1">
      <item>RAD GRADNJA d.o.o.  Rijeka, OIB 02954610334, Antuna Barca 3a, 51000 Rijeka</item>
    </derivirana_varijabla>
  </DomainObject.Predmet.ProtuStrankaListFormatedWithAdressOIB>
  <DomainObject.Predmet.ProtuStrankaListNazivFormated>
    <izvorni_sadrzaj>
      <item>RAD GRADNJA d.o.o.  Rijeka</item>
    </izvorni_sadrzaj>
    <derivirana_varijabla naziv="DomainObject.Predmet.ProtuStrankaListNazivFormated_1">
      <item>RAD GRADNJA d.o.o.  Rijeka</item>
    </derivirana_varijabla>
  </DomainObject.Predmet.ProtuStrankaListNazivFormated>
  <DomainObject.Predmet.ProtuStrankaListNazivFormatedOIB>
    <izvorni_sadrzaj>
      <item>RAD GRADNJA d.o.o.  Rijeka, OIB 02954610334</item>
    </izvorni_sadrzaj>
    <derivirana_varijabla naziv="DomainObject.Predmet.ProtuStrankaListNazivFormatedOIB_1">
      <item>RAD GRADNJA d.o.o.  Rijeka, OIB 02954610334</item>
    </derivirana_varijabla>
  </DomainObject.Predmet.ProtuStrankaListNazivFormatedOIB>
  <DomainObject.Predmet.OstaliList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Formated>
  <DomainObject.Predmet.OstaliList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izvorni_sadrzaj>
    <derivirana_varijabla naziv="DomainObject.Predmet.OstaliListFormatedWithAdress_1"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izvorni_sadrzaj>
    <derivirana_varijabla naziv="DomainObject.Predmet.OstaliListFormatedWithAdressOIB_1"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Naziv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NazivFormated>
  <DomainObject.Predmet.OstaliListNaziv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Naziv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 MRNJAVAC  Rijeka</izvorni_sadrzaj>
    <derivirana_varijabla naziv="DomainObject.Predmet.StrankaIDrugi_1">ANDRIJA MRNJAVAC  Rijeka</derivirana_varijabla>
  </DomainObject.Predmet.StrankaIDrugi>
  <DomainObject.Predmet.ProtustrankaIDrugi>
    <izvorni_sadrzaj>RAD GRADNJA d.o.o.  Rijeka</izvorni_sadrzaj>
    <derivirana_varijabla naziv="DomainObject.Predmet.ProtustrankaIDrugi_1">RAD GRADNJA d.o.o.  Rijeka</derivirana_varijabla>
  </DomainObject.Predmet.ProtustrankaIDrugi>
  <DomainObject.Predmet.StrankaIDrugiAdressOIB>
    <izvorni_sadrzaj>ANDRIJA MRNJAVAC  Rijeka, OIB 82379704033, Pletenci 32, 51000 Rijeka</izvorni_sadrzaj>
    <derivirana_varijabla naziv="DomainObject.Predmet.StrankaIDrugiAdressOIB_1">ANDRIJA MRNJAVAC  Rijeka, OIB 82379704033, Pletenci 32, 51000 Rijeka</derivirana_varijabla>
  </DomainObject.Predmet.StrankaIDrugiAdressOIB>
  <DomainObject.Predmet.ProtustrankaIDrugiAdressOIB>
    <izvorni_sadrzaj>RAD GRADNJA d.o.o.  Rijeka, OIB 02954610334, Antuna Barca 3a, 51000 Rijeka</izvorni_sadrzaj>
    <derivirana_varijabla naziv="DomainObject.Predmet.ProtustrankaIDrugiAdressOIB_1">RAD GRADNJA d.o.o.  Rijeka, OIB 02954610334,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SudioniciListNaziv_1"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SudioniciListNaziv>
  <DomainObject.Predmet.SudioniciListAdressOIB>
    <izvorni_sadrzaj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izvorni_sadrzaj>
    <derivirana_varijabla naziv="DomainObject.Predmet.SudioniciListAdressOIB_1"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82379704033</item>
      <item>, OIB 02954610334</item>
      <item>, OIB null</item>
      <item>, OIB 91320064198</item>
      <item>, OIB 06531901714</item>
      <item>, OIB 29743547503</item>
      <item>, OIB 52848403362</item>
    </izvorni_sadrzaj>
    <derivirana_varijabla naziv="DomainObject.Predmet.SudioniciListNazivOIB_1">
      <item>, OIB 82379704033</item>
      <item>, OIB 02954610334</item>
      <item>, OIB null</item>
      <item>, OIB 91320064198</item>
      <item>, OIB 06531901714</item>
      <item>, OIB 29743547503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6D544-8A62-4F06-93A5-A1426E763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1552</properties:Characters>
  <properties:Lines>51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2015-10-21T11:56:00Z</dcterms:created>
  <dc:creator>nmarkovic</dc:creator>
  <cp:lastModifiedBy>Renata Valić</cp:lastModifiedBy>
  <cp:lastPrinted>2015-10-22T10:40:00Z</cp:lastPrinted>
  <dcterms:modified xmlns:xsi="http://www.w3.org/2001/XMLSchema-instance" xsi:type="dcterms:W3CDTF">2015-10-22T10:41:00Z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